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DAB8C4" w14:textId="77777777" w:rsidR="00F96D7F" w:rsidRPr="00616E66" w:rsidRDefault="00F96D7F" w:rsidP="00545C4B">
      <w:pPr>
        <w:pStyle w:val="ASDEFCONTitle"/>
      </w:pPr>
      <w:bookmarkStart w:id="0" w:name="_Toc99884502"/>
      <w:r w:rsidRPr="00616E66">
        <w:t>Overview (CORE)</w:t>
      </w:r>
      <w:bookmarkEnd w:id="0"/>
    </w:p>
    <w:p w14:paraId="5FEF01FB" w14:textId="77777777" w:rsidR="00F96D7F" w:rsidRPr="00616E66" w:rsidRDefault="00F96D7F" w:rsidP="00545C4B">
      <w:pPr>
        <w:pStyle w:val="ATTANNLV1-ASDEFCON"/>
      </w:pPr>
      <w:bookmarkStart w:id="1" w:name="_Toc99884503"/>
      <w:r>
        <w:t>Executive S</w:t>
      </w:r>
      <w:r w:rsidRPr="00616E66">
        <w:t>ummary (core)</w:t>
      </w:r>
    </w:p>
    <w:p w14:paraId="6F2BDEA9" w14:textId="7690127C" w:rsidR="00F96D7F" w:rsidRDefault="00F96D7F" w:rsidP="00545C4B">
      <w:pPr>
        <w:pStyle w:val="NoteToTenderers-ASDEFCON"/>
      </w:pPr>
      <w:r>
        <w:t>Note to tenderers:  The recommended number of pages for the Executive Summary is eight pages of text and a one</w:t>
      </w:r>
      <w:r w:rsidR="00B32D00">
        <w:t>-</w:t>
      </w:r>
      <w:r>
        <w:t>page graphic.  This recommendation should not be construed as an absolute limit but as guidance to assist the tenderer to ascertain the level of detail required.</w:t>
      </w:r>
    </w:p>
    <w:p w14:paraId="0109E97E" w14:textId="77777777" w:rsidR="00F96D7F" w:rsidRPr="00616E66" w:rsidRDefault="00F96D7F" w:rsidP="00545C4B">
      <w:pPr>
        <w:pStyle w:val="ATTANNLV2-ASDEFCON"/>
      </w:pPr>
      <w:r w:rsidRPr="00616E66">
        <w:t xml:space="preserve">Tenderers are to provide an </w:t>
      </w:r>
      <w:r>
        <w:t>E</w:t>
      </w:r>
      <w:r w:rsidRPr="00616E66">
        <w:t xml:space="preserve">xecutive </w:t>
      </w:r>
      <w:r>
        <w:t>S</w:t>
      </w:r>
      <w:r w:rsidRPr="00616E66">
        <w:t>ummary of their tender.</w:t>
      </w:r>
    </w:p>
    <w:p w14:paraId="744F300E" w14:textId="77777777" w:rsidR="00F96D7F" w:rsidRPr="00616E66" w:rsidRDefault="00F96D7F" w:rsidP="00F96D7F">
      <w:pPr>
        <w:pStyle w:val="ATTANNLV2-ASDEFCON"/>
      </w:pPr>
      <w:r w:rsidRPr="00616E66">
        <w:t xml:space="preserve">The </w:t>
      </w:r>
      <w:r>
        <w:t>E</w:t>
      </w:r>
      <w:r w:rsidRPr="00616E66">
        <w:t xml:space="preserve">xecutive </w:t>
      </w:r>
      <w:r>
        <w:t>S</w:t>
      </w:r>
      <w:r w:rsidRPr="00616E66">
        <w:t xml:space="preserve">ummary is </w:t>
      </w:r>
      <w:r>
        <w:t xml:space="preserve">not </w:t>
      </w:r>
      <w:r w:rsidRPr="00616E66">
        <w:t>to contain pricing information.</w:t>
      </w:r>
    </w:p>
    <w:p w14:paraId="1CF38C84" w14:textId="390C3037" w:rsidR="00F96D7F" w:rsidRDefault="00F96D7F" w:rsidP="00F96D7F">
      <w:pPr>
        <w:pStyle w:val="ATTANNLV2-ASDEFCON"/>
      </w:pPr>
      <w:r>
        <w:t xml:space="preserve">Tenderers are to include, as part of the Executive Summary, an overview of their proposed Materiel System solution.  This </w:t>
      </w:r>
      <w:r w:rsidR="001026CB">
        <w:t xml:space="preserve">summary </w:t>
      </w:r>
      <w:r>
        <w:t>is to identify the major components (or segments / subsystems) of the proposed solution, including the Mission System and the Support System and should be suitable for both non-technical and technical persons.</w:t>
      </w:r>
    </w:p>
    <w:p w14:paraId="75B62C88" w14:textId="361A1F41" w:rsidR="00BD54BE" w:rsidRPr="00BD54BE" w:rsidRDefault="00F96D7F" w:rsidP="00BA110C">
      <w:pPr>
        <w:pStyle w:val="ATTANNLV1-ASDEFCON"/>
      </w:pPr>
      <w:bookmarkStart w:id="2" w:name="_Ref165613525"/>
      <w:r w:rsidRPr="00616E66">
        <w:t xml:space="preserve">TENDERER’S PROFILE </w:t>
      </w:r>
      <w:r w:rsidR="00CD3DAC">
        <w:t xml:space="preserve">and Past Performance </w:t>
      </w:r>
      <w:r w:rsidRPr="00616E66">
        <w:t>(Core)</w:t>
      </w:r>
      <w:bookmarkEnd w:id="1"/>
      <w:bookmarkEnd w:id="2"/>
    </w:p>
    <w:p w14:paraId="452B6F5C" w14:textId="77777777" w:rsidR="00F96D7F" w:rsidRPr="00616E66" w:rsidRDefault="00F96D7F" w:rsidP="00F96D7F">
      <w:pPr>
        <w:pStyle w:val="ATTANNLV2-ASDEFCON"/>
      </w:pPr>
      <w:bookmarkStart w:id="3" w:name="_Ref405710083"/>
      <w:r w:rsidRPr="00616E66">
        <w:t>Tenderers are to provide the following information:</w:t>
      </w:r>
      <w:bookmarkEnd w:id="3"/>
    </w:p>
    <w:p w14:paraId="2E5BE5EE" w14:textId="6235762A" w:rsidR="00F96D7F" w:rsidRPr="00616E66" w:rsidRDefault="00F96D7F" w:rsidP="00545C4B">
      <w:pPr>
        <w:pStyle w:val="ATTANNLV3-ASDEFCON"/>
      </w:pPr>
      <w:bookmarkStart w:id="4" w:name="_Ref165357774"/>
      <w:r w:rsidRPr="00616E66">
        <w:t>the tenderer’s background and resources relevant to its ability to meet the requirement (including design and development aspects);</w:t>
      </w:r>
      <w:bookmarkEnd w:id="4"/>
    </w:p>
    <w:p w14:paraId="16909635" w14:textId="09F72FDD" w:rsidR="00F96D7F" w:rsidRPr="00616E66" w:rsidRDefault="00F96D7F" w:rsidP="00F96D7F">
      <w:pPr>
        <w:pStyle w:val="ATTANNLV3-ASDEFCON"/>
      </w:pPr>
      <w:bookmarkStart w:id="5" w:name="_Ref165357776"/>
      <w:r w:rsidRPr="00616E66">
        <w:t xml:space="preserve">details of any other matters relating to commercial, technical or financial </w:t>
      </w:r>
      <w:r w:rsidR="001026CB">
        <w:t>capacity</w:t>
      </w:r>
      <w:r w:rsidR="001026CB" w:rsidRPr="00616E66">
        <w:t xml:space="preserve"> </w:t>
      </w:r>
      <w:r w:rsidR="00CD3DAC">
        <w:t>that</w:t>
      </w:r>
      <w:r w:rsidRPr="00616E66">
        <w:t xml:space="preserve"> may materially affect the tenderers ability to perform any resultant Contract</w:t>
      </w:r>
      <w:r w:rsidR="00CD3DAC">
        <w:t xml:space="preserve">, </w:t>
      </w:r>
      <w:r w:rsidRPr="00616E66">
        <w:t>includ</w:t>
      </w:r>
      <w:r w:rsidR="00CD3DAC">
        <w:t>ing</w:t>
      </w:r>
      <w:r w:rsidRPr="00616E66">
        <w:t>:</w:t>
      </w:r>
      <w:bookmarkEnd w:id="5"/>
    </w:p>
    <w:p w14:paraId="43DF3251" w14:textId="77777777" w:rsidR="00F96D7F" w:rsidRPr="00616E66" w:rsidRDefault="00F96D7F" w:rsidP="00545C4B">
      <w:pPr>
        <w:pStyle w:val="ATTANNLV4-ASDEFCON"/>
      </w:pPr>
      <w:r w:rsidRPr="00616E66">
        <w:t>the proportionate value of any resultant Contract, if the tender was accepted, in relation to the tenderer’s total income and value of work; and</w:t>
      </w:r>
    </w:p>
    <w:p w14:paraId="649A16B4" w14:textId="385E34F4" w:rsidR="00F96D7F" w:rsidRPr="00616E66" w:rsidRDefault="00F96D7F" w:rsidP="00F96D7F">
      <w:pPr>
        <w:pStyle w:val="ATTANNLV4-ASDEFCON"/>
      </w:pPr>
      <w:r w:rsidRPr="00616E66">
        <w:t xml:space="preserve">how the tenderer would mitigate risks, including </w:t>
      </w:r>
      <w:r w:rsidR="00CD3DAC">
        <w:t>those</w:t>
      </w:r>
      <w:r w:rsidR="00CD3DAC" w:rsidRPr="00616E66">
        <w:t xml:space="preserve"> </w:t>
      </w:r>
      <w:r w:rsidRPr="00616E66">
        <w:t xml:space="preserve">arising from Subcontracted work, and how it would maintain sufficient cash flow in the event of a delay to a Milestone </w:t>
      </w:r>
      <w:r w:rsidR="00CD3DAC">
        <w:t xml:space="preserve">Payment </w:t>
      </w:r>
      <w:r w:rsidRPr="00616E66">
        <w:t xml:space="preserve">or </w:t>
      </w:r>
      <w:r w:rsidR="00CD3DAC">
        <w:t>other</w:t>
      </w:r>
      <w:r w:rsidRPr="00616E66">
        <w:t xml:space="preserve"> payment under any resultant Contract for any reason;</w:t>
      </w:r>
    </w:p>
    <w:p w14:paraId="0ECD2B6E" w14:textId="77777777" w:rsidR="00F96D7F" w:rsidRPr="00616E66" w:rsidRDefault="00F96D7F" w:rsidP="00F96D7F">
      <w:pPr>
        <w:pStyle w:val="ATTANNLV3-ASDEFCON"/>
      </w:pPr>
      <w:r w:rsidRPr="00616E66">
        <w:t xml:space="preserve">identification of any trust or fiduciary capacity in which the tenderer proposes to perform any resultant Contract; </w:t>
      </w:r>
      <w:r>
        <w:t>and</w:t>
      </w:r>
    </w:p>
    <w:p w14:paraId="7007E31D" w14:textId="3357BE15" w:rsidR="00F96D7F" w:rsidRDefault="00F96D7F" w:rsidP="00F96D7F">
      <w:pPr>
        <w:pStyle w:val="ATTANNLV3-ASDEFCON"/>
      </w:pPr>
      <w:r w:rsidRPr="00616E66">
        <w:t xml:space="preserve">particulars of any </w:t>
      </w:r>
      <w:r w:rsidR="00CD3DAC">
        <w:t xml:space="preserve">of the following if they are </w:t>
      </w:r>
      <w:r w:rsidR="00CD3DAC" w:rsidRPr="000F6E92">
        <w:t xml:space="preserve">likely to adversely affect the tenderer’s performance of any resultant </w:t>
      </w:r>
      <w:r w:rsidR="00CD3DAC">
        <w:t>C</w:t>
      </w:r>
      <w:r w:rsidR="00CD3DAC" w:rsidRPr="000F6E92">
        <w:t>ontr</w:t>
      </w:r>
      <w:r w:rsidR="00CD3DAC">
        <w:t xml:space="preserve">act: </w:t>
      </w:r>
      <w:r w:rsidRPr="00616E66">
        <w:t>civil or criminal litigation or proceeding, actual or threatened</w:t>
      </w:r>
      <w:r>
        <w:t>,</w:t>
      </w:r>
      <w:r w:rsidRPr="00616E66">
        <w:t xml:space="preserve"> involving the tenderer or its directors, or any Related Bodies Corporate, or the existence of any breach or default of any agreement, order or award binding on the </w:t>
      </w:r>
      <w:proofErr w:type="gramStart"/>
      <w:r w:rsidRPr="00616E66">
        <w:t>tenderer</w:t>
      </w:r>
      <w:proofErr w:type="gramEnd"/>
      <w:r w:rsidRPr="00616E66">
        <w:t>, or any Related Bodies Corporate, or any judgement or decision</w:t>
      </w:r>
      <w:r>
        <w:t>.</w:t>
      </w:r>
    </w:p>
    <w:p w14:paraId="5DBA1B11" w14:textId="77777777" w:rsidR="00CD3DAC" w:rsidRDefault="00CD3DAC" w:rsidP="00CD3DAC">
      <w:pPr>
        <w:pStyle w:val="NoteToDrafters-ASDEFCON"/>
      </w:pPr>
      <w:r>
        <w:t>Note to drafters: Insert the number of contracts below, considering the applicable market size.</w:t>
      </w:r>
    </w:p>
    <w:p w14:paraId="6C4163DD" w14:textId="77777777" w:rsidR="00CD3DAC" w:rsidRDefault="00CD3DAC" w:rsidP="00CD3DAC">
      <w:pPr>
        <w:pStyle w:val="ATTANNLV2-ASDEFCON"/>
      </w:pPr>
      <w:bookmarkStart w:id="6" w:name="_Ref129257820"/>
      <w:r>
        <w:t xml:space="preserve">Tenderers are to list up to </w:t>
      </w:r>
      <w:r w:rsidRPr="008E09A1">
        <w:rPr>
          <w:b/>
        </w:rPr>
        <w:fldChar w:fldCharType="begin">
          <w:ffData>
            <w:name w:val="Text2"/>
            <w:enabled/>
            <w:calcOnExit w:val="0"/>
            <w:textInput>
              <w:default w:val="[...INSERT NUMBER EG, three...]"/>
            </w:textInput>
          </w:ffData>
        </w:fldChar>
      </w:r>
      <w:r w:rsidRPr="008E09A1">
        <w:rPr>
          <w:b/>
        </w:rPr>
        <w:instrText xml:space="preserve"> FORMTEXT </w:instrText>
      </w:r>
      <w:r w:rsidRPr="008E09A1">
        <w:rPr>
          <w:b/>
        </w:rPr>
      </w:r>
      <w:r w:rsidRPr="008E09A1">
        <w:rPr>
          <w:b/>
        </w:rPr>
        <w:fldChar w:fldCharType="separate"/>
      </w:r>
      <w:r w:rsidRPr="008E09A1">
        <w:rPr>
          <w:b/>
          <w:noProof/>
        </w:rPr>
        <w:t>[...INSERT NUMBER EG, three...]</w:t>
      </w:r>
      <w:r w:rsidRPr="008E09A1">
        <w:rPr>
          <w:b/>
        </w:rPr>
        <w:fldChar w:fldCharType="end"/>
      </w:r>
      <w:r w:rsidRPr="00D74C6C">
        <w:t xml:space="preserve"> </w:t>
      </w:r>
      <w:r>
        <w:t>relevant contracts, either current or completed in the last five years, that are:</w:t>
      </w:r>
      <w:bookmarkEnd w:id="6"/>
    </w:p>
    <w:p w14:paraId="23A10F6C" w14:textId="77777777" w:rsidR="00CD3DAC" w:rsidRDefault="00CD3DAC" w:rsidP="00CD3DAC">
      <w:pPr>
        <w:pStyle w:val="ATTANNLV3-ASDEFCON"/>
      </w:pPr>
      <w:bookmarkStart w:id="7" w:name="_Ref142558664"/>
      <w:r>
        <w:t>Australian Defence contracts;</w:t>
      </w:r>
      <w:bookmarkEnd w:id="7"/>
      <w:r>
        <w:t xml:space="preserve"> or</w:t>
      </w:r>
    </w:p>
    <w:p w14:paraId="74D966F1" w14:textId="77777777" w:rsidR="00CD3DAC" w:rsidRDefault="00CD3DAC" w:rsidP="00CD3DAC">
      <w:pPr>
        <w:pStyle w:val="ATTANNLV3-ASDEFCON"/>
      </w:pPr>
      <w:bookmarkStart w:id="8" w:name="_Ref142558667"/>
      <w:r>
        <w:t>other contracts (including contracts under the Global Supply Chain (GSC) program) with comparable scope and complexity</w:t>
      </w:r>
      <w:bookmarkEnd w:id="8"/>
      <w:r>
        <w:t>,</w:t>
      </w:r>
    </w:p>
    <w:p w14:paraId="534F1B0B" w14:textId="0D9B51AD" w:rsidR="00CD3DAC" w:rsidRDefault="00CD3DAC" w:rsidP="00CD3DAC">
      <w:pPr>
        <w:pStyle w:val="ATTANNLV3-ASDEFCON"/>
        <w:numPr>
          <w:ilvl w:val="0"/>
          <w:numId w:val="0"/>
        </w:numPr>
        <w:ind w:left="851"/>
      </w:pPr>
      <w:proofErr w:type="gramStart"/>
      <w:r>
        <w:t>in</w:t>
      </w:r>
      <w:proofErr w:type="gramEnd"/>
      <w:r>
        <w:t xml:space="preserve"> which the tenderer was the prime contractor or a subcontractor (‘</w:t>
      </w:r>
      <w:r w:rsidRPr="00032AF6">
        <w:rPr>
          <w:b/>
          <w:i/>
        </w:rPr>
        <w:t>referenced projects</w:t>
      </w:r>
      <w:r>
        <w:t>’).</w:t>
      </w:r>
    </w:p>
    <w:p w14:paraId="1CCD59A1" w14:textId="70B6B9C6" w:rsidR="00CD3DAC" w:rsidRDefault="00CD3DAC" w:rsidP="00CD3DAC">
      <w:pPr>
        <w:pStyle w:val="NoteToTenderers-ASDEFCON"/>
      </w:pPr>
      <w:r>
        <w:t xml:space="preserve">Note to tenderers:  As guidance, the summary of each referenced </w:t>
      </w:r>
      <w:r w:rsidR="009201E8">
        <w:t xml:space="preserve">project </w:t>
      </w:r>
      <w:r>
        <w:t xml:space="preserve">in response to clauses </w:t>
      </w:r>
      <w:r>
        <w:fldChar w:fldCharType="begin"/>
      </w:r>
      <w:r>
        <w:instrText xml:space="preserve"> REF _Ref143008177 \r \h </w:instrText>
      </w:r>
      <w:r>
        <w:fldChar w:fldCharType="separate"/>
      </w:r>
      <w:r w:rsidR="00643D62">
        <w:t>2.3</w:t>
      </w:r>
      <w:r>
        <w:fldChar w:fldCharType="end"/>
      </w:r>
      <w:r>
        <w:t xml:space="preserve"> and </w:t>
      </w:r>
      <w:r>
        <w:fldChar w:fldCharType="begin"/>
      </w:r>
      <w:r>
        <w:instrText xml:space="preserve"> REF _Ref143008180 \r \h </w:instrText>
      </w:r>
      <w:r>
        <w:fldChar w:fldCharType="separate"/>
      </w:r>
      <w:r w:rsidR="00643D62">
        <w:t>2.4</w:t>
      </w:r>
      <w:r>
        <w:fldChar w:fldCharType="end"/>
      </w:r>
      <w:r>
        <w:t xml:space="preserve">, should not exceed </w:t>
      </w:r>
      <w:r w:rsidRPr="00063497">
        <w:t>three</w:t>
      </w:r>
      <w:r>
        <w:t xml:space="preserve"> pages per contract.</w:t>
      </w:r>
    </w:p>
    <w:p w14:paraId="0CF426CB" w14:textId="77777777" w:rsidR="00CD3DAC" w:rsidRDefault="00CD3DAC" w:rsidP="00CD3DAC">
      <w:pPr>
        <w:pStyle w:val="ATTANNLV2-ASDEFCON"/>
      </w:pPr>
      <w:bookmarkStart w:id="9" w:name="_Ref143008177"/>
      <w:r>
        <w:t>Tenderers are to provide the following details for each referenced project:</w:t>
      </w:r>
      <w:bookmarkEnd w:id="9"/>
    </w:p>
    <w:p w14:paraId="0D810128" w14:textId="77777777" w:rsidR="00CD3DAC" w:rsidRDefault="00CD3DAC" w:rsidP="00CD3DAC">
      <w:pPr>
        <w:pStyle w:val="ATTANNLV3-ASDEFCON"/>
      </w:pPr>
      <w:r>
        <w:t>contract title / project name and number, the end customer / user organisation to which the contract relates,</w:t>
      </w:r>
      <w:r w:rsidRPr="00637515">
        <w:t xml:space="preserve"> </w:t>
      </w:r>
      <w:r>
        <w:t>and details of the procurement entity (if not Defence);</w:t>
      </w:r>
    </w:p>
    <w:p w14:paraId="291612FB" w14:textId="77777777" w:rsidR="00CD3DAC" w:rsidRDefault="00CD3DAC" w:rsidP="00CD3DAC">
      <w:pPr>
        <w:pStyle w:val="ATTANNLV3-ASDEFCON"/>
      </w:pPr>
      <w:r>
        <w:t>for any contracts that are not Australian Defence contracts, the contact details for a manager within the contract management / customer organisation;</w:t>
      </w:r>
    </w:p>
    <w:p w14:paraId="4EE2EA8B" w14:textId="77777777" w:rsidR="00CD3DAC" w:rsidRDefault="00CD3DAC" w:rsidP="00CD3DAC">
      <w:pPr>
        <w:pStyle w:val="ATTANNLV3-ASDEFCON"/>
      </w:pPr>
      <w:r>
        <w:t>the company division and their responsibility as prime contractor or as a subcontractor;</w:t>
      </w:r>
    </w:p>
    <w:p w14:paraId="724CBBA6" w14:textId="77777777" w:rsidR="00CD3DAC" w:rsidRDefault="00CD3DAC" w:rsidP="00CD3DAC">
      <w:pPr>
        <w:pStyle w:val="ATTANNLV3-ASDEFCON"/>
      </w:pPr>
      <w:r>
        <w:t>a description of products and services provided,</w:t>
      </w:r>
      <w:r w:rsidRPr="00D90F4F">
        <w:t xml:space="preserve"> </w:t>
      </w:r>
      <w:r>
        <w:t>and the location and nature of work;</w:t>
      </w:r>
    </w:p>
    <w:p w14:paraId="04C7B164" w14:textId="77777777" w:rsidR="00CD3DAC" w:rsidRDefault="00CD3DAC" w:rsidP="00CD3DAC">
      <w:pPr>
        <w:pStyle w:val="ATTANNLV3-ASDEFCON"/>
      </w:pPr>
      <w:r>
        <w:t>the contract (or subcontract) commencement and completion dates;</w:t>
      </w:r>
      <w:r w:rsidRPr="00D90F4F">
        <w:t xml:space="preserve"> </w:t>
      </w:r>
      <w:r>
        <w:t>and</w:t>
      </w:r>
    </w:p>
    <w:p w14:paraId="7BECF3F6" w14:textId="77777777" w:rsidR="00CD3DAC" w:rsidRDefault="00CD3DAC" w:rsidP="00CD3DAC">
      <w:pPr>
        <w:pStyle w:val="ATTANNLV3-ASDEFCON"/>
      </w:pPr>
      <w:proofErr w:type="gramStart"/>
      <w:r>
        <w:lastRenderedPageBreak/>
        <w:t>the</w:t>
      </w:r>
      <w:proofErr w:type="gramEnd"/>
      <w:r>
        <w:t xml:space="preserve"> approximate Australian dollar value of the contract or subcontract.</w:t>
      </w:r>
    </w:p>
    <w:p w14:paraId="4C580BC5" w14:textId="77777777" w:rsidR="00CD3DAC" w:rsidRDefault="00CD3DAC" w:rsidP="00CD3DAC">
      <w:pPr>
        <w:pStyle w:val="ATTANNLV2-ASDEFCON"/>
      </w:pPr>
      <w:bookmarkStart w:id="10" w:name="_Ref143008180"/>
      <w:r>
        <w:t>Tenderers are to provide a summary, for each referenced project, describing how the referenced project</w:t>
      </w:r>
      <w:r w:rsidRPr="003F047E">
        <w:t xml:space="preserve"> </w:t>
      </w:r>
      <w:r>
        <w:t>demonstrates that the tenderer has:</w:t>
      </w:r>
      <w:bookmarkEnd w:id="10"/>
    </w:p>
    <w:p w14:paraId="68C85184" w14:textId="77777777" w:rsidR="00CD3DAC" w:rsidRDefault="00CD3DAC" w:rsidP="00CD3DAC">
      <w:pPr>
        <w:pStyle w:val="ATTANNLV3-ASDEFCON"/>
      </w:pPr>
      <w:r>
        <w:t>the commercial and program management capabilities necessary to address the complexities of the draft Contract;</w:t>
      </w:r>
    </w:p>
    <w:p w14:paraId="67EC23B2" w14:textId="3074E7BA" w:rsidR="00CD3DAC" w:rsidRDefault="00CD3DAC" w:rsidP="00CD3DAC">
      <w:pPr>
        <w:pStyle w:val="ATTANNLV3-ASDEFCON"/>
      </w:pPr>
      <w:r>
        <w:t xml:space="preserve">the technical capabilities (including engineering, Integrated Logistic Support (ILS), Verification and Validation (V&amp;V), and so on) sufficient to address the complexities of design, development, integration and implementation requirements for the proposed solution (described in response to TDR </w:t>
      </w:r>
      <w:hyperlink w:anchor="Annex_F" w:history="1">
        <w:r w:rsidRPr="004805A9">
          <w:rPr>
            <w:rStyle w:val="Hyperlink"/>
          </w:rPr>
          <w:t>F</w:t>
        </w:r>
      </w:hyperlink>
      <w:r>
        <w:t xml:space="preserve">) and the draft </w:t>
      </w:r>
      <w:r w:rsidR="00435100">
        <w:t>Statement of Work (</w:t>
      </w:r>
      <w:r>
        <w:t>SOW</w:t>
      </w:r>
      <w:r w:rsidR="00435100">
        <w:t>)</w:t>
      </w:r>
      <w:r>
        <w:t>; and</w:t>
      </w:r>
    </w:p>
    <w:p w14:paraId="69224F55" w14:textId="77777777" w:rsidR="00CD3DAC" w:rsidRDefault="00CD3DAC" w:rsidP="00CD3DAC">
      <w:pPr>
        <w:pStyle w:val="ATTANNLV3-ASDEFCON"/>
      </w:pPr>
      <w:proofErr w:type="gramStart"/>
      <w:r>
        <w:t>implemented</w:t>
      </w:r>
      <w:proofErr w:type="gramEnd"/>
      <w:r>
        <w:t xml:space="preserve"> an Australian Industry Capability (AIC) program (or similar obligations in a different country), describing any Industry Capabilities that were created or enhanced, and the role in establishing in-country support for a new system.</w:t>
      </w:r>
    </w:p>
    <w:p w14:paraId="644A70C1" w14:textId="77777777" w:rsidR="00CD3DAC" w:rsidRDefault="00CD3DAC" w:rsidP="00CD3DAC">
      <w:pPr>
        <w:pStyle w:val="ATTANNLV2-ASDEFCON"/>
      </w:pPr>
      <w:bookmarkStart w:id="11" w:name="_Ref129255611"/>
      <w:r>
        <w:t xml:space="preserve">Tenderers are to indicate if they, any of their Related Bodies Corporate, or proposed Approved Subcontractors, were a contractor or subcontractor to a project / sustainment activity that has been listed as a Project / Product of Concern in the last three years and, if so, </w:t>
      </w:r>
      <w:bookmarkEnd w:id="11"/>
      <w:r>
        <w:t>the strategies by which performance improvements would be implemented for any resultant Contract.</w:t>
      </w:r>
    </w:p>
    <w:p w14:paraId="713E7E09" w14:textId="4AD170A8" w:rsidR="00CD3DAC" w:rsidRDefault="00CD3DAC" w:rsidP="00CD3DAC">
      <w:pPr>
        <w:pStyle w:val="ATTANNLV2-ASDEFCON"/>
      </w:pPr>
      <w:r>
        <w:t>Tenderers are to provide a statement as to whether or not they, or any proposed Approved Subcontractors, have had contracts with the Commonwealth terminated early, for any reason, in the last five years.  The statement is to describe the circumstances of any such terminations.</w:t>
      </w:r>
    </w:p>
    <w:p w14:paraId="5FDBC062" w14:textId="3AA432BB" w:rsidR="005C7898" w:rsidRPr="00616E66" w:rsidRDefault="005C7898" w:rsidP="00CD3DAC">
      <w:pPr>
        <w:pStyle w:val="ATTANNLV2-ASDEFCON"/>
      </w:pPr>
      <w:r w:rsidRPr="000C2572">
        <w:t>Tenderers are to provide a written statement as to whether or not they, and their officers, employees, agents or any proposed subcontractors, have had any non-compliances with the Commonwealth Supplier Code of Conduct. The statement is to include a description of the circumstances of any such non-compliance.</w:t>
      </w:r>
    </w:p>
    <w:p w14:paraId="79A0CCAA" w14:textId="77777777" w:rsidR="00F96D7F" w:rsidRDefault="00F96D7F" w:rsidP="00F96D7F">
      <w:pPr>
        <w:pStyle w:val="ATTANNLV3-ASDEFCON"/>
        <w:keepNext/>
        <w:numPr>
          <w:ilvl w:val="0"/>
          <w:numId w:val="0"/>
        </w:numPr>
        <w:rPr>
          <w:b/>
        </w:rPr>
      </w:pPr>
      <w:r w:rsidRPr="00421AC3">
        <w:rPr>
          <w:b/>
        </w:rPr>
        <w:t xml:space="preserve">Financial Statements </w:t>
      </w:r>
      <w:proofErr w:type="spellStart"/>
      <w:r w:rsidRPr="00421AC3">
        <w:rPr>
          <w:b/>
        </w:rPr>
        <w:t>Presubmittal</w:t>
      </w:r>
      <w:proofErr w:type="spellEnd"/>
      <w:r w:rsidRPr="00421AC3">
        <w:rPr>
          <w:b/>
        </w:rPr>
        <w:t xml:space="preserve"> Program</w:t>
      </w:r>
      <w:r>
        <w:rPr>
          <w:b/>
        </w:rPr>
        <w:t xml:space="preserve"> or Approved Contractor Viability Program</w:t>
      </w:r>
    </w:p>
    <w:p w14:paraId="28D87CC9" w14:textId="383F50D9" w:rsidR="00F96D7F" w:rsidRDefault="00F96D7F" w:rsidP="00545C4B">
      <w:pPr>
        <w:pStyle w:val="NoteToDrafters-ASDEFCON"/>
      </w:pPr>
      <w:r w:rsidRPr="0000067E">
        <w:t>N</w:t>
      </w:r>
      <w:r w:rsidRPr="000A498B">
        <w:t xml:space="preserve">ote </w:t>
      </w:r>
      <w:r w:rsidRPr="00421AC3">
        <w:t>to</w:t>
      </w:r>
      <w:r>
        <w:t xml:space="preserve"> drafters:  If a tenderer </w:t>
      </w:r>
      <w:r w:rsidRPr="00421AC3">
        <w:t>state</w:t>
      </w:r>
      <w:r>
        <w:t>s in its tender</w:t>
      </w:r>
      <w:r w:rsidRPr="00421AC3">
        <w:t xml:space="preserve"> that it is participating in the Financial Statements </w:t>
      </w:r>
      <w:proofErr w:type="spellStart"/>
      <w:r w:rsidRPr="00421AC3">
        <w:t>Presubmittal</w:t>
      </w:r>
      <w:proofErr w:type="spellEnd"/>
      <w:r w:rsidRPr="00421AC3">
        <w:t xml:space="preserve"> Program (FSPP) or Approved Contractor Viability Program (ACVP), </w:t>
      </w:r>
      <w:r>
        <w:t>the Defence tender evaluation team</w:t>
      </w:r>
      <w:r w:rsidRPr="00421AC3">
        <w:t xml:space="preserve"> should refer to the FSPP </w:t>
      </w:r>
      <w:r>
        <w:t>or</w:t>
      </w:r>
      <w:r w:rsidRPr="00421AC3">
        <w:t xml:space="preserve"> ACVP registers </w:t>
      </w:r>
      <w:r w:rsidR="003F21CF">
        <w:t>for</w:t>
      </w:r>
      <w:r w:rsidR="003F21CF" w:rsidRPr="00421AC3">
        <w:t xml:space="preserve"> </w:t>
      </w:r>
      <w:r w:rsidRPr="00421AC3">
        <w:t>confirm</w:t>
      </w:r>
      <w:r w:rsidR="003F21CF">
        <w:t>ation</w:t>
      </w:r>
      <w:r>
        <w:t>.</w:t>
      </w:r>
    </w:p>
    <w:p w14:paraId="136F7F2B" w14:textId="56164843" w:rsidR="00F96D7F" w:rsidRDefault="00F96D7F" w:rsidP="00F96D7F">
      <w:pPr>
        <w:pStyle w:val="NoteToDrafters-ASDEFCON"/>
      </w:pPr>
      <w:r w:rsidRPr="00421AC3">
        <w:t>Further information on the FSPP and ACVP</w:t>
      </w:r>
      <w:r>
        <w:t xml:space="preserve"> is available at:</w:t>
      </w:r>
    </w:p>
    <w:p w14:paraId="1A9A8714" w14:textId="3C65E441" w:rsidR="003F21CF" w:rsidRPr="00421AC3" w:rsidRDefault="003A4963" w:rsidP="003F21CF">
      <w:pPr>
        <w:pStyle w:val="NoteToDraftersBullets-ASDEFCON"/>
        <w:keepNext w:val="0"/>
      </w:pPr>
      <w:hyperlink r:id="rId8" w:history="1">
        <w:r w:rsidR="003F21CF">
          <w:rPr>
            <w:rStyle w:val="Hyperlink"/>
            <w:rFonts w:eastAsia="Calibri"/>
          </w:rPr>
          <w:t>http://ibss/PublishedWebsite/LatestFinal/%7B836F0CF2-84F0-43C2-8A34-6D34BD246B0D%7D/Item/683f4f8b-b6af-4a7d-8388-ca7b493a114c</w:t>
        </w:r>
      </w:hyperlink>
      <w:r w:rsidR="003F21CF" w:rsidRPr="00421AC3">
        <w:t>.</w:t>
      </w:r>
    </w:p>
    <w:p w14:paraId="1F9C788E" w14:textId="54EDA89A" w:rsidR="00F96D7F" w:rsidRPr="00421AC3" w:rsidRDefault="00F96D7F" w:rsidP="00545C4B">
      <w:pPr>
        <w:pStyle w:val="NoteToTenderers-ASDEFCON"/>
      </w:pPr>
      <w:r w:rsidRPr="00421AC3">
        <w:t xml:space="preserve">Note to tenderers: </w:t>
      </w:r>
      <w:r>
        <w:t xml:space="preserve"> </w:t>
      </w:r>
      <w:r w:rsidR="003F21CF">
        <w:t>T</w:t>
      </w:r>
      <w:r w:rsidRPr="00421AC3">
        <w:t xml:space="preserve">he Financial Statements </w:t>
      </w:r>
      <w:proofErr w:type="spellStart"/>
      <w:r w:rsidRPr="00421AC3">
        <w:t>Presubmittal</w:t>
      </w:r>
      <w:proofErr w:type="spellEnd"/>
      <w:r w:rsidRPr="00421AC3">
        <w:t xml:space="preserve"> Program (FSPP) permits </w:t>
      </w:r>
      <w:r>
        <w:t xml:space="preserve">CASG </w:t>
      </w:r>
      <w:r w:rsidRPr="00421AC3">
        <w:t>suppliers</w:t>
      </w:r>
      <w:r w:rsidR="003F21CF">
        <w:t xml:space="preserve"> to</w:t>
      </w:r>
      <w:r w:rsidRPr="00421AC3">
        <w:t xml:space="preserve"> submit tender</w:t>
      </w:r>
      <w:r w:rsidR="003F21CF">
        <w:t>-related</w:t>
      </w:r>
      <w:r w:rsidRPr="00421AC3">
        <w:t xml:space="preserve"> financial </w:t>
      </w:r>
      <w:r w:rsidR="003F21CF" w:rsidRPr="00421AC3">
        <w:t xml:space="preserve">information once per year to </w:t>
      </w:r>
      <w:r w:rsidR="003F21CF">
        <w:t>CASG,</w:t>
      </w:r>
      <w:r w:rsidR="003F21CF" w:rsidRPr="00421AC3">
        <w:t xml:space="preserve"> rather than as part of each tender.</w:t>
      </w:r>
    </w:p>
    <w:p w14:paraId="50C99C47" w14:textId="77777777" w:rsidR="00F96D7F" w:rsidRDefault="00F96D7F" w:rsidP="00F96D7F">
      <w:pPr>
        <w:pStyle w:val="NoteToTenderers-ASDEFCON"/>
      </w:pPr>
      <w:r w:rsidRPr="00421AC3">
        <w:t>Further information on the FSPP and ACVP, including eligibility criteria and the register</w:t>
      </w:r>
      <w:r>
        <w:t>s</w:t>
      </w:r>
      <w:r w:rsidRPr="00421AC3">
        <w:t xml:space="preserve"> of participating </w:t>
      </w:r>
      <w:r>
        <w:t xml:space="preserve">suppliers </w:t>
      </w:r>
      <w:r w:rsidRPr="00421AC3">
        <w:t>is available at</w:t>
      </w:r>
      <w:r>
        <w:t>:</w:t>
      </w:r>
    </w:p>
    <w:p w14:paraId="4E781F9B" w14:textId="0F519966" w:rsidR="00CE1D8D" w:rsidRDefault="003A4963" w:rsidP="00CE1D8D">
      <w:pPr>
        <w:pStyle w:val="NoteToTenderersBullets-ASDEFCON"/>
      </w:pPr>
      <w:hyperlink r:id="rId9" w:history="1">
        <w:r w:rsidR="003F21CF">
          <w:rPr>
            <w:rStyle w:val="Hyperlink"/>
          </w:rPr>
          <w:t>https://www.defence.gov.au/business-industry/procurement/policies-guidelines-templates/procurement-guidance/program-guidelines</w:t>
        </w:r>
      </w:hyperlink>
      <w:r w:rsidR="003F21CF">
        <w:t>.</w:t>
      </w:r>
    </w:p>
    <w:p w14:paraId="1A70B4FE" w14:textId="77777777" w:rsidR="00F96D7F" w:rsidRPr="003C0941" w:rsidRDefault="00F96D7F" w:rsidP="00F96D7F">
      <w:pPr>
        <w:pStyle w:val="ATTANNLV2-ASDEFCON"/>
        <w:numPr>
          <w:ilvl w:val="0"/>
          <w:numId w:val="0"/>
        </w:numPr>
        <w:rPr>
          <w:b/>
          <w:i/>
        </w:rPr>
      </w:pPr>
      <w:r w:rsidRPr="003C0941">
        <w:rPr>
          <w:b/>
          <w:i/>
        </w:rPr>
        <w:t>Tenderers not participating in the FSPP or ACVP:</w:t>
      </w:r>
    </w:p>
    <w:p w14:paraId="70DC23DA" w14:textId="56652CBC" w:rsidR="00F96D7F" w:rsidRPr="000F6E92" w:rsidRDefault="00F96D7F" w:rsidP="00F96D7F">
      <w:pPr>
        <w:pStyle w:val="ATTANNLV2-ASDEFCON"/>
      </w:pPr>
      <w:bookmarkStart w:id="12" w:name="_Ref488309463"/>
      <w:r w:rsidRPr="00421AC3">
        <w:t>Tenderers that are not currently participating in the FSPP (</w:t>
      </w:r>
      <w:proofErr w:type="spellStart"/>
      <w:r w:rsidRPr="00421AC3">
        <w:t>ie</w:t>
      </w:r>
      <w:proofErr w:type="spellEnd"/>
      <w:r>
        <w:t>,</w:t>
      </w:r>
      <w:r w:rsidRPr="00421AC3">
        <w:t xml:space="preserve"> those that are not listed in the FSPP </w:t>
      </w:r>
      <w:r>
        <w:t>or ACVP r</w:t>
      </w:r>
      <w:r w:rsidRPr="00421AC3">
        <w:t>egister</w:t>
      </w:r>
      <w:r>
        <w:t>s</w:t>
      </w:r>
      <w:r w:rsidRPr="00421AC3">
        <w:t xml:space="preserve"> as at the </w:t>
      </w:r>
      <w:r>
        <w:t>time of tender lodgement</w:t>
      </w:r>
      <w:r w:rsidRPr="00421AC3">
        <w:t>) are to provide the following information:</w:t>
      </w:r>
      <w:bookmarkEnd w:id="12"/>
    </w:p>
    <w:p w14:paraId="48584926" w14:textId="77777777" w:rsidR="00F96D7F" w:rsidRPr="00616E66" w:rsidRDefault="00F96D7F" w:rsidP="00F96D7F">
      <w:pPr>
        <w:pStyle w:val="ATTANNLV3-ASDEFCON"/>
      </w:pPr>
      <w:r w:rsidRPr="00616E66">
        <w:t>the following details of the tenderer, as applicable:</w:t>
      </w:r>
    </w:p>
    <w:p w14:paraId="7DFB0075" w14:textId="77777777" w:rsidR="00F96D7F" w:rsidRPr="00616E66" w:rsidRDefault="00F96D7F" w:rsidP="00F96D7F">
      <w:pPr>
        <w:pStyle w:val="ATTANNLV4-ASDEFCON"/>
      </w:pPr>
      <w:r w:rsidRPr="00616E66">
        <w:t>the full name of the tenderer;</w:t>
      </w:r>
    </w:p>
    <w:p w14:paraId="214D778D" w14:textId="77777777" w:rsidR="00F96D7F" w:rsidRPr="00616E66" w:rsidRDefault="00F96D7F" w:rsidP="00F96D7F">
      <w:pPr>
        <w:pStyle w:val="ATTANNLV4-ASDEFCON"/>
      </w:pPr>
      <w:r w:rsidRPr="00616E66">
        <w:t>any trading or business name;</w:t>
      </w:r>
    </w:p>
    <w:p w14:paraId="33F01731" w14:textId="77777777" w:rsidR="00F96D7F" w:rsidRPr="00616E66" w:rsidRDefault="00F96D7F" w:rsidP="00F96D7F">
      <w:pPr>
        <w:pStyle w:val="ATTANNLV4-ASDEFCON"/>
      </w:pPr>
      <w:r w:rsidRPr="00616E66">
        <w:t>if a company, the registered office, principal place of business and an outline of the company structure;</w:t>
      </w:r>
    </w:p>
    <w:p w14:paraId="1CB68AC5" w14:textId="77777777" w:rsidR="00F96D7F" w:rsidRPr="00616E66" w:rsidRDefault="00F96D7F" w:rsidP="00F96D7F">
      <w:pPr>
        <w:pStyle w:val="ATTANNLV4-ASDEFCON"/>
      </w:pPr>
      <w:r w:rsidRPr="00616E66">
        <w:t>the date and place of incorporation;</w:t>
      </w:r>
    </w:p>
    <w:p w14:paraId="21F6647C" w14:textId="77777777" w:rsidR="00F96D7F" w:rsidRPr="00616E66" w:rsidRDefault="00F96D7F" w:rsidP="00F96D7F">
      <w:pPr>
        <w:pStyle w:val="ATTANNLV4-ASDEFCON"/>
      </w:pPr>
      <w:r w:rsidRPr="00616E66">
        <w:t>individual shareholders holding 20 percent or more of any issued share capital;</w:t>
      </w:r>
    </w:p>
    <w:p w14:paraId="0479B660" w14:textId="77777777" w:rsidR="00F96D7F" w:rsidRPr="00616E66" w:rsidRDefault="00F96D7F" w:rsidP="00F96D7F">
      <w:pPr>
        <w:pStyle w:val="ATTANNLV4-ASDEFCON"/>
      </w:pPr>
      <w:r w:rsidRPr="00616E66">
        <w:t>particulars of any foreign national or foreign bodies or organisations in a position to exercise or influence control over the tenderer;</w:t>
      </w:r>
    </w:p>
    <w:p w14:paraId="4C5645BC" w14:textId="77777777" w:rsidR="00F96D7F" w:rsidRPr="00616E66" w:rsidRDefault="00F96D7F" w:rsidP="00F96D7F">
      <w:pPr>
        <w:pStyle w:val="ATTANNLV4-ASDEFCON"/>
      </w:pPr>
      <w:r w:rsidRPr="00616E66">
        <w:lastRenderedPageBreak/>
        <w:t>Related Bodies Corporate;</w:t>
      </w:r>
    </w:p>
    <w:p w14:paraId="24BE145E" w14:textId="1B034660" w:rsidR="00F96D7F" w:rsidRPr="00616E66" w:rsidRDefault="00F96D7F" w:rsidP="00F96D7F">
      <w:pPr>
        <w:pStyle w:val="ATTANNLV4-ASDEFCON"/>
      </w:pPr>
      <w:r w:rsidRPr="00616E66">
        <w:t xml:space="preserve">for a foreign </w:t>
      </w:r>
      <w:r w:rsidR="003F21CF">
        <w:t>entity</w:t>
      </w:r>
      <w:r w:rsidRPr="00616E66">
        <w:t>, details of its registration, incorporation and place of business in Australia, the name of any Australian representative and its ABN (if any); and</w:t>
      </w:r>
    </w:p>
    <w:p w14:paraId="2B20102C" w14:textId="77777777" w:rsidR="00F96D7F" w:rsidRPr="00616E66" w:rsidRDefault="00F96D7F" w:rsidP="00F96D7F">
      <w:pPr>
        <w:pStyle w:val="ATTANNLV4-ASDEFCON"/>
      </w:pPr>
      <w:proofErr w:type="gramStart"/>
      <w:r w:rsidRPr="00616E66">
        <w:t>if</w:t>
      </w:r>
      <w:proofErr w:type="gramEnd"/>
      <w:r w:rsidRPr="00616E66">
        <w:t xml:space="preserve"> an Australian company, its ACN/ARBN and ABN as applicable.</w:t>
      </w:r>
    </w:p>
    <w:p w14:paraId="08194067" w14:textId="4544D352" w:rsidR="00F96D7F" w:rsidRDefault="00F96D7F" w:rsidP="00F96D7F">
      <w:pPr>
        <w:pStyle w:val="ATTANNLV3-ASDEFCON"/>
      </w:pPr>
      <w:proofErr w:type="gramStart"/>
      <w:r w:rsidRPr="00616E66">
        <w:t>copies</w:t>
      </w:r>
      <w:proofErr w:type="gramEnd"/>
      <w:r w:rsidRPr="00616E66">
        <w:t xml:space="preserve"> of Annual Statement of Financial Position, Income Statement and Statement of Cash Flows with the appropriate accompanying notes for the three previous financial years.  If the tenderer is part of a group of companies, those documents or the equivalent information is to relate to the tenderer as a single entity</w:t>
      </w:r>
      <w:r>
        <w:t>, unless granted relief under the relevant Australian Securities and Investments Commission class order.</w:t>
      </w:r>
    </w:p>
    <w:p w14:paraId="4BC86FC8" w14:textId="77777777" w:rsidR="00F96D7F" w:rsidRPr="003C0941" w:rsidRDefault="00F96D7F" w:rsidP="00F96D7F">
      <w:pPr>
        <w:pStyle w:val="ATTANNLV2-ASDEFCON"/>
        <w:numPr>
          <w:ilvl w:val="0"/>
          <w:numId w:val="0"/>
        </w:numPr>
        <w:rPr>
          <w:b/>
          <w:i/>
        </w:rPr>
      </w:pPr>
      <w:bookmarkStart w:id="13" w:name="_Ref488242419"/>
      <w:r w:rsidRPr="003C0941">
        <w:rPr>
          <w:b/>
          <w:i/>
        </w:rPr>
        <w:t>Tenderers participating in the FSPP or ACVP:</w:t>
      </w:r>
    </w:p>
    <w:p w14:paraId="6375269E" w14:textId="35D86F19" w:rsidR="00F96D7F" w:rsidRPr="00421AC3" w:rsidRDefault="00F96D7F" w:rsidP="00F96D7F">
      <w:pPr>
        <w:pStyle w:val="ATTANNLV2-ASDEFCON"/>
      </w:pPr>
      <w:bookmarkStart w:id="14" w:name="_Ref488309449"/>
      <w:r w:rsidRPr="00421AC3">
        <w:t xml:space="preserve">Tenderers that are participating in the FSPP </w:t>
      </w:r>
      <w:r>
        <w:t>(</w:t>
      </w:r>
      <w:proofErr w:type="spellStart"/>
      <w:r>
        <w:t>ie</w:t>
      </w:r>
      <w:proofErr w:type="spellEnd"/>
      <w:r>
        <w:t>, those that are</w:t>
      </w:r>
      <w:r w:rsidRPr="00421AC3">
        <w:t xml:space="preserve"> listed in the FSPP </w:t>
      </w:r>
      <w:r>
        <w:t>or ACVP r</w:t>
      </w:r>
      <w:r w:rsidRPr="00421AC3">
        <w:t>egister</w:t>
      </w:r>
      <w:r>
        <w:t>s</w:t>
      </w:r>
      <w:r w:rsidRPr="00421AC3">
        <w:t xml:space="preserve"> as at the </w:t>
      </w:r>
      <w:r>
        <w:t>time of tender lodgement</w:t>
      </w:r>
      <w:r w:rsidRPr="00421AC3">
        <w:t>)</w:t>
      </w:r>
      <w:r>
        <w:t xml:space="preserve"> </w:t>
      </w:r>
      <w:r w:rsidRPr="00421AC3">
        <w:t>are to:</w:t>
      </w:r>
      <w:bookmarkEnd w:id="13"/>
      <w:bookmarkEnd w:id="14"/>
    </w:p>
    <w:p w14:paraId="205768DF" w14:textId="35D87963" w:rsidR="00F96D7F" w:rsidRPr="00421AC3" w:rsidRDefault="00F96D7F" w:rsidP="00F96D7F">
      <w:pPr>
        <w:pStyle w:val="ATTANNLV3-ASDEFCON"/>
      </w:pPr>
      <w:bookmarkStart w:id="15" w:name="_Ref151630874"/>
      <w:r w:rsidRPr="00421AC3">
        <w:t xml:space="preserve">state that they are participating in the </w:t>
      </w:r>
      <w:r w:rsidR="003F21CF">
        <w:t>FSPP</w:t>
      </w:r>
      <w:r w:rsidRPr="00421AC3">
        <w:t xml:space="preserve"> and whether they have ACVP status; and</w:t>
      </w:r>
      <w:bookmarkEnd w:id="15"/>
    </w:p>
    <w:p w14:paraId="545EF4F3" w14:textId="77777777" w:rsidR="00F96D7F" w:rsidRPr="00421AC3" w:rsidRDefault="00F96D7F" w:rsidP="00F96D7F">
      <w:pPr>
        <w:pStyle w:val="ATTANNLV3-ASDEFCON"/>
      </w:pPr>
      <w:r w:rsidRPr="00421AC3">
        <w:t>provide the following details of the tenderer:</w:t>
      </w:r>
    </w:p>
    <w:p w14:paraId="59E7E21F" w14:textId="77777777" w:rsidR="00F96D7F" w:rsidRPr="00421AC3" w:rsidRDefault="00F96D7F" w:rsidP="00032AF6">
      <w:pPr>
        <w:pStyle w:val="ATTANNLV4-ASDEFCON"/>
      </w:pPr>
      <w:r w:rsidRPr="00421AC3">
        <w:t>the full name of the tenderer;</w:t>
      </w:r>
    </w:p>
    <w:p w14:paraId="2FDAA2EB" w14:textId="77777777" w:rsidR="00F96D7F" w:rsidRPr="00421AC3" w:rsidRDefault="00F96D7F" w:rsidP="00032AF6">
      <w:pPr>
        <w:pStyle w:val="ATTANNLV4-ASDEFCON"/>
      </w:pPr>
      <w:r w:rsidRPr="00421AC3">
        <w:t>if an Australian company, its ACN/ARBN and ABN as applicable;</w:t>
      </w:r>
      <w:r>
        <w:t xml:space="preserve"> and</w:t>
      </w:r>
    </w:p>
    <w:p w14:paraId="71A8DB2C" w14:textId="6AA84B93" w:rsidR="00F96D7F" w:rsidRDefault="00F96D7F" w:rsidP="00032AF6">
      <w:pPr>
        <w:pStyle w:val="ATTANNLV4-ASDEFCON"/>
      </w:pPr>
      <w:proofErr w:type="gramStart"/>
      <w:r w:rsidRPr="00421AC3">
        <w:t>if</w:t>
      </w:r>
      <w:proofErr w:type="gramEnd"/>
      <w:r w:rsidRPr="00421AC3">
        <w:t xml:space="preserve"> a foreign </w:t>
      </w:r>
      <w:r w:rsidR="00D43616">
        <w:t>entity</w:t>
      </w:r>
      <w:r w:rsidRPr="00421AC3">
        <w:t>, details of its registration, incorporation and place of business in Australia, the name of any Australian representative and its ABN (if any)</w:t>
      </w:r>
      <w:r w:rsidRPr="000F6E92">
        <w:t>.</w:t>
      </w:r>
    </w:p>
    <w:tbl>
      <w:tblPr>
        <w:tblW w:w="9209"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209"/>
      </w:tblGrid>
      <w:tr w:rsidR="00F96D7F" w:rsidRPr="00DA290C" w14:paraId="2A406B8F" w14:textId="77777777" w:rsidTr="00D807C2">
        <w:tc>
          <w:tcPr>
            <w:tcW w:w="9209" w:type="dxa"/>
            <w:shd w:val="clear" w:color="auto" w:fill="auto"/>
          </w:tcPr>
          <w:p w14:paraId="5F216E5A" w14:textId="77777777" w:rsidR="003B215D" w:rsidRDefault="003B215D" w:rsidP="003B215D">
            <w:pPr>
              <w:pStyle w:val="ASDEFCONOption"/>
              <w:keepNext w:val="0"/>
            </w:pPr>
            <w:r>
              <w:t xml:space="preserve">Option:  Include this clause if the </w:t>
            </w:r>
            <w:r w:rsidRPr="005651ED">
              <w:t xml:space="preserve">procurement </w:t>
            </w:r>
            <w:r w:rsidRPr="00613B03">
              <w:t>is at or above the relevant procurement threshold, and does not meet the exemptions set out at Appendix A to the CPRs.</w:t>
            </w:r>
          </w:p>
          <w:p w14:paraId="209365CA" w14:textId="77777777" w:rsidR="003B215D" w:rsidRDefault="003B215D" w:rsidP="003B215D">
            <w:pPr>
              <w:pStyle w:val="Note-ASDEFCON"/>
            </w:pPr>
            <w:r w:rsidRPr="00613B03">
              <w:t xml:space="preserve">Note </w:t>
            </w:r>
            <w:r>
              <w:t>that i</w:t>
            </w:r>
            <w:r w:rsidRPr="00616E66">
              <w:t xml:space="preserve">f a Defence specific exemption </w:t>
            </w:r>
            <w:r>
              <w:t xml:space="preserve">from Division 2 of the CPRs applies, </w:t>
            </w:r>
            <w:r w:rsidRPr="00616E66">
              <w:t xml:space="preserve">this </w:t>
            </w:r>
            <w:r>
              <w:t>option</w:t>
            </w:r>
            <w:r w:rsidRPr="00616E66">
              <w:t xml:space="preserve"> is </w:t>
            </w:r>
            <w:r>
              <w:t xml:space="preserve">still </w:t>
            </w:r>
            <w:r w:rsidRPr="00616E66">
              <w:t>to be used.</w:t>
            </w:r>
          </w:p>
          <w:p w14:paraId="51B4A9DC" w14:textId="77777777" w:rsidR="003B215D" w:rsidRDefault="003B215D" w:rsidP="003B215D">
            <w:pPr>
              <w:pStyle w:val="NoteToTenderers-ASDEFCON"/>
            </w:pPr>
            <w:r w:rsidRPr="005651ED">
              <w:t xml:space="preserve">Note to tenderers:  </w:t>
            </w:r>
            <w:r w:rsidRPr="00613B03">
              <w:t>In performing any resultant Contract, the tenderer is to comply with its obligations under the Workplace Gender Equality Act 2012 (</w:t>
            </w:r>
            <w:proofErr w:type="spellStart"/>
            <w:r w:rsidRPr="00613B03">
              <w:t>Cth</w:t>
            </w:r>
            <w:proofErr w:type="spellEnd"/>
            <w:r w:rsidRPr="00613B03">
              <w:t>). Information about the coverage of the Workplace Gender Equality Procurement Principles is available from the Workplace Gender Equality Agency at:</w:t>
            </w:r>
          </w:p>
          <w:p w14:paraId="1AE52E99" w14:textId="6C9BB00B" w:rsidR="003B215D" w:rsidRPr="00BF0A2B" w:rsidRDefault="003A4963" w:rsidP="003B215D">
            <w:pPr>
              <w:pStyle w:val="NoteToTenderersBullets-ASDEFCON"/>
              <w:rPr>
                <w:rStyle w:val="Hyperlink"/>
                <w:color w:val="000000"/>
                <w:u w:val="none"/>
              </w:rPr>
            </w:pPr>
            <w:hyperlink r:id="rId10" w:history="1">
              <w:r w:rsidR="003B215D">
                <w:rPr>
                  <w:rStyle w:val="Hyperlink"/>
                </w:rPr>
                <w:t>https://www.wgea.gov.au/what-we-do/compliance-reporting/wgea-procurement-principles</w:t>
              </w:r>
            </w:hyperlink>
            <w:bookmarkStart w:id="16" w:name="_Ref372807349"/>
            <w:bookmarkStart w:id="17" w:name="_Ref372729252"/>
          </w:p>
          <w:p w14:paraId="6539569B" w14:textId="77777777" w:rsidR="003B215D" w:rsidRPr="005651ED" w:rsidRDefault="003B215D" w:rsidP="003B215D">
            <w:pPr>
              <w:pStyle w:val="ATTANNLV2-ASDEFCON"/>
            </w:pPr>
            <w:bookmarkStart w:id="18" w:name="_Ref80024351"/>
            <w:r w:rsidRPr="005651ED">
              <w:t>If the tenderer is a Relevant Employer, the tenderer is to:</w:t>
            </w:r>
            <w:bookmarkEnd w:id="16"/>
            <w:bookmarkEnd w:id="18"/>
          </w:p>
          <w:p w14:paraId="63BC6CE5" w14:textId="77777777" w:rsidR="003B215D" w:rsidRDefault="003B215D" w:rsidP="003B215D">
            <w:pPr>
              <w:pStyle w:val="ATTANNLV3-ASDEFCON"/>
            </w:pPr>
            <w:r w:rsidRPr="00613B03">
              <w:t>provide a current letter of compliance issued by the Workplace Gender Equality Agency (WGEA) as part of its tender; or</w:t>
            </w:r>
          </w:p>
          <w:p w14:paraId="4EAA7F4E" w14:textId="77777777" w:rsidR="003B215D" w:rsidRDefault="003B215D" w:rsidP="003B215D">
            <w:pPr>
              <w:pStyle w:val="ATTANNLV3-ASDEFCON"/>
            </w:pPr>
            <w:proofErr w:type="gramStart"/>
            <w:r w:rsidRPr="00613B03">
              <w:t>advise</w:t>
            </w:r>
            <w:proofErr w:type="gramEnd"/>
            <w:r w:rsidRPr="00613B03">
              <w:t xml:space="preserve"> that it is a Relevant Employer as part of its tender and provide a current letter of compliance issued by WGEA prior to executing any resultant Contract with the Commonwealth.</w:t>
            </w:r>
          </w:p>
          <w:p w14:paraId="55E76CA9" w14:textId="4FF4F0CB" w:rsidR="00F96D7F" w:rsidRPr="00991DEC" w:rsidRDefault="003B215D" w:rsidP="00F1222F">
            <w:pPr>
              <w:pStyle w:val="ATTANNLV2-ASDEFCON"/>
              <w:rPr>
                <w:rFonts w:cs="Arial"/>
              </w:rPr>
            </w:pPr>
            <w:r>
              <w:t xml:space="preserve">For the purposes of clause </w:t>
            </w:r>
            <w:r>
              <w:fldChar w:fldCharType="begin"/>
            </w:r>
            <w:r>
              <w:instrText xml:space="preserve"> REF _Ref80024351 \r \h </w:instrText>
            </w:r>
            <w:r>
              <w:fldChar w:fldCharType="separate"/>
            </w:r>
            <w:r w:rsidR="00643D62">
              <w:t>2.10</w:t>
            </w:r>
            <w:r>
              <w:fldChar w:fldCharType="end"/>
            </w:r>
            <w:r>
              <w:t xml:space="preserve">, Relevant Employer means an employer who has been a Relevant Employer under the Workplace Gender Equality Procurement Principles for a period of not less than 6 months.  The Supplier will continue to be obligated as a Relevant Employer until the number of its </w:t>
            </w:r>
            <w:proofErr w:type="gramStart"/>
            <w:r>
              <w:t>employees</w:t>
            </w:r>
            <w:proofErr w:type="gramEnd"/>
            <w:r>
              <w:t xml:space="preserve"> falls below 80.</w:t>
            </w:r>
            <w:bookmarkEnd w:id="17"/>
          </w:p>
        </w:tc>
      </w:tr>
    </w:tbl>
    <w:p w14:paraId="13CD32D8" w14:textId="064996CA" w:rsidR="000A7841" w:rsidRDefault="000A7841" w:rsidP="00545C4B">
      <w:pPr>
        <w:pStyle w:val="ASDEFCONOptionSpace"/>
      </w:pPr>
      <w:bookmarkStart w:id="19" w:name="_Ref520786528"/>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0A7841" w14:paraId="26F4F1D9" w14:textId="77777777" w:rsidTr="00EA7861">
        <w:tc>
          <w:tcPr>
            <w:tcW w:w="9209" w:type="dxa"/>
            <w:shd w:val="clear" w:color="auto" w:fill="auto"/>
          </w:tcPr>
          <w:p w14:paraId="25E73D05" w14:textId="37722551" w:rsidR="00E2713C" w:rsidRDefault="000A7841" w:rsidP="00B90008">
            <w:pPr>
              <w:pStyle w:val="ASDEFCONOption"/>
              <w:keepNext w:val="0"/>
            </w:pPr>
            <w:r>
              <w:t xml:space="preserve">Option: </w:t>
            </w:r>
            <w:r w:rsidR="00E2713C">
              <w:t xml:space="preserve"> </w:t>
            </w:r>
            <w:r>
              <w:t xml:space="preserve">This clause must be used when a procurement is conducted by open tender, is subject to the CPRs and has an estimated value </w:t>
            </w:r>
            <w:r w:rsidR="005509BF">
              <w:t>of</w:t>
            </w:r>
            <w:r>
              <w:t xml:space="preserve"> $4 million</w:t>
            </w:r>
            <w:r w:rsidR="00523513">
              <w:t xml:space="preserve"> or more</w:t>
            </w:r>
            <w:r>
              <w:t xml:space="preserve"> (</w:t>
            </w:r>
            <w:proofErr w:type="spellStart"/>
            <w:r>
              <w:t>inc</w:t>
            </w:r>
            <w:proofErr w:type="spellEnd"/>
            <w:r>
              <w:t xml:space="preserve"> GST).</w:t>
            </w:r>
          </w:p>
          <w:p w14:paraId="67E7CF51" w14:textId="328446CF" w:rsidR="00222077" w:rsidRDefault="000A7841" w:rsidP="000A7841">
            <w:pPr>
              <w:pStyle w:val="NoteToTenderers-ASDEFCON"/>
            </w:pPr>
            <w:r>
              <w:t xml:space="preserve">Note to tenderers: </w:t>
            </w:r>
            <w:r w:rsidR="00E2713C">
              <w:t xml:space="preserve"> </w:t>
            </w:r>
            <w:r>
              <w:t xml:space="preserve">The </w:t>
            </w:r>
            <w:r w:rsidR="00F41781">
              <w:t xml:space="preserve">Shadow </w:t>
            </w:r>
            <w:r>
              <w:t>Economy Procurement Connected Policy obligat</w:t>
            </w:r>
            <w:r w:rsidR="006C70C0">
              <w:t>e</w:t>
            </w:r>
            <w:r>
              <w:t xml:space="preserve">s the Commonwealth to obtain STRs from tenderers.  </w:t>
            </w:r>
            <w:r w:rsidR="006C70C0">
              <w:t xml:space="preserve">For </w:t>
            </w:r>
            <w:r>
              <w:t xml:space="preserve">information about </w:t>
            </w:r>
            <w:r w:rsidR="006C70C0">
              <w:t>this policy refer to</w:t>
            </w:r>
            <w:r w:rsidR="00222077">
              <w:t>:</w:t>
            </w:r>
          </w:p>
          <w:p w14:paraId="3DB61568" w14:textId="77777777" w:rsidR="00CE1D8D" w:rsidRDefault="003A4963" w:rsidP="00CE1D8D">
            <w:pPr>
              <w:pStyle w:val="NoteToTenderersBullets-ASDEFCON"/>
            </w:pPr>
            <w:hyperlink r:id="rId11" w:history="1">
              <w:r w:rsidR="00FB05B4">
                <w:rPr>
                  <w:rStyle w:val="Hyperlink"/>
                </w:rPr>
                <w:t>https://treasury.gov.au/policy-topics/economy/shadow-economy/procurement-connected-policy</w:t>
              </w:r>
            </w:hyperlink>
            <w:r w:rsidR="000A7841">
              <w:t>.</w:t>
            </w:r>
          </w:p>
          <w:p w14:paraId="1C626A8D" w14:textId="77777777" w:rsidR="000A7841" w:rsidRDefault="000A7841" w:rsidP="005D542D">
            <w:pPr>
              <w:pStyle w:val="ATTANNLV2-ASDEFCON"/>
            </w:pPr>
            <w:bookmarkStart w:id="20" w:name="_Ref11682241"/>
            <w:r>
              <w:t>Tenderers are to:</w:t>
            </w:r>
            <w:bookmarkEnd w:id="20"/>
          </w:p>
          <w:p w14:paraId="069E6B02" w14:textId="77777777" w:rsidR="000A7841" w:rsidRDefault="000A7841" w:rsidP="005D542D">
            <w:pPr>
              <w:pStyle w:val="ATTANNLV3-ASDEFCON"/>
            </w:pPr>
            <w:r>
              <w:t>provide as part of their tender any of the following STRs that are applicable to the tenderer; and</w:t>
            </w:r>
          </w:p>
          <w:p w14:paraId="067BDFA8" w14:textId="77777777" w:rsidR="000A7841" w:rsidRDefault="000A7841" w:rsidP="005D542D">
            <w:pPr>
              <w:pStyle w:val="ATTANNLV3-ASDEFCON"/>
            </w:pPr>
            <w:r>
              <w:lastRenderedPageBreak/>
              <w:t>in accordance with clause 1.8.3 of the Conditions of Tender, obtain and hold any of the following STRs that are applicable to a relevant Subcontractor:</w:t>
            </w:r>
          </w:p>
          <w:p w14:paraId="3FD93CB6" w14:textId="0E20DF15" w:rsidR="00911466" w:rsidRDefault="00911466" w:rsidP="00911466">
            <w:pPr>
              <w:pStyle w:val="Caption"/>
              <w:keepNext/>
            </w:pPr>
            <w:r>
              <w:t>Table A-</w:t>
            </w:r>
            <w:r w:rsidR="003A4963">
              <w:fldChar w:fldCharType="begin"/>
            </w:r>
            <w:r w:rsidR="003A4963">
              <w:instrText xml:space="preserve"> SEQ Table \* ARABIC </w:instrText>
            </w:r>
            <w:r w:rsidR="003A4963">
              <w:fldChar w:fldCharType="separate"/>
            </w:r>
            <w:r w:rsidR="00643D62">
              <w:rPr>
                <w:noProof/>
              </w:rPr>
              <w:t>1</w:t>
            </w:r>
            <w:r w:rsidR="003A4963">
              <w:rPr>
                <w:noProof/>
              </w:rPr>
              <w:fldChar w:fldCharType="end"/>
            </w:r>
            <w:r>
              <w:rPr>
                <w:noProof/>
              </w:rPr>
              <w:t xml:space="preserve">: </w:t>
            </w:r>
            <w:r w:rsidRPr="00DC3037">
              <w:rPr>
                <w:noProof/>
              </w:rPr>
              <w:t>Tenderer / Subcontractor STR requirements</w:t>
            </w:r>
          </w:p>
          <w:tbl>
            <w:tblPr>
              <w:tblW w:w="8116" w:type="dxa"/>
              <w:tblInd w:w="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98"/>
            </w:tblGrid>
            <w:tr w:rsidR="00CD612F" w:rsidRPr="00142165" w14:paraId="0BDEF812" w14:textId="77777777" w:rsidTr="006C70C0">
              <w:trPr>
                <w:trHeight w:val="547"/>
              </w:trPr>
              <w:tc>
                <w:tcPr>
                  <w:tcW w:w="3118" w:type="dxa"/>
                  <w:shd w:val="clear" w:color="auto" w:fill="D9D9D9"/>
                </w:tcPr>
                <w:p w14:paraId="50D4267B" w14:textId="2AF70594" w:rsidR="00CD612F" w:rsidRPr="00B90008" w:rsidRDefault="00CD612F" w:rsidP="00A16BC9">
                  <w:pPr>
                    <w:pStyle w:val="Table10ptHeading-ASDEFCON"/>
                    <w:rPr>
                      <w:rFonts w:eastAsia="Calibri"/>
                      <w:b w:val="0"/>
                    </w:rPr>
                  </w:pPr>
                  <w:r w:rsidRPr="00B90008">
                    <w:rPr>
                      <w:rFonts w:eastAsia="Calibri"/>
                      <w:b w:val="0"/>
                    </w:rPr>
                    <w:t xml:space="preserve">If the tenderer / subcontractor </w:t>
                  </w:r>
                  <w:r w:rsidR="00A16BC9" w:rsidRPr="00B90008">
                    <w:rPr>
                      <w:rFonts w:eastAsia="Calibri"/>
                      <w:b w:val="0"/>
                    </w:rPr>
                    <w:br/>
                  </w:r>
                  <w:r w:rsidRPr="00B90008">
                    <w:rPr>
                      <w:rFonts w:eastAsia="Calibri"/>
                      <w:b w:val="0"/>
                    </w:rPr>
                    <w:t>(as the case may be) is:</w:t>
                  </w:r>
                </w:p>
              </w:tc>
              <w:tc>
                <w:tcPr>
                  <w:tcW w:w="4998" w:type="dxa"/>
                  <w:shd w:val="clear" w:color="auto" w:fill="D9D9D9"/>
                </w:tcPr>
                <w:p w14:paraId="75D51DA3" w14:textId="77777777" w:rsidR="00CD612F" w:rsidRPr="00B90008" w:rsidRDefault="00CD612F" w:rsidP="00A16BC9">
                  <w:pPr>
                    <w:pStyle w:val="Table10ptHeading-ASDEFCON"/>
                    <w:rPr>
                      <w:rFonts w:eastAsia="Calibri"/>
                      <w:b w:val="0"/>
                    </w:rPr>
                  </w:pPr>
                  <w:r w:rsidRPr="00B90008">
                    <w:rPr>
                      <w:rFonts w:eastAsia="Calibri"/>
                      <w:b w:val="0"/>
                    </w:rPr>
                    <w:t>STRs required:</w:t>
                  </w:r>
                </w:p>
              </w:tc>
            </w:tr>
            <w:tr w:rsidR="00CD612F" w:rsidRPr="00142165" w14:paraId="1711F20B" w14:textId="77777777" w:rsidTr="006C70C0">
              <w:tc>
                <w:tcPr>
                  <w:tcW w:w="3118" w:type="dxa"/>
                  <w:shd w:val="clear" w:color="auto" w:fill="D9D9D9"/>
                </w:tcPr>
                <w:p w14:paraId="03DF75C7" w14:textId="77777777" w:rsidR="00CD612F" w:rsidRPr="00B90008" w:rsidRDefault="00CD612F" w:rsidP="00A16BC9">
                  <w:pPr>
                    <w:pStyle w:val="Table10ptHeading-ASDEFCON"/>
                    <w:rPr>
                      <w:rFonts w:eastAsia="Calibri"/>
                      <w:b w:val="0"/>
                    </w:rPr>
                  </w:pPr>
                  <w:r w:rsidRPr="00B90008">
                    <w:rPr>
                      <w:rFonts w:eastAsia="Calibri"/>
                      <w:b w:val="0"/>
                    </w:rPr>
                    <w:t>(a)</w:t>
                  </w:r>
                </w:p>
              </w:tc>
              <w:tc>
                <w:tcPr>
                  <w:tcW w:w="4998" w:type="dxa"/>
                  <w:shd w:val="clear" w:color="auto" w:fill="D9D9D9"/>
                </w:tcPr>
                <w:p w14:paraId="2EB5FF5A" w14:textId="77777777" w:rsidR="00CD612F" w:rsidRPr="00B90008" w:rsidRDefault="00CD612F" w:rsidP="00A16BC9">
                  <w:pPr>
                    <w:pStyle w:val="Table10ptHeading-ASDEFCON"/>
                    <w:rPr>
                      <w:rFonts w:eastAsia="Calibri"/>
                      <w:b w:val="0"/>
                    </w:rPr>
                  </w:pPr>
                  <w:r w:rsidRPr="00B90008">
                    <w:rPr>
                      <w:rFonts w:eastAsia="Calibri"/>
                      <w:b w:val="0"/>
                    </w:rPr>
                    <w:t>(b)</w:t>
                  </w:r>
                </w:p>
              </w:tc>
            </w:tr>
            <w:tr w:rsidR="00CD612F" w:rsidRPr="009D0DB7" w14:paraId="2295CF00" w14:textId="77777777" w:rsidTr="006C70C0">
              <w:trPr>
                <w:trHeight w:val="531"/>
              </w:trPr>
              <w:tc>
                <w:tcPr>
                  <w:tcW w:w="3118" w:type="dxa"/>
                  <w:shd w:val="clear" w:color="auto" w:fill="auto"/>
                </w:tcPr>
                <w:p w14:paraId="267F5B60" w14:textId="77777777" w:rsidR="00CD612F" w:rsidRDefault="00CD612F" w:rsidP="00545C4B">
                  <w:pPr>
                    <w:pStyle w:val="Table10ptSub1-ASDEFCON"/>
                  </w:pPr>
                  <w:r w:rsidRPr="0002446D">
                    <w:t>a body corporate or natural person;</w:t>
                  </w:r>
                </w:p>
              </w:tc>
              <w:tc>
                <w:tcPr>
                  <w:tcW w:w="4998" w:type="dxa"/>
                  <w:shd w:val="clear" w:color="auto" w:fill="auto"/>
                </w:tcPr>
                <w:p w14:paraId="7EE1415F" w14:textId="69434C5A" w:rsidR="00CD612F" w:rsidRPr="009D0DB7" w:rsidRDefault="00CD612F" w:rsidP="00DA1CAC">
                  <w:pPr>
                    <w:pStyle w:val="Table10ptText-ASDEFCON"/>
                  </w:pPr>
                  <w:r w:rsidRPr="009D0DB7">
                    <w:t>a</w:t>
                  </w:r>
                  <w:r w:rsidR="00DA1CAC">
                    <w:t xml:space="preserve"> valid and</w:t>
                  </w:r>
                  <w:r w:rsidRPr="009D0DB7">
                    <w:t xml:space="preserve"> satisfactory</w:t>
                  </w:r>
                  <w:r w:rsidR="00EE5BB0">
                    <w:t xml:space="preserve"> </w:t>
                  </w:r>
                  <w:r w:rsidRPr="009D0DB7">
                    <w:t>STR in respect of that body corporate or person;</w:t>
                  </w:r>
                </w:p>
              </w:tc>
            </w:tr>
            <w:tr w:rsidR="00CD612F" w:rsidRPr="0002446D" w14:paraId="6E3B87CD" w14:textId="77777777" w:rsidTr="006C70C0">
              <w:trPr>
                <w:trHeight w:val="531"/>
              </w:trPr>
              <w:tc>
                <w:tcPr>
                  <w:tcW w:w="3118" w:type="dxa"/>
                  <w:shd w:val="clear" w:color="auto" w:fill="auto"/>
                </w:tcPr>
                <w:p w14:paraId="683305A5" w14:textId="77777777" w:rsidR="00CD612F" w:rsidRPr="0002446D" w:rsidRDefault="00CD612F" w:rsidP="00545C4B">
                  <w:pPr>
                    <w:pStyle w:val="Table10ptSub1-ASDEFCON"/>
                  </w:pPr>
                  <w:r w:rsidRPr="0002446D">
                    <w:t>a partner acting for and on behalf of a partnership;</w:t>
                  </w:r>
                </w:p>
              </w:tc>
              <w:tc>
                <w:tcPr>
                  <w:tcW w:w="4998" w:type="dxa"/>
                  <w:shd w:val="clear" w:color="auto" w:fill="auto"/>
                </w:tcPr>
                <w:p w14:paraId="086C7232" w14:textId="55D5118E" w:rsidR="00CD612F" w:rsidRPr="009D0DB7" w:rsidRDefault="00CD612F" w:rsidP="00032AF6">
                  <w:pPr>
                    <w:pStyle w:val="Table10ptText-ASDEFCON"/>
                  </w:pPr>
                  <w:r w:rsidRPr="009D0DB7">
                    <w:t xml:space="preserve">a </w:t>
                  </w:r>
                  <w:r w:rsidR="00DA1CAC">
                    <w:t>valid and</w:t>
                  </w:r>
                  <w:r w:rsidR="00DA1CAC" w:rsidRPr="009D0DB7">
                    <w:t xml:space="preserve"> satisfactory</w:t>
                  </w:r>
                  <w:r w:rsidR="00DA1CAC" w:rsidRPr="009D0DB7" w:rsidDel="00DA1CAC">
                    <w:t xml:space="preserve"> </w:t>
                  </w:r>
                  <w:r w:rsidRPr="009D0DB7">
                    <w:t>STR:</w:t>
                  </w:r>
                </w:p>
                <w:p w14:paraId="3E3DD92F" w14:textId="6A6922E9" w:rsidR="00E2713C" w:rsidRDefault="00CD612F" w:rsidP="00545C4B">
                  <w:pPr>
                    <w:pStyle w:val="Table10ptSub2-ASDEFCON"/>
                  </w:pPr>
                  <w:r>
                    <w:t>on behalf of the partnership; and</w:t>
                  </w:r>
                </w:p>
                <w:p w14:paraId="2DCB6056" w14:textId="77777777" w:rsidR="00CD612F" w:rsidRPr="0002446D" w:rsidRDefault="00CD612F" w:rsidP="00CD612F">
                  <w:pPr>
                    <w:pStyle w:val="Table10ptSub2-ASDEFCON"/>
                    <w:spacing w:line="276" w:lineRule="auto"/>
                  </w:pPr>
                  <w:r>
                    <w:t>in respect of each partner in the partnership that will be directly involved in the delivery of any resultant Contract or Subcontract (as applicable);</w:t>
                  </w:r>
                </w:p>
              </w:tc>
            </w:tr>
            <w:tr w:rsidR="00CD612F" w14:paraId="6E9A9E50" w14:textId="77777777" w:rsidTr="006C70C0">
              <w:trPr>
                <w:trHeight w:val="531"/>
              </w:trPr>
              <w:tc>
                <w:tcPr>
                  <w:tcW w:w="3118" w:type="dxa"/>
                  <w:shd w:val="clear" w:color="auto" w:fill="auto"/>
                </w:tcPr>
                <w:p w14:paraId="7CD5A507" w14:textId="77777777" w:rsidR="00CD612F" w:rsidRPr="0002446D" w:rsidRDefault="00CD612F" w:rsidP="00545C4B">
                  <w:pPr>
                    <w:pStyle w:val="Table10ptSub1-ASDEFCON"/>
                  </w:pPr>
                  <w:r w:rsidRPr="0002446D">
                    <w:t>a trustee acting in its capacity as trustee of a trust;</w:t>
                  </w:r>
                </w:p>
              </w:tc>
              <w:tc>
                <w:tcPr>
                  <w:tcW w:w="4998" w:type="dxa"/>
                  <w:shd w:val="clear" w:color="auto" w:fill="auto"/>
                </w:tcPr>
                <w:p w14:paraId="2B28EA91" w14:textId="6A0F4DE6" w:rsidR="00CD612F" w:rsidRPr="009D0DB7" w:rsidRDefault="00CD612F" w:rsidP="00032AF6">
                  <w:pPr>
                    <w:pStyle w:val="Table10ptText-ASDEFCON"/>
                  </w:pPr>
                  <w:r w:rsidRPr="009D0DB7">
                    <w:t xml:space="preserve">a </w:t>
                  </w:r>
                  <w:r w:rsidR="00DA1CAC">
                    <w:t>valid and</w:t>
                  </w:r>
                  <w:r w:rsidR="00DA1CAC" w:rsidRPr="009D0DB7">
                    <w:t xml:space="preserve"> satisfactory</w:t>
                  </w:r>
                  <w:r w:rsidR="00DA1CAC" w:rsidRPr="009D0DB7" w:rsidDel="00DA1CAC">
                    <w:t xml:space="preserve"> </w:t>
                  </w:r>
                  <w:r w:rsidRPr="009D0DB7">
                    <w:t>STR in respect of the:</w:t>
                  </w:r>
                </w:p>
                <w:p w14:paraId="5BBB7B3D" w14:textId="77777777" w:rsidR="00CD612F" w:rsidRDefault="00CD612F" w:rsidP="006C70C0">
                  <w:pPr>
                    <w:pStyle w:val="Table10ptSub2-ASDEFCON"/>
                  </w:pPr>
                  <w:r>
                    <w:t>trustee; and</w:t>
                  </w:r>
                </w:p>
                <w:p w14:paraId="4273C6B3" w14:textId="77777777" w:rsidR="00CD612F" w:rsidRDefault="00CD612F" w:rsidP="006C70C0">
                  <w:pPr>
                    <w:pStyle w:val="Table10ptSub2-ASDEFCON"/>
                  </w:pPr>
                  <w:r>
                    <w:t>the trust;</w:t>
                  </w:r>
                </w:p>
              </w:tc>
            </w:tr>
            <w:tr w:rsidR="00CD612F" w14:paraId="6F7C624C" w14:textId="77777777" w:rsidTr="006C70C0">
              <w:trPr>
                <w:trHeight w:val="531"/>
              </w:trPr>
              <w:tc>
                <w:tcPr>
                  <w:tcW w:w="3118" w:type="dxa"/>
                  <w:shd w:val="clear" w:color="auto" w:fill="auto"/>
                </w:tcPr>
                <w:p w14:paraId="3CB8425F" w14:textId="77777777" w:rsidR="00CD612F" w:rsidRPr="0002446D" w:rsidRDefault="00CD612F" w:rsidP="00545C4B">
                  <w:pPr>
                    <w:pStyle w:val="Table10ptSub1-ASDEFCON"/>
                  </w:pPr>
                  <w:r w:rsidRPr="0002446D">
                    <w:t>a joint venture participant;</w:t>
                  </w:r>
                </w:p>
              </w:tc>
              <w:tc>
                <w:tcPr>
                  <w:tcW w:w="4998" w:type="dxa"/>
                  <w:shd w:val="clear" w:color="auto" w:fill="auto"/>
                </w:tcPr>
                <w:p w14:paraId="03D71227" w14:textId="682C5E2C" w:rsidR="00CD612F" w:rsidRPr="009D0DB7" w:rsidRDefault="00CD612F" w:rsidP="00032AF6">
                  <w:pPr>
                    <w:pStyle w:val="Table10ptText-ASDEFCON"/>
                  </w:pPr>
                  <w:r w:rsidRPr="009D0DB7">
                    <w:t xml:space="preserve">a </w:t>
                  </w:r>
                  <w:r w:rsidR="00DA1CAC">
                    <w:t>valid and</w:t>
                  </w:r>
                  <w:r w:rsidR="00DA1CAC" w:rsidRPr="009D0DB7">
                    <w:t xml:space="preserve"> satisfactory</w:t>
                  </w:r>
                  <w:r w:rsidR="00DA1CAC" w:rsidRPr="009D0DB7" w:rsidDel="00DA1CAC">
                    <w:t xml:space="preserve"> </w:t>
                  </w:r>
                  <w:r w:rsidRPr="009D0DB7">
                    <w:t>STR in respect of:</w:t>
                  </w:r>
                </w:p>
                <w:p w14:paraId="6CE01B43" w14:textId="77777777" w:rsidR="00CD612F" w:rsidRDefault="00CD612F" w:rsidP="006C70C0">
                  <w:pPr>
                    <w:pStyle w:val="Table10ptSub2-ASDEFCON"/>
                  </w:pPr>
                  <w:r>
                    <w:t>each participant in the joint venture; and</w:t>
                  </w:r>
                </w:p>
                <w:p w14:paraId="6C82C2E9" w14:textId="77777777" w:rsidR="00CD612F" w:rsidRDefault="00CD612F" w:rsidP="006C70C0">
                  <w:pPr>
                    <w:pStyle w:val="Table10ptSub2-ASDEFCON"/>
                  </w:pPr>
                  <w:r>
                    <w:t>if the operator of the joint venture is not a participant in the joint venture, the joint venture operator;</w:t>
                  </w:r>
                </w:p>
              </w:tc>
            </w:tr>
            <w:tr w:rsidR="00CD612F" w14:paraId="7E6AF2B9" w14:textId="77777777" w:rsidTr="006C70C0">
              <w:trPr>
                <w:trHeight w:val="531"/>
              </w:trPr>
              <w:tc>
                <w:tcPr>
                  <w:tcW w:w="3118" w:type="dxa"/>
                  <w:shd w:val="clear" w:color="auto" w:fill="auto"/>
                </w:tcPr>
                <w:p w14:paraId="11D3EEFB" w14:textId="77777777" w:rsidR="00CD612F" w:rsidRPr="0002446D" w:rsidRDefault="00CD612F" w:rsidP="00545C4B">
                  <w:pPr>
                    <w:pStyle w:val="Table10ptSub1-ASDEFCON"/>
                  </w:pPr>
                  <w:r w:rsidRPr="0002446D">
                    <w:t>a member of a Consolidated Group;</w:t>
                  </w:r>
                </w:p>
              </w:tc>
              <w:tc>
                <w:tcPr>
                  <w:tcW w:w="4998" w:type="dxa"/>
                  <w:shd w:val="clear" w:color="auto" w:fill="auto"/>
                </w:tcPr>
                <w:p w14:paraId="0A83BFEB" w14:textId="0925B43A" w:rsidR="00CD612F" w:rsidRPr="009D0DB7" w:rsidRDefault="00CD612F" w:rsidP="00032AF6">
                  <w:pPr>
                    <w:pStyle w:val="Table10ptText-ASDEFCON"/>
                  </w:pPr>
                  <w:r w:rsidRPr="009D0DB7">
                    <w:t xml:space="preserve">a </w:t>
                  </w:r>
                  <w:r w:rsidR="00DA1CAC">
                    <w:t>valid and</w:t>
                  </w:r>
                  <w:r w:rsidR="00DA1CAC" w:rsidRPr="009D0DB7">
                    <w:t xml:space="preserve"> satisfactory</w:t>
                  </w:r>
                  <w:r w:rsidR="00DA1CAC" w:rsidRPr="009D0DB7" w:rsidDel="00DA1CAC">
                    <w:t xml:space="preserve"> </w:t>
                  </w:r>
                  <w:r w:rsidRPr="009D0DB7">
                    <w:t>STR in respect of:</w:t>
                  </w:r>
                </w:p>
                <w:p w14:paraId="7B665EB4" w14:textId="77777777" w:rsidR="00CD612F" w:rsidRDefault="00CD612F" w:rsidP="006C70C0">
                  <w:pPr>
                    <w:pStyle w:val="Table10ptSub2-ASDEFCON"/>
                  </w:pPr>
                  <w:r>
                    <w:t>the relevant member of the Consolidated Group; and</w:t>
                  </w:r>
                </w:p>
                <w:p w14:paraId="214C1268" w14:textId="77777777" w:rsidR="00CD612F" w:rsidRDefault="00CD612F" w:rsidP="006C70C0">
                  <w:pPr>
                    <w:pStyle w:val="Table10ptSub2-ASDEFCON"/>
                  </w:pPr>
                  <w:r>
                    <w:t>the head company in the Consolidated Group;</w:t>
                  </w:r>
                </w:p>
              </w:tc>
            </w:tr>
            <w:tr w:rsidR="00CD612F" w14:paraId="00A06639" w14:textId="77777777" w:rsidTr="006C70C0">
              <w:trPr>
                <w:trHeight w:val="531"/>
              </w:trPr>
              <w:tc>
                <w:tcPr>
                  <w:tcW w:w="3118" w:type="dxa"/>
                  <w:shd w:val="clear" w:color="auto" w:fill="auto"/>
                </w:tcPr>
                <w:p w14:paraId="67EEA654" w14:textId="77777777" w:rsidR="00CD612F" w:rsidRPr="0002446D" w:rsidRDefault="00CD612F" w:rsidP="00545C4B">
                  <w:pPr>
                    <w:pStyle w:val="Table10ptSub1-ASDEFCON"/>
                  </w:pPr>
                  <w:r w:rsidRPr="0002446D">
                    <w:t>a member of a GST Group;</w:t>
                  </w:r>
                </w:p>
              </w:tc>
              <w:tc>
                <w:tcPr>
                  <w:tcW w:w="4998" w:type="dxa"/>
                  <w:shd w:val="clear" w:color="auto" w:fill="auto"/>
                </w:tcPr>
                <w:p w14:paraId="496FDFEC" w14:textId="067FBA50" w:rsidR="00CD612F" w:rsidRPr="009D0DB7" w:rsidRDefault="00CD612F" w:rsidP="00032AF6">
                  <w:pPr>
                    <w:pStyle w:val="Table10ptText-ASDEFCON"/>
                  </w:pPr>
                  <w:r w:rsidRPr="009D0DB7">
                    <w:t xml:space="preserve">a </w:t>
                  </w:r>
                  <w:r w:rsidR="00DA1CAC">
                    <w:t>valid and</w:t>
                  </w:r>
                  <w:r w:rsidR="00DA1CAC" w:rsidRPr="009D0DB7">
                    <w:t xml:space="preserve"> satisfactory</w:t>
                  </w:r>
                  <w:r w:rsidR="00DA1CAC" w:rsidRPr="009D0DB7" w:rsidDel="00DA1CAC">
                    <w:t xml:space="preserve"> </w:t>
                  </w:r>
                  <w:r w:rsidRPr="009D0DB7">
                    <w:t>STR in respect of the:</w:t>
                  </w:r>
                </w:p>
                <w:p w14:paraId="7EC686F4" w14:textId="07E3E76E" w:rsidR="00E2713C" w:rsidRDefault="00CD612F" w:rsidP="006C70C0">
                  <w:pPr>
                    <w:pStyle w:val="Table10ptSub2-ASDEFCON"/>
                  </w:pPr>
                  <w:r>
                    <w:t>the GST Group member; and</w:t>
                  </w:r>
                </w:p>
                <w:p w14:paraId="46388057" w14:textId="77777777" w:rsidR="00CD612F" w:rsidRDefault="00CD612F" w:rsidP="006C70C0">
                  <w:pPr>
                    <w:pStyle w:val="Table10ptSub2-ASDEFCON"/>
                  </w:pPr>
                  <w:proofErr w:type="gramStart"/>
                  <w:r>
                    <w:t>the</w:t>
                  </w:r>
                  <w:proofErr w:type="gramEnd"/>
                  <w:r>
                    <w:t xml:space="preserve"> GST Group representative.</w:t>
                  </w:r>
                </w:p>
              </w:tc>
            </w:tr>
          </w:tbl>
          <w:p w14:paraId="362BF6A0" w14:textId="77777777" w:rsidR="006E45B8" w:rsidRDefault="006E45B8" w:rsidP="006E45B8">
            <w:pPr>
              <w:pStyle w:val="ASDEFCONOptionSpace"/>
            </w:pPr>
          </w:p>
          <w:p w14:paraId="3B758826" w14:textId="5932578F" w:rsidR="005D542D" w:rsidRDefault="005D542D" w:rsidP="00322111">
            <w:pPr>
              <w:pStyle w:val="ASDEFCONOptionSpace"/>
            </w:pPr>
          </w:p>
        </w:tc>
      </w:tr>
    </w:tbl>
    <w:p w14:paraId="392D0946" w14:textId="28D8FC89" w:rsidR="00734DF2" w:rsidRDefault="00734DF2" w:rsidP="00734DF2">
      <w:pPr>
        <w:pStyle w:val="ASDEFCONOptionSpace"/>
      </w:pP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734DF2" w14:paraId="6BD3FC69" w14:textId="77777777" w:rsidTr="00EA7861">
        <w:tc>
          <w:tcPr>
            <w:tcW w:w="9209" w:type="dxa"/>
            <w:shd w:val="clear" w:color="auto" w:fill="auto"/>
          </w:tcPr>
          <w:p w14:paraId="65880051" w14:textId="528ECA24" w:rsidR="00734DF2" w:rsidRDefault="00734DF2" w:rsidP="00032AF6">
            <w:pPr>
              <w:pStyle w:val="ASDEFCONOption"/>
              <w:keepNext w:val="0"/>
            </w:pPr>
            <w:r>
              <w:t xml:space="preserve">Option: </w:t>
            </w:r>
            <w:r w:rsidR="003D7583">
              <w:t xml:space="preserve">These clauses must be included </w:t>
            </w:r>
            <w:r>
              <w:t xml:space="preserve">if the procurement is valued at over $200,000 (GST </w:t>
            </w:r>
            <w:r w:rsidR="006C70C0">
              <w:t>i</w:t>
            </w:r>
            <w:r>
              <w:t>nclusive).</w:t>
            </w:r>
          </w:p>
          <w:p w14:paraId="2D811B2A" w14:textId="688B7850" w:rsidR="00734DF2" w:rsidRDefault="00734DF2" w:rsidP="00734DF2">
            <w:pPr>
              <w:pStyle w:val="NoteToTenderers-ASDEFCON"/>
            </w:pPr>
            <w:r>
              <w:t>Note to tenderers:  In accordance with the Buy Australian Plan and to support transparency in Australian Government procurement</w:t>
            </w:r>
            <w:r w:rsidR="00AF0105">
              <w:t>s</w:t>
            </w:r>
            <w:r>
              <w:t>, tenderers for</w:t>
            </w:r>
            <w:r w:rsidR="003D7583">
              <w:t xml:space="preserve"> Australian Government</w:t>
            </w:r>
            <w:r>
              <w:t xml:space="preserve"> contracts worth over $200,000 (GST Inclusive) are required to disclose their country of tax residency.  For further information, see the Department of the Treasury, Department of Finance and the Australian Tax Office:</w:t>
            </w:r>
          </w:p>
          <w:p w14:paraId="4CFBD7C6" w14:textId="02744EB7" w:rsidR="00734DF2" w:rsidRPr="00F41005" w:rsidRDefault="003A4963" w:rsidP="00734DF2">
            <w:pPr>
              <w:pStyle w:val="NoteToTenderersBullets-ASDEFCON"/>
            </w:pPr>
            <w:hyperlink r:id="rId12" w:history="1">
              <w:r w:rsidR="00734DF2" w:rsidRPr="00F74675">
                <w:rPr>
                  <w:rStyle w:val="Hyperlink"/>
                </w:rPr>
                <w:t>https://treasury.gov.au/policy-topics/taxation/country-tax-residency-disclosures</w:t>
              </w:r>
            </w:hyperlink>
            <w:r w:rsidR="00734DF2" w:rsidRPr="00F41005">
              <w:t>;</w:t>
            </w:r>
          </w:p>
          <w:p w14:paraId="7491A5A3" w14:textId="42FC63D3" w:rsidR="00734DF2" w:rsidRPr="00F41005" w:rsidRDefault="003A4963" w:rsidP="00734DF2">
            <w:pPr>
              <w:pStyle w:val="NoteToTenderersBullets-ASDEFCON"/>
            </w:pPr>
            <w:hyperlink r:id="rId13" w:history="1">
              <w:r w:rsidR="00734DF2" w:rsidRPr="00F74675">
                <w:rPr>
                  <w:rStyle w:val="Hyperlink"/>
                </w:rPr>
                <w:t>https://www.finance.gov.au/business/buyaustralianplan</w:t>
              </w:r>
            </w:hyperlink>
            <w:r w:rsidR="00734DF2" w:rsidRPr="00F41005">
              <w:t>; and</w:t>
            </w:r>
          </w:p>
          <w:p w14:paraId="128C4ED6" w14:textId="678E68F9" w:rsidR="00734DF2" w:rsidRPr="00F41005" w:rsidRDefault="003A4963" w:rsidP="00734DF2">
            <w:pPr>
              <w:pStyle w:val="NoteToTenderersBullets-ASDEFCON"/>
            </w:pPr>
            <w:hyperlink r:id="rId14" w:history="1">
              <w:r w:rsidR="00EA7861" w:rsidRPr="00063497">
                <w:rPr>
                  <w:rStyle w:val="Hyperlink"/>
                </w:rPr>
                <w:t>https://www.ato.gov.au/businesses-and-organisations/international-tax-for-business/working-out-your-residency</w:t>
              </w:r>
            </w:hyperlink>
            <w:r w:rsidR="00734DF2" w:rsidRPr="00F41005">
              <w:t>.</w:t>
            </w:r>
          </w:p>
          <w:p w14:paraId="2BB91B85" w14:textId="4E015F93" w:rsidR="00734DF2" w:rsidRDefault="00734DF2" w:rsidP="00734DF2">
            <w:pPr>
              <w:pStyle w:val="NoteToTenderers-ASDEFCON"/>
            </w:pPr>
            <w:r>
              <w:t>This information will not be used to exclude a</w:t>
            </w:r>
            <w:r w:rsidR="003D7583">
              <w:t xml:space="preserve"> potential</w:t>
            </w:r>
            <w:r>
              <w:t xml:space="preserve"> tenderer from participatin</w:t>
            </w:r>
            <w:r w:rsidR="00AF0105">
              <w:t>g</w:t>
            </w:r>
            <w:r>
              <w:t xml:space="preserve"> in the RFT process.  </w:t>
            </w:r>
            <w:r w:rsidRPr="00B5369C">
              <w:t xml:space="preserve">Queries relating to the collection and use of </w:t>
            </w:r>
            <w:r>
              <w:t xml:space="preserve">data identifying </w:t>
            </w:r>
            <w:r w:rsidRPr="00B5369C">
              <w:t xml:space="preserve">an entity’s country of tax residency can be directed to the </w:t>
            </w:r>
            <w:r>
              <w:t>Department of the</w:t>
            </w:r>
            <w:r w:rsidRPr="00B5369C">
              <w:t xml:space="preserve"> Treasury at</w:t>
            </w:r>
            <w:r w:rsidR="0019596B">
              <w:t>:</w:t>
            </w:r>
            <w:r w:rsidRPr="00B5369C">
              <w:t xml:space="preserve"> </w:t>
            </w:r>
            <w:hyperlink r:id="rId15" w:history="1">
              <w:r w:rsidRPr="00333432">
                <w:rPr>
                  <w:rStyle w:val="Hyperlink"/>
                </w:rPr>
                <w:t>MNETaxTransparency@treasury.gov.au</w:t>
              </w:r>
            </w:hyperlink>
            <w:r w:rsidRPr="00B5369C">
              <w:t>.</w:t>
            </w:r>
          </w:p>
          <w:p w14:paraId="7761847F" w14:textId="77777777" w:rsidR="00734DF2" w:rsidRPr="00F74675" w:rsidRDefault="00734DF2" w:rsidP="00734DF2">
            <w:pPr>
              <w:pStyle w:val="ATTANNLV2-ASDEFCON"/>
            </w:pPr>
            <w:bookmarkStart w:id="21" w:name="_Ref165356097"/>
            <w:r w:rsidRPr="00F74675">
              <w:t>Tenderers are to provide:</w:t>
            </w:r>
            <w:bookmarkEnd w:id="21"/>
          </w:p>
          <w:p w14:paraId="7324EB67" w14:textId="77777777" w:rsidR="00734DF2" w:rsidRPr="00F74675" w:rsidRDefault="00734DF2" w:rsidP="00734DF2">
            <w:pPr>
              <w:pStyle w:val="ATTANNLV3-ASDEFCON"/>
            </w:pPr>
            <w:r w:rsidRPr="00F74675">
              <w:t>the tenderer’s country of tax residency; and</w:t>
            </w:r>
          </w:p>
          <w:p w14:paraId="6A67C494" w14:textId="77777777" w:rsidR="00734DF2" w:rsidRPr="00F74675" w:rsidRDefault="00734DF2" w:rsidP="00734DF2">
            <w:pPr>
              <w:pStyle w:val="ATTANNLV3-ASDEFCON"/>
            </w:pPr>
            <w:proofErr w:type="gramStart"/>
            <w:r w:rsidRPr="00F74675">
              <w:lastRenderedPageBreak/>
              <w:t>the</w:t>
            </w:r>
            <w:proofErr w:type="gramEnd"/>
            <w:r w:rsidRPr="00F74675">
              <w:t xml:space="preserve"> tenderer’s ultimate parent entity’s country of tax residency.</w:t>
            </w:r>
          </w:p>
          <w:p w14:paraId="29ED4CD7" w14:textId="0F6B93DB" w:rsidR="00734DF2" w:rsidRPr="00F74675" w:rsidRDefault="00734DF2" w:rsidP="00734DF2">
            <w:pPr>
              <w:pStyle w:val="ATTANNLV2-ASDEFCON"/>
            </w:pPr>
            <w:bookmarkStart w:id="22" w:name="_Ref165356099"/>
            <w:r w:rsidRPr="00F74675">
              <w:t xml:space="preserve">In responding to clause </w:t>
            </w:r>
            <w:r w:rsidR="0019596B">
              <w:fldChar w:fldCharType="begin"/>
            </w:r>
            <w:r w:rsidR="0019596B">
              <w:instrText xml:space="preserve"> REF _Ref165356097 \r \h </w:instrText>
            </w:r>
            <w:r w:rsidR="0019596B">
              <w:fldChar w:fldCharType="separate"/>
            </w:r>
            <w:r w:rsidR="00643D62">
              <w:t>2.14</w:t>
            </w:r>
            <w:r w:rsidR="0019596B">
              <w:fldChar w:fldCharType="end"/>
            </w:r>
            <w:r w:rsidRPr="00F74675">
              <w:t>, if the tenderer or the tenderer’s ultimate parent entity has multiple tax residencies, each of the countries of which they are a tax resident shall be disclosed.</w:t>
            </w:r>
            <w:bookmarkEnd w:id="22"/>
          </w:p>
          <w:p w14:paraId="1100EEC0" w14:textId="5195DFED" w:rsidR="00734DF2" w:rsidRDefault="00734DF2" w:rsidP="00734DF2">
            <w:pPr>
              <w:pStyle w:val="ATTANNLV2-ASDEFCON"/>
            </w:pPr>
            <w:r w:rsidRPr="00F74675">
              <w:t xml:space="preserve">Tie-breaker rules (where an entity is considered a resident of one treaty country only for the purposes of that treaty) are not relevant in determining how to respond to clauses </w:t>
            </w:r>
            <w:r w:rsidR="00400051">
              <w:fldChar w:fldCharType="begin"/>
            </w:r>
            <w:r w:rsidR="00400051">
              <w:instrText xml:space="preserve"> REF _Ref165356097 \r \h </w:instrText>
            </w:r>
            <w:r w:rsidR="00400051">
              <w:fldChar w:fldCharType="separate"/>
            </w:r>
            <w:r w:rsidR="00643D62">
              <w:t>2.14</w:t>
            </w:r>
            <w:r w:rsidR="00400051">
              <w:fldChar w:fldCharType="end"/>
            </w:r>
            <w:r w:rsidRPr="00F74675">
              <w:t xml:space="preserve"> and </w:t>
            </w:r>
            <w:r w:rsidR="0019596B">
              <w:fldChar w:fldCharType="begin"/>
            </w:r>
            <w:r w:rsidR="0019596B">
              <w:instrText xml:space="preserve"> REF _Ref165356099 \r \h </w:instrText>
            </w:r>
            <w:r w:rsidR="0019596B">
              <w:fldChar w:fldCharType="separate"/>
            </w:r>
            <w:r w:rsidR="00643D62">
              <w:t>2.15</w:t>
            </w:r>
            <w:r w:rsidR="0019596B">
              <w:fldChar w:fldCharType="end"/>
            </w:r>
            <w:r w:rsidRPr="00F74675">
              <w:t>.</w:t>
            </w:r>
          </w:p>
        </w:tc>
      </w:tr>
    </w:tbl>
    <w:p w14:paraId="67609656" w14:textId="77777777" w:rsidR="00734DF2" w:rsidRDefault="00734DF2" w:rsidP="00734DF2">
      <w:pPr>
        <w:pStyle w:val="ASDEFCONOptionSpace"/>
      </w:pP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734DF2" w14:paraId="6FC78628" w14:textId="77777777" w:rsidTr="00EA7861">
        <w:tc>
          <w:tcPr>
            <w:tcW w:w="9209" w:type="dxa"/>
            <w:shd w:val="clear" w:color="auto" w:fill="auto"/>
          </w:tcPr>
          <w:p w14:paraId="52EA6926" w14:textId="77777777" w:rsidR="00734DF2" w:rsidRDefault="00734DF2" w:rsidP="00734DF2">
            <w:pPr>
              <w:pStyle w:val="ASDEFCONOption"/>
            </w:pPr>
            <w:r>
              <w:t xml:space="preserve">Option:  </w:t>
            </w:r>
            <w:r w:rsidRPr="00B100C1">
              <w:t xml:space="preserve">This clause must be used when a procurement </w:t>
            </w:r>
            <w:r>
              <w:t>has an estimated value above $4 million (</w:t>
            </w:r>
            <w:proofErr w:type="spellStart"/>
            <w:r>
              <w:t>inc</w:t>
            </w:r>
            <w:proofErr w:type="spellEnd"/>
            <w:r>
              <w:t xml:space="preserve"> GST) and is not subject to a Defence exemption under paragraph 2.6 of the CPRs.</w:t>
            </w:r>
          </w:p>
          <w:p w14:paraId="05D0BE5C" w14:textId="1EFAA709" w:rsidR="00734DF2" w:rsidRDefault="00734DF2" w:rsidP="00734DF2">
            <w:pPr>
              <w:pStyle w:val="NoteToTenderers-ASDEFCON"/>
            </w:pPr>
            <w:r>
              <w:t xml:space="preserve">Note to tenderers:  The Payment Times Procurement Connected Policy imposes obligations on </w:t>
            </w:r>
            <w:r w:rsidR="0019596B">
              <w:t>Commonwealth Contractors</w:t>
            </w:r>
            <w:r>
              <w:t xml:space="preserve"> with an </w:t>
            </w:r>
            <w:r w:rsidRPr="00DB0CBC">
              <w:t>annual income of over $100 million</w:t>
            </w:r>
            <w:r>
              <w:t xml:space="preserve"> to pay invoices under their subcontracts (up to $1 million (</w:t>
            </w:r>
            <w:proofErr w:type="spellStart"/>
            <w:r>
              <w:t>inc</w:t>
            </w:r>
            <w:proofErr w:type="spellEnd"/>
            <w:r>
              <w:t xml:space="preserve"> GST)) within 20 days.  Further information about the Payment Times Procurement Connected Policy is available from the Department of Treasury at:</w:t>
            </w:r>
          </w:p>
          <w:p w14:paraId="342383F3" w14:textId="7DBC5984" w:rsidR="00734DF2" w:rsidRDefault="003A4963" w:rsidP="00734DF2">
            <w:pPr>
              <w:pStyle w:val="NoteToTenderersBullets-ASDEFCON"/>
            </w:pPr>
            <w:hyperlink r:id="rId16" w:history="1">
              <w:r w:rsidR="00734DF2" w:rsidRPr="005B40FC">
                <w:rPr>
                  <w:rStyle w:val="Hyperlink"/>
                </w:rPr>
                <w:t>https://treasury.gov.au/small-business/payment-times-procurement-connected-policy</w:t>
              </w:r>
            </w:hyperlink>
            <w:r w:rsidR="00734DF2">
              <w:t>.</w:t>
            </w:r>
          </w:p>
          <w:p w14:paraId="5189C16A" w14:textId="12DD8467" w:rsidR="00734DF2" w:rsidRPr="008429B9" w:rsidRDefault="00734DF2" w:rsidP="00734DF2">
            <w:pPr>
              <w:pStyle w:val="ATTANNLV2-ASDEFCON"/>
            </w:pPr>
            <w:r w:rsidRPr="008429B9">
              <w:t>Tenderers are to</w:t>
            </w:r>
            <w:r>
              <w:t xml:space="preserve"> identify </w:t>
            </w:r>
            <w:r w:rsidRPr="008429B9">
              <w:t>whether or not the</w:t>
            </w:r>
            <w:r w:rsidR="005C6016">
              <w:t>y</w:t>
            </w:r>
            <w:r w:rsidRPr="008429B9">
              <w:t xml:space="preserve"> </w:t>
            </w:r>
            <w:r w:rsidR="005C6016">
              <w:t>are</w:t>
            </w:r>
            <w:r w:rsidRPr="008429B9">
              <w:t xml:space="preserve"> a ‘Reporting Entity’ for the purposes of the Payment Times Procurement Connected Policy (PT PCP)</w:t>
            </w:r>
            <w:r>
              <w:t xml:space="preserve"> by ticking the appropriate box</w:t>
            </w:r>
            <w:r w:rsidRPr="008429B9">
              <w:t>.</w:t>
            </w:r>
          </w:p>
          <w:p w14:paraId="2CCDEBEE" w14:textId="77777777" w:rsidR="00734DF2" w:rsidRPr="00FB36F0" w:rsidRDefault="003A4963" w:rsidP="00734DF2">
            <w:pPr>
              <w:pStyle w:val="ATTANNLV2NONUM-ASDEFCON"/>
            </w:pPr>
            <w:sdt>
              <w:sdtPr>
                <w:id w:val="-1543900470"/>
                <w14:checkbox>
                  <w14:checked w14:val="1"/>
                  <w14:checkedState w14:val="2612" w14:font="MS Gothic"/>
                  <w14:uncheckedState w14:val="2610" w14:font="MS Gothic"/>
                </w14:checkbox>
              </w:sdtPr>
              <w:sdtEndPr/>
              <w:sdtContent>
                <w:r w:rsidR="00734DF2" w:rsidRPr="00FB36F0">
                  <w:rPr>
                    <w:rFonts w:ascii="Segoe UI Symbol" w:hAnsi="Segoe UI Symbol" w:cs="Segoe UI Symbol"/>
                  </w:rPr>
                  <w:t>☐</w:t>
                </w:r>
              </w:sdtContent>
            </w:sdt>
            <w:r w:rsidR="00734DF2" w:rsidRPr="00FB36F0">
              <w:t xml:space="preserve"> The tenderer </w:t>
            </w:r>
            <w:r w:rsidR="00734DF2" w:rsidRPr="00FB36F0">
              <w:rPr>
                <w:b/>
                <w:u w:val="single"/>
              </w:rPr>
              <w:t>is</w:t>
            </w:r>
            <w:r w:rsidR="00734DF2" w:rsidRPr="00FB36F0">
              <w:t xml:space="preserve"> a Reporting Entity.</w:t>
            </w:r>
          </w:p>
          <w:p w14:paraId="72E0DCEE" w14:textId="77777777" w:rsidR="00734DF2" w:rsidRDefault="003A4963" w:rsidP="00734DF2">
            <w:pPr>
              <w:pStyle w:val="ATTANNLV2NONUM-ASDEFCON"/>
            </w:pPr>
            <w:sdt>
              <w:sdtPr>
                <w:id w:val="-1576194688"/>
                <w14:checkbox>
                  <w14:checked w14:val="0"/>
                  <w14:checkedState w14:val="2612" w14:font="MS Gothic"/>
                  <w14:uncheckedState w14:val="2610" w14:font="MS Gothic"/>
                </w14:checkbox>
              </w:sdtPr>
              <w:sdtEndPr/>
              <w:sdtContent>
                <w:r w:rsidR="00734DF2" w:rsidRPr="00FB36F0">
                  <w:rPr>
                    <w:rFonts w:ascii="Segoe UI Symbol" w:hAnsi="Segoe UI Symbol" w:cs="Segoe UI Symbol"/>
                  </w:rPr>
                  <w:t>☐</w:t>
                </w:r>
              </w:sdtContent>
            </w:sdt>
            <w:r w:rsidR="00734DF2" w:rsidRPr="00FB36F0">
              <w:t xml:space="preserve"> The tenderer </w:t>
            </w:r>
            <w:r w:rsidR="00734DF2" w:rsidRPr="00FB36F0">
              <w:rPr>
                <w:b/>
                <w:u w:val="single"/>
              </w:rPr>
              <w:t>is not</w:t>
            </w:r>
            <w:r w:rsidR="00734DF2" w:rsidRPr="00FB36F0">
              <w:t xml:space="preserve"> a Reporting Entity.</w:t>
            </w:r>
          </w:p>
          <w:p w14:paraId="40B4B66F" w14:textId="37887DA3" w:rsidR="00734DF2" w:rsidRDefault="00734DF2" w:rsidP="00734DF2">
            <w:pPr>
              <w:pStyle w:val="ASDEFCONOption"/>
            </w:pPr>
            <w:r>
              <w:t>Not</w:t>
            </w:r>
            <w:r w:rsidRPr="00FB36F0">
              <w:t>e:</w:t>
            </w:r>
            <w:r>
              <w:t xml:space="preserve"> </w:t>
            </w:r>
            <w:r w:rsidRPr="00FB36F0">
              <w:t xml:space="preserve"> A Reporting Entity means a </w:t>
            </w:r>
            <w:r>
              <w:t>‘R</w:t>
            </w:r>
            <w:r w:rsidRPr="00FB36F0">
              <w:t xml:space="preserve">eporting </w:t>
            </w:r>
            <w:r>
              <w:t>E</w:t>
            </w:r>
            <w:r w:rsidRPr="00FB36F0">
              <w:t>ntity</w:t>
            </w:r>
            <w:r>
              <w:t>’</w:t>
            </w:r>
            <w:r w:rsidRPr="00FB36F0">
              <w:t xml:space="preserve"> within the meaning of the Payment Times Reporting Act 2020 (</w:t>
            </w:r>
            <w:proofErr w:type="spellStart"/>
            <w:r w:rsidRPr="00FB36F0">
              <w:t>Cth</w:t>
            </w:r>
            <w:proofErr w:type="spellEnd"/>
            <w:r w:rsidRPr="00FB36F0">
              <w:t>) (PTR Act).</w:t>
            </w:r>
          </w:p>
        </w:tc>
      </w:tr>
    </w:tbl>
    <w:p w14:paraId="502A7882" w14:textId="77777777" w:rsidR="000A7841" w:rsidRDefault="000A7841" w:rsidP="00545C4B">
      <w:pPr>
        <w:pStyle w:val="ASDEFCONOptionSpace"/>
      </w:pPr>
    </w:p>
    <w:tbl>
      <w:tblPr>
        <w:tblStyle w:val="TableGrid"/>
        <w:tblW w:w="9209" w:type="dxa"/>
        <w:tblLook w:val="04A0" w:firstRow="1" w:lastRow="0" w:firstColumn="1" w:lastColumn="0" w:noHBand="0" w:noVBand="1"/>
      </w:tblPr>
      <w:tblGrid>
        <w:gridCol w:w="9209"/>
      </w:tblGrid>
      <w:tr w:rsidR="00D02F6E" w:rsidRPr="00A52013" w14:paraId="2454C83E" w14:textId="77777777" w:rsidTr="005C6016">
        <w:trPr>
          <w:trHeight w:val="5611"/>
        </w:trPr>
        <w:tc>
          <w:tcPr>
            <w:tcW w:w="9209" w:type="dxa"/>
          </w:tcPr>
          <w:p w14:paraId="70959387" w14:textId="0022E637" w:rsidR="00D02F6E" w:rsidRPr="00700F94" w:rsidRDefault="00D02F6E" w:rsidP="00032AF6">
            <w:pPr>
              <w:pStyle w:val="NoteToDrafters-ASDEFCON"/>
              <w:keepNext w:val="0"/>
            </w:pPr>
            <w:r w:rsidRPr="00700F94">
              <w:t xml:space="preserve">Note to </w:t>
            </w:r>
            <w:r>
              <w:t>d</w:t>
            </w:r>
            <w:r w:rsidRPr="00700F94">
              <w:t>rafters</w:t>
            </w:r>
            <w:r>
              <w:t xml:space="preserve">: This clause </w:t>
            </w:r>
            <w:r>
              <w:fldChar w:fldCharType="begin"/>
            </w:r>
            <w:r>
              <w:instrText xml:space="preserve"> REF _Ref106961915 \r \h </w:instrText>
            </w:r>
            <w:r w:rsidR="005C6016">
              <w:instrText xml:space="preserve"> \* MERGEFORMAT </w:instrText>
            </w:r>
            <w:r>
              <w:fldChar w:fldCharType="separate"/>
            </w:r>
            <w:r w:rsidR="00643D62">
              <w:t>2.18</w:t>
            </w:r>
            <w:r>
              <w:fldChar w:fldCharType="end"/>
            </w:r>
            <w:r>
              <w:t xml:space="preserve"> must only be used </w:t>
            </w:r>
            <w:r w:rsidR="005C6016">
              <w:t xml:space="preserve">if </w:t>
            </w:r>
            <w:r>
              <w:t xml:space="preserve">the Commonwealth intends to use the </w:t>
            </w:r>
            <w:r w:rsidRPr="00A52013">
              <w:t>PEPPOL framework</w:t>
            </w:r>
            <w:r>
              <w:t xml:space="preserve"> </w:t>
            </w:r>
            <w:r w:rsidR="00977801">
              <w:t xml:space="preserve">for </w:t>
            </w:r>
            <w:r>
              <w:t>any resultant Contract</w:t>
            </w:r>
            <w:r w:rsidR="00977801">
              <w:t>, and</w:t>
            </w:r>
            <w:r>
              <w:t xml:space="preserve"> the </w:t>
            </w:r>
            <w:r w:rsidR="00977801">
              <w:t>parties</w:t>
            </w:r>
            <w:r>
              <w:t xml:space="preserve"> agree to use </w:t>
            </w:r>
            <w:r w:rsidR="00977801">
              <w:t>that</w:t>
            </w:r>
            <w:r>
              <w:t xml:space="preserve"> framework. However, </w:t>
            </w:r>
            <w:r w:rsidR="00977801">
              <w:t xml:space="preserve">if </w:t>
            </w:r>
            <w:r>
              <w:t>the Commonwealth Pay On-Time Policy does not apply</w:t>
            </w:r>
            <w:r w:rsidR="00400051">
              <w:t xml:space="preserve"> </w:t>
            </w:r>
            <w:r w:rsidR="00977801">
              <w:t>(refer to the link in the note to tenderers),</w:t>
            </w:r>
            <w:r>
              <w:t xml:space="preserve"> the PEPPOL framework</w:t>
            </w:r>
            <w:r w:rsidR="00977801">
              <w:t xml:space="preserve"> and</w:t>
            </w:r>
            <w:r>
              <w:t xml:space="preserve"> this clause should be removed prior to RFT release. </w:t>
            </w:r>
          </w:p>
          <w:p w14:paraId="35498420" w14:textId="7EB5C2FF" w:rsidR="00D02F6E" w:rsidRPr="00A52013" w:rsidRDefault="00D02F6E" w:rsidP="00F41781">
            <w:pPr>
              <w:pStyle w:val="NoteToTenderers-ASDEFCON"/>
            </w:pPr>
            <w:r w:rsidRPr="00A52013">
              <w:t xml:space="preserve">Note to tenderers:  </w:t>
            </w:r>
            <w:r w:rsidRPr="00A52013">
              <w:rPr>
                <w:lang w:eastAsia="zh-CN"/>
              </w:rPr>
              <w:t xml:space="preserve">The Commonwealth Pay On-Time Policy </w:t>
            </w:r>
            <w:r w:rsidR="00977801">
              <w:rPr>
                <w:lang w:eastAsia="zh-CN"/>
              </w:rPr>
              <w:t>requires</w:t>
            </w:r>
            <w:r w:rsidRPr="00A52013">
              <w:rPr>
                <w:lang w:eastAsia="zh-CN"/>
              </w:rPr>
              <w:t xml:space="preserve"> the Commonwealth to make payments within maximum payment terms, depend</w:t>
            </w:r>
            <w:r w:rsidR="00977801">
              <w:rPr>
                <w:lang w:eastAsia="zh-CN"/>
              </w:rPr>
              <w:t>ing</w:t>
            </w:r>
            <w:r w:rsidRPr="00A52013">
              <w:rPr>
                <w:lang w:eastAsia="zh-CN"/>
              </w:rPr>
              <w:t xml:space="preserve"> </w:t>
            </w:r>
            <w:r w:rsidRPr="00A52013">
              <w:t xml:space="preserve">on the applicability of the Pan-European Public Procurement On-Line (PEPPOL) framework. </w:t>
            </w:r>
            <w:r w:rsidR="00977801">
              <w:t xml:space="preserve"> M</w:t>
            </w:r>
            <w:r w:rsidRPr="00A52013">
              <w:t>aximum payment term</w:t>
            </w:r>
            <w:r w:rsidR="00977801">
              <w:t>s</w:t>
            </w:r>
            <w:r w:rsidRPr="00A52013">
              <w:t xml:space="preserve"> will be:</w:t>
            </w:r>
          </w:p>
          <w:p w14:paraId="605E909F" w14:textId="77777777" w:rsidR="00D02F6E" w:rsidRPr="00A52013" w:rsidRDefault="00D02F6E" w:rsidP="00D02F6E">
            <w:pPr>
              <w:pStyle w:val="NoteToTenderersBullets-ASDEFCON"/>
            </w:pPr>
            <w:r w:rsidRPr="00A52013">
              <w:t xml:space="preserve">5 days, where the Commonwealth and the Contractor both have the capability to deliver and receive electronic invoices (e-invoices) through the PEPPOL framework and have agreed to use e-invoicing; or  </w:t>
            </w:r>
          </w:p>
          <w:p w14:paraId="26DF0B2A" w14:textId="77777777" w:rsidR="00D02F6E" w:rsidRPr="00A52013" w:rsidRDefault="00D02F6E" w:rsidP="00D02F6E">
            <w:pPr>
              <w:pStyle w:val="NoteToTenderersBullets-ASDEFCON"/>
            </w:pPr>
            <w:r w:rsidRPr="00A52013">
              <w:t>20 days where the PEPPOL framework does not apply.</w:t>
            </w:r>
          </w:p>
          <w:p w14:paraId="55BC1735" w14:textId="77777777" w:rsidR="00D02F6E" w:rsidRPr="00A52013" w:rsidRDefault="00D02F6E" w:rsidP="00F41781">
            <w:pPr>
              <w:pStyle w:val="NoteToTenderers-ASDEFCON"/>
              <w:rPr>
                <w:lang w:eastAsia="zh-CN"/>
              </w:rPr>
            </w:pPr>
            <w:r w:rsidRPr="00A52013">
              <w:t xml:space="preserve"> </w:t>
            </w:r>
            <w:r w:rsidRPr="00A52013">
              <w:rPr>
                <w:lang w:eastAsia="zh-CN"/>
              </w:rPr>
              <w:t>Further information on the Pay On-Time Policy is available at:</w:t>
            </w:r>
          </w:p>
          <w:p w14:paraId="2BD33B00" w14:textId="55E67C15" w:rsidR="00D02F6E" w:rsidRPr="00A52013" w:rsidRDefault="003A4963" w:rsidP="006B1BE8">
            <w:pPr>
              <w:pStyle w:val="NoteToTenderersBullets-ASDEFCON"/>
            </w:pPr>
            <w:hyperlink r:id="rId17" w:history="1">
              <w:r w:rsidR="00D02F6E" w:rsidRPr="00A52013">
                <w:rPr>
                  <w:rStyle w:val="Hyperlink"/>
                </w:rPr>
                <w:t>https://www.finance.gov.au/publications/resource-management-guides/supplier-pay-time-or-pay-interest-policy-rmg-417</w:t>
              </w:r>
            </w:hyperlink>
          </w:p>
          <w:p w14:paraId="618B344F" w14:textId="77777777" w:rsidR="00D02F6E" w:rsidRPr="00A52013" w:rsidRDefault="00D02F6E" w:rsidP="00D02F6E">
            <w:pPr>
              <w:pStyle w:val="ATTANNLV2-ASDEFCON"/>
            </w:pPr>
            <w:bookmarkStart w:id="23" w:name="_Ref106961915"/>
            <w:r w:rsidRPr="00A52013">
              <w:t>Tenderers are to include the boxes below in their tender, and identify whether or not the Tenderer has the capability to use electronic invoicing through the Pan-European Public Procurement On-Line (PEPPOL) framework.</w:t>
            </w:r>
            <w:bookmarkEnd w:id="23"/>
            <w:r w:rsidRPr="00A52013">
              <w:t xml:space="preserve"> </w:t>
            </w:r>
          </w:p>
          <w:p w14:paraId="34629537" w14:textId="77777777" w:rsidR="00D02F6E" w:rsidRPr="00A52013" w:rsidRDefault="003A4963" w:rsidP="00F41781">
            <w:pPr>
              <w:pStyle w:val="ATTANNLV2NONUM-ASDEFCON"/>
            </w:pPr>
            <w:sdt>
              <w:sdtPr>
                <w:id w:val="-1146896325"/>
                <w14:checkbox>
                  <w14:checked w14:val="1"/>
                  <w14:checkedState w14:val="2612" w14:font="MS Gothic"/>
                  <w14:uncheckedState w14:val="2610" w14:font="MS Gothic"/>
                </w14:checkbox>
              </w:sdtPr>
              <w:sdtEndPr/>
              <w:sdtContent>
                <w:r w:rsidR="00D02F6E" w:rsidRPr="00A52013">
                  <w:rPr>
                    <w:rFonts w:ascii="Segoe UI Symbol" w:hAnsi="Segoe UI Symbol" w:cs="Segoe UI Symbol"/>
                  </w:rPr>
                  <w:t>☐</w:t>
                </w:r>
              </w:sdtContent>
            </w:sdt>
            <w:r w:rsidR="00D02F6E" w:rsidRPr="00A52013">
              <w:t xml:space="preserve"> The tenderer </w:t>
            </w:r>
            <w:r w:rsidR="00D02F6E" w:rsidRPr="00A52013">
              <w:rPr>
                <w:b/>
                <w:u w:val="single"/>
              </w:rPr>
              <w:t>does</w:t>
            </w:r>
            <w:r w:rsidR="00D02F6E" w:rsidRPr="00A52013">
              <w:t xml:space="preserve"> have the capability for the PEPPOL framework to apply.</w:t>
            </w:r>
          </w:p>
          <w:p w14:paraId="450322A4" w14:textId="77777777" w:rsidR="00D02F6E" w:rsidRPr="00A52013" w:rsidRDefault="003A4963" w:rsidP="00F41781">
            <w:pPr>
              <w:pStyle w:val="ATTANNLV2NONUM-ASDEFCON"/>
            </w:pPr>
            <w:sdt>
              <w:sdtPr>
                <w:id w:val="-222674685"/>
                <w14:checkbox>
                  <w14:checked w14:val="0"/>
                  <w14:checkedState w14:val="2612" w14:font="MS Gothic"/>
                  <w14:uncheckedState w14:val="2610" w14:font="MS Gothic"/>
                </w14:checkbox>
              </w:sdtPr>
              <w:sdtEndPr/>
              <w:sdtContent>
                <w:r w:rsidR="00D02F6E" w:rsidRPr="00A52013">
                  <w:rPr>
                    <w:rFonts w:ascii="Segoe UI Symbol" w:hAnsi="Segoe UI Symbol" w:cs="Segoe UI Symbol"/>
                  </w:rPr>
                  <w:t>☐</w:t>
                </w:r>
              </w:sdtContent>
            </w:sdt>
            <w:r w:rsidR="00D02F6E" w:rsidRPr="00A52013">
              <w:t xml:space="preserve"> The tenderer </w:t>
            </w:r>
            <w:r w:rsidR="00D02F6E" w:rsidRPr="00A52013">
              <w:rPr>
                <w:b/>
                <w:u w:val="single"/>
              </w:rPr>
              <w:t>does not</w:t>
            </w:r>
            <w:r w:rsidR="00D02F6E" w:rsidRPr="00A52013">
              <w:t xml:space="preserve"> have the capability for the PEPPOL framework to apply.</w:t>
            </w:r>
          </w:p>
        </w:tc>
      </w:tr>
    </w:tbl>
    <w:p w14:paraId="2CCD5918" w14:textId="77777777" w:rsidR="006C1747" w:rsidRPr="006C1747" w:rsidRDefault="006C1747" w:rsidP="006C1747">
      <w:pPr>
        <w:pStyle w:val="ATTANNLV2-ASDEFCON"/>
        <w:sectPr w:rsidR="006C1747" w:rsidRPr="006C1747" w:rsidSect="00032AF6">
          <w:headerReference w:type="default" r:id="rId18"/>
          <w:footerReference w:type="default" r:id="rId19"/>
          <w:pgSz w:w="11907" w:h="16840" w:code="9"/>
          <w:pgMar w:top="1304" w:right="1418" w:bottom="907" w:left="1418" w:header="567" w:footer="340" w:gutter="0"/>
          <w:pgNumType w:start="1"/>
          <w:cols w:space="720"/>
          <w:docGrid w:linePitch="272"/>
        </w:sectPr>
      </w:pPr>
    </w:p>
    <w:p w14:paraId="046B1077" w14:textId="6A501883" w:rsidR="00F96D7F" w:rsidRPr="004909E1" w:rsidRDefault="00F96D7F" w:rsidP="00545C4B">
      <w:pPr>
        <w:pStyle w:val="ATTANNLV1-ASDEFCON"/>
      </w:pPr>
      <w:bookmarkStart w:id="24" w:name="_Ref85729750"/>
      <w:r w:rsidRPr="004909E1">
        <w:lastRenderedPageBreak/>
        <w:t>SCHEDULE OF PROPOSED SUBCONTRACTORS (CORE)</w:t>
      </w:r>
      <w:bookmarkStart w:id="25" w:name="_GoBack"/>
      <w:bookmarkEnd w:id="19"/>
      <w:bookmarkEnd w:id="24"/>
      <w:bookmarkEnd w:id="25"/>
    </w:p>
    <w:p w14:paraId="1A634B99" w14:textId="77777777" w:rsidR="00F96D7F" w:rsidRPr="004909E1" w:rsidRDefault="00F96D7F" w:rsidP="00F96D7F">
      <w:pPr>
        <w:pStyle w:val="ATTANNReferencetoCOC"/>
      </w:pPr>
      <w:r w:rsidRPr="004909E1">
        <w:t>Draft COC reference: clause 11.9</w:t>
      </w:r>
    </w:p>
    <w:p w14:paraId="6E57E00E" w14:textId="49E3C02F" w:rsidR="00F96D7F" w:rsidRPr="004909E1" w:rsidRDefault="00F96D7F" w:rsidP="00F96D7F">
      <w:pPr>
        <w:pStyle w:val="ATTANNLV2-ASDEFCON"/>
      </w:pPr>
      <w:r w:rsidRPr="004909E1">
        <w:t xml:space="preserve">Tenderers are to provide details in the format </w:t>
      </w:r>
      <w:r w:rsidR="00977801">
        <w:t>of</w:t>
      </w:r>
      <w:r w:rsidRPr="004909E1">
        <w:t xml:space="preserve"> </w:t>
      </w:r>
      <w:r w:rsidR="00CD612F" w:rsidRPr="004909E1">
        <w:t xml:space="preserve">Table A-2 </w:t>
      </w:r>
      <w:r w:rsidRPr="004909E1">
        <w:t xml:space="preserve">of all proposed Subcontractors that trigger any of the criteria listed in clause 11.9.3 of the draft COC, including details of any exception </w:t>
      </w:r>
      <w:r w:rsidR="00D75C54">
        <w:t>sought in accordance with clause 11.9.5 of the draft COC</w:t>
      </w:r>
      <w:r w:rsidR="00D75C54" w:rsidRPr="004909E1">
        <w:t xml:space="preserve"> </w:t>
      </w:r>
      <w:r w:rsidRPr="004909E1">
        <w:t>for a proposed Subcontractor.</w:t>
      </w:r>
    </w:p>
    <w:p w14:paraId="59A20DBF" w14:textId="3C83CA40" w:rsidR="003B1B2F" w:rsidRPr="000F6E92" w:rsidRDefault="003B1B2F" w:rsidP="00032AF6">
      <w:pPr>
        <w:pStyle w:val="NoteToDrafters-ASDEFCON"/>
      </w:pPr>
      <w:r>
        <w:t>Note to drafters: Insert a number in the clause below that represents a reasonable portion of overall draft Contract scope and risk.</w:t>
      </w:r>
    </w:p>
    <w:p w14:paraId="3C3B711F" w14:textId="768CF770" w:rsidR="00F96D7F" w:rsidRPr="004909E1" w:rsidRDefault="00977801" w:rsidP="00F96D7F">
      <w:pPr>
        <w:pStyle w:val="ATTANNLV2-ASDEFCON"/>
      </w:pPr>
      <w:r>
        <w:t>O</w:t>
      </w:r>
      <w:r w:rsidR="00F96D7F" w:rsidRPr="004909E1">
        <w:t xml:space="preserve">f the proposed Subcontractors </w:t>
      </w:r>
      <w:r w:rsidR="003B1B2F">
        <w:t>identified</w:t>
      </w:r>
      <w:r w:rsidR="00F96D7F" w:rsidRPr="004909E1">
        <w:t xml:space="preserve"> in </w:t>
      </w:r>
      <w:r w:rsidR="003B1B2F">
        <w:t xml:space="preserve">response to </w:t>
      </w:r>
      <w:r w:rsidR="00F96D7F" w:rsidRPr="004909E1">
        <w:t xml:space="preserve">clause 11.9.3 of the draft COC, tenderers are to provide the details set out in clause </w:t>
      </w:r>
      <w:r w:rsidR="003B1B2F">
        <w:fldChar w:fldCharType="begin"/>
      </w:r>
      <w:r w:rsidR="003B1B2F">
        <w:instrText xml:space="preserve"> REF _Ref165357774 \w \h </w:instrText>
      </w:r>
      <w:r w:rsidR="003B1B2F">
        <w:fldChar w:fldCharType="separate"/>
      </w:r>
      <w:r w:rsidR="00643D62">
        <w:t>2.1a</w:t>
      </w:r>
      <w:r w:rsidR="003B1B2F">
        <w:fldChar w:fldCharType="end"/>
      </w:r>
      <w:r w:rsidR="00F96D7F" w:rsidRPr="004909E1">
        <w:t xml:space="preserve">, </w:t>
      </w:r>
      <w:r w:rsidR="003B1B2F">
        <w:fldChar w:fldCharType="begin"/>
      </w:r>
      <w:r w:rsidR="003B1B2F">
        <w:instrText xml:space="preserve"> REF _Ref165357776 \w \h </w:instrText>
      </w:r>
      <w:r w:rsidR="003B1B2F">
        <w:fldChar w:fldCharType="separate"/>
      </w:r>
      <w:r w:rsidR="00643D62">
        <w:t>2.1b</w:t>
      </w:r>
      <w:r w:rsidR="003B1B2F">
        <w:fldChar w:fldCharType="end"/>
      </w:r>
      <w:r w:rsidR="003B1B2F">
        <w:t xml:space="preserve"> and </w:t>
      </w:r>
      <w:r w:rsidR="00F96D7F" w:rsidRPr="004909E1">
        <w:fldChar w:fldCharType="begin"/>
      </w:r>
      <w:r w:rsidR="00F96D7F" w:rsidRPr="004909E1">
        <w:instrText xml:space="preserve"> REF _Ref488309463 \r \h </w:instrText>
      </w:r>
      <w:r w:rsidR="004909E1">
        <w:instrText xml:space="preserve"> \* MERGEFORMAT </w:instrText>
      </w:r>
      <w:r w:rsidR="00F96D7F" w:rsidRPr="004909E1">
        <w:fldChar w:fldCharType="separate"/>
      </w:r>
      <w:r w:rsidR="00643D62">
        <w:t>2.8</w:t>
      </w:r>
      <w:r w:rsidR="00F96D7F" w:rsidRPr="004909E1">
        <w:fldChar w:fldCharType="end"/>
      </w:r>
      <w:r w:rsidR="00F96D7F" w:rsidRPr="004909E1">
        <w:t xml:space="preserve"> or </w:t>
      </w:r>
      <w:r w:rsidR="00F96D7F" w:rsidRPr="004909E1">
        <w:fldChar w:fldCharType="begin"/>
      </w:r>
      <w:r w:rsidR="00F96D7F" w:rsidRPr="004909E1">
        <w:instrText xml:space="preserve"> REF _Ref488309449 \r \h </w:instrText>
      </w:r>
      <w:r w:rsidR="004909E1">
        <w:instrText xml:space="preserve"> \* MERGEFORMAT </w:instrText>
      </w:r>
      <w:r w:rsidR="00F96D7F" w:rsidRPr="004909E1">
        <w:fldChar w:fldCharType="separate"/>
      </w:r>
      <w:r w:rsidR="00643D62">
        <w:t>2.9</w:t>
      </w:r>
      <w:r w:rsidR="00F96D7F" w:rsidRPr="004909E1">
        <w:fldChar w:fldCharType="end"/>
      </w:r>
      <w:r w:rsidR="00F96D7F" w:rsidRPr="004909E1">
        <w:t xml:space="preserve"> of this annex</w:t>
      </w:r>
      <w:r w:rsidR="003B1B2F">
        <w:t xml:space="preserve">, for the </w:t>
      </w:r>
      <w:r w:rsidR="00400051" w:rsidRPr="008E09A1">
        <w:rPr>
          <w:b/>
        </w:rPr>
        <w:fldChar w:fldCharType="begin">
          <w:ffData>
            <w:name w:val="Text3"/>
            <w:enabled/>
            <w:calcOnExit w:val="0"/>
            <w:textInput>
              <w:default w:val="[…INSERT EG, &quot;three&quot; to “ten”…]"/>
            </w:textInput>
          </w:ffData>
        </w:fldChar>
      </w:r>
      <w:r w:rsidR="00400051" w:rsidRPr="008E09A1">
        <w:rPr>
          <w:b/>
        </w:rPr>
        <w:instrText xml:space="preserve"> FORMTEXT </w:instrText>
      </w:r>
      <w:r w:rsidR="00400051" w:rsidRPr="008E09A1">
        <w:rPr>
          <w:b/>
        </w:rPr>
      </w:r>
      <w:r w:rsidR="00400051" w:rsidRPr="008E09A1">
        <w:rPr>
          <w:b/>
        </w:rPr>
        <w:fldChar w:fldCharType="separate"/>
      </w:r>
      <w:r w:rsidR="00400051" w:rsidRPr="008E09A1">
        <w:rPr>
          <w:b/>
          <w:noProof/>
        </w:rPr>
        <w:t>[…INSERT EG, "three" to “ten”…]</w:t>
      </w:r>
      <w:r w:rsidR="00400051" w:rsidRPr="008E09A1">
        <w:rPr>
          <w:b/>
        </w:rPr>
        <w:fldChar w:fldCharType="end"/>
      </w:r>
      <w:r w:rsidR="003B1B2F">
        <w:t xml:space="preserve"> proposed Subcontracts</w:t>
      </w:r>
      <w:r w:rsidR="003B1B2F" w:rsidRPr="00E20FAF">
        <w:t xml:space="preserve"> </w:t>
      </w:r>
      <w:r w:rsidR="003B1B2F">
        <w:t>with the highest work value (</w:t>
      </w:r>
      <w:proofErr w:type="spellStart"/>
      <w:r w:rsidR="003B1B2F">
        <w:t>ie</w:t>
      </w:r>
      <w:proofErr w:type="spellEnd"/>
      <w:r w:rsidR="003B1B2F">
        <w:t>, excluding any off-the-shelf Supplies)</w:t>
      </w:r>
      <w:r w:rsidR="003B1B2F" w:rsidRPr="000F6E92">
        <w:t>.</w:t>
      </w:r>
      <w:r w:rsidR="003B1B2F">
        <w:t xml:space="preserve"> If the proposed Subcontractor has not been identified at the time of tender closing, tenderers are complete the Schedule of Proposed Subcontractors with the extent of information known for the work to be </w:t>
      </w:r>
      <w:proofErr w:type="gramStart"/>
      <w:r w:rsidR="003B1B2F">
        <w:t>Subcontracted</w:t>
      </w:r>
      <w:proofErr w:type="gramEnd"/>
      <w:r w:rsidR="00F96D7F" w:rsidRPr="004909E1">
        <w:t>.</w:t>
      </w:r>
    </w:p>
    <w:p w14:paraId="4F6F8BCD" w14:textId="324BCA83" w:rsidR="00F96D7F" w:rsidRPr="004909E1" w:rsidRDefault="00F96D7F" w:rsidP="00F96D7F">
      <w:pPr>
        <w:pStyle w:val="ATTANNLV2-ASDEFCON"/>
      </w:pPr>
      <w:r w:rsidRPr="004909E1">
        <w:t>If a proposed Subcontractor</w:t>
      </w:r>
      <w:r w:rsidR="00F172D0">
        <w:t>, under the Subcontract.</w:t>
      </w:r>
      <w:r w:rsidRPr="004909E1">
        <w:t xml:space="preserve"> </w:t>
      </w:r>
      <w:proofErr w:type="gramStart"/>
      <w:r w:rsidR="008A20ED" w:rsidRPr="004909E1">
        <w:t>meets</w:t>
      </w:r>
      <w:proofErr w:type="gramEnd"/>
      <w:r w:rsidR="008A20ED" w:rsidRPr="004909E1">
        <w:t xml:space="preserve"> the criteria listed at clause 11.9.3c or 11.9.4 of the draft COC</w:t>
      </w:r>
      <w:r w:rsidRPr="004909E1">
        <w:rPr>
          <w:rFonts w:cs="Arial"/>
        </w:rPr>
        <w:t>, tenderers are to indicate in Table</w:t>
      </w:r>
      <w:r w:rsidRPr="004D6337">
        <w:rPr>
          <w:rFonts w:cs="Arial"/>
        </w:rPr>
        <w:t xml:space="preserve"> A-</w:t>
      </w:r>
      <w:r w:rsidR="00CD612F">
        <w:rPr>
          <w:rFonts w:cs="Arial"/>
        </w:rPr>
        <w:t>2</w:t>
      </w:r>
      <w:r w:rsidRPr="004D6337">
        <w:rPr>
          <w:rFonts w:cs="Arial"/>
        </w:rPr>
        <w:t xml:space="preserve"> that an </w:t>
      </w:r>
      <w:r w:rsidR="00043B02">
        <w:rPr>
          <w:rFonts w:cs="Arial"/>
        </w:rPr>
        <w:t>Approved Subcontractor</w:t>
      </w:r>
      <w:r w:rsidRPr="004D6337">
        <w:rPr>
          <w:rFonts w:cs="Arial"/>
        </w:rPr>
        <w:t xml:space="preserve"> Deed will be required from the Subcontractor in accordance with </w:t>
      </w:r>
      <w:r w:rsidRPr="004909E1">
        <w:rPr>
          <w:rFonts w:cs="Arial"/>
        </w:rPr>
        <w:t xml:space="preserve">clause </w:t>
      </w:r>
      <w:r w:rsidR="004909E1" w:rsidRPr="004909E1">
        <w:rPr>
          <w:rFonts w:cs="Arial"/>
        </w:rPr>
        <w:t>11.9</w:t>
      </w:r>
      <w:r w:rsidR="006E4FE1">
        <w:rPr>
          <w:rFonts w:cs="Arial"/>
        </w:rPr>
        <w:t>.13</w:t>
      </w:r>
      <w:r w:rsidRPr="004909E1">
        <w:rPr>
          <w:rFonts w:cs="Arial"/>
        </w:rPr>
        <w:t xml:space="preserve"> of the draft COC</w:t>
      </w:r>
      <w:r w:rsidR="00F7734B">
        <w:t>.</w:t>
      </w:r>
    </w:p>
    <w:p w14:paraId="180EC230" w14:textId="64D44C23" w:rsidR="00045A5D" w:rsidRDefault="00045A5D" w:rsidP="00045A5D">
      <w:pPr>
        <w:pStyle w:val="NoteToDrafters-ASDEFCON"/>
      </w:pPr>
      <w:r w:rsidRPr="00045A5D">
        <w:t xml:space="preserve">Note to drafters:  This clause </w:t>
      </w:r>
      <w:r>
        <w:fldChar w:fldCharType="begin"/>
      </w:r>
      <w:r>
        <w:instrText xml:space="preserve"> REF _Ref12456017 \r \h </w:instrText>
      </w:r>
      <w:r>
        <w:fldChar w:fldCharType="separate"/>
      </w:r>
      <w:r w:rsidR="00643D62">
        <w:t>3.4</w:t>
      </w:r>
      <w:r>
        <w:fldChar w:fldCharType="end"/>
      </w:r>
      <w:r w:rsidRPr="00045A5D">
        <w:t xml:space="preserve"> must be used when a procurement is subject to the </w:t>
      </w:r>
      <w:r w:rsidR="00F41781">
        <w:t>Shadow</w:t>
      </w:r>
      <w:r w:rsidRPr="00045A5D">
        <w:t xml:space="preserve"> Economy Procurement Connected Policy.</w:t>
      </w:r>
    </w:p>
    <w:p w14:paraId="6E58A7D8" w14:textId="3D1EBED4" w:rsidR="00E2713C" w:rsidRDefault="00045A5D" w:rsidP="00045A5D">
      <w:pPr>
        <w:pStyle w:val="ATTANNLV2-ASDEFCON"/>
      </w:pPr>
      <w:bookmarkStart w:id="26" w:name="_Ref12456017"/>
      <w:r w:rsidRPr="00045A5D">
        <w:t>If a proposed direct Subcontractor will provide goods or services with an estimated value of over $4 million (</w:t>
      </w:r>
      <w:proofErr w:type="spellStart"/>
      <w:proofErr w:type="gramStart"/>
      <w:r w:rsidRPr="00045A5D">
        <w:t>inc</w:t>
      </w:r>
      <w:proofErr w:type="spellEnd"/>
      <w:proofErr w:type="gramEnd"/>
      <w:r w:rsidRPr="00045A5D">
        <w:t xml:space="preserve"> GST) under the Subcontract, the tenderer is to obtain and hold a</w:t>
      </w:r>
      <w:r w:rsidR="006E6031">
        <w:t xml:space="preserve"> valid and</w:t>
      </w:r>
      <w:r w:rsidRPr="00045A5D">
        <w:t xml:space="preserve"> satisfactory</w:t>
      </w:r>
      <w:r w:rsidR="00EE5BB0">
        <w:t xml:space="preserve"> </w:t>
      </w:r>
      <w:r w:rsidRPr="00045A5D">
        <w:t xml:space="preserve">STR from that direct Subcontractor. </w:t>
      </w:r>
      <w:r w:rsidR="00334917">
        <w:t xml:space="preserve"> </w:t>
      </w:r>
      <w:r w:rsidRPr="00045A5D">
        <w:t>Tenderers are to identify any such proposed direct Subcontractors in column (</w:t>
      </w:r>
      <w:proofErr w:type="spellStart"/>
      <w:r w:rsidRPr="00045A5D">
        <w:t>i</w:t>
      </w:r>
      <w:proofErr w:type="spellEnd"/>
      <w:r w:rsidRPr="00045A5D">
        <w:t xml:space="preserve">) of Table </w:t>
      </w:r>
      <w:r>
        <w:t>A-2</w:t>
      </w:r>
      <w:r w:rsidRPr="00045A5D">
        <w:t>.</w:t>
      </w:r>
      <w:bookmarkStart w:id="27" w:name="_Ref521414898"/>
      <w:bookmarkEnd w:id="26"/>
    </w:p>
    <w:bookmarkEnd w:id="27"/>
    <w:p w14:paraId="4CF482EF" w14:textId="03CCA7E4" w:rsidR="00911466" w:rsidRDefault="00911466" w:rsidP="00911466">
      <w:pPr>
        <w:pStyle w:val="Caption"/>
        <w:keepNext/>
      </w:pPr>
      <w:r>
        <w:t>Table A-</w:t>
      </w:r>
      <w:r w:rsidR="003A4963">
        <w:fldChar w:fldCharType="begin"/>
      </w:r>
      <w:r w:rsidR="003A4963">
        <w:instrText xml:space="preserve"> SEQ Table \* ARABIC </w:instrText>
      </w:r>
      <w:r w:rsidR="003A4963">
        <w:fldChar w:fldCharType="separate"/>
      </w:r>
      <w:r w:rsidR="00643D62">
        <w:rPr>
          <w:noProof/>
        </w:rPr>
        <w:t>2</w:t>
      </w:r>
      <w:r w:rsidR="003A4963">
        <w:rPr>
          <w:noProof/>
        </w:rPr>
        <w:fldChar w:fldCharType="end"/>
      </w:r>
      <w:r>
        <w:t xml:space="preserve">: </w:t>
      </w:r>
      <w:r w:rsidRPr="00990086">
        <w:t>Schedule of Proposed Subcontractors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1327"/>
        <w:gridCol w:w="1327"/>
        <w:gridCol w:w="1169"/>
        <w:gridCol w:w="1417"/>
        <w:gridCol w:w="1274"/>
        <w:gridCol w:w="1274"/>
        <w:gridCol w:w="1704"/>
        <w:gridCol w:w="1134"/>
        <w:gridCol w:w="1134"/>
        <w:gridCol w:w="1523"/>
        <w:gridCol w:w="1330"/>
      </w:tblGrid>
      <w:tr w:rsidR="00222077" w:rsidRPr="00DA290C" w14:paraId="35D3DCFA" w14:textId="77777777" w:rsidTr="00840EA3">
        <w:trPr>
          <w:trHeight w:val="1144"/>
          <w:jc w:val="center"/>
        </w:trPr>
        <w:tc>
          <w:tcPr>
            <w:tcW w:w="454" w:type="pct"/>
            <w:shd w:val="clear" w:color="auto" w:fill="F2F2F2" w:themeFill="background1" w:themeFillShade="F2"/>
          </w:tcPr>
          <w:p w14:paraId="5F2517B9" w14:textId="4BD01CCD" w:rsidR="008A20ED" w:rsidRPr="00616E66" w:rsidRDefault="008A20ED" w:rsidP="00545C4B">
            <w:pPr>
              <w:pStyle w:val="Table8ptHeading-ASDEFCON"/>
            </w:pPr>
            <w:r w:rsidRPr="00616E66">
              <w:t>Proposed Subcontractor</w:t>
            </w:r>
            <w:r>
              <w:t xml:space="preserve"> and </w:t>
            </w:r>
            <w:r w:rsidRPr="00616E66">
              <w:t>ABN / ACN</w:t>
            </w:r>
          </w:p>
          <w:p w14:paraId="2D0C074C" w14:textId="77777777" w:rsidR="008A20ED" w:rsidRPr="00616E66" w:rsidRDefault="008A20ED" w:rsidP="00F1222F">
            <w:pPr>
              <w:pStyle w:val="Table8ptHeading-ASDEFCON"/>
            </w:pPr>
            <w:r w:rsidRPr="00616E66">
              <w:t>(if applicable)</w:t>
            </w:r>
          </w:p>
        </w:tc>
        <w:tc>
          <w:tcPr>
            <w:tcW w:w="454" w:type="pct"/>
            <w:shd w:val="clear" w:color="auto" w:fill="F2F2F2" w:themeFill="background1" w:themeFillShade="F2"/>
          </w:tcPr>
          <w:p w14:paraId="4180C873" w14:textId="77777777" w:rsidR="008A20ED" w:rsidRPr="00616E66" w:rsidRDefault="008A20ED" w:rsidP="00F1222F">
            <w:pPr>
              <w:pStyle w:val="Table8ptHeading-ASDEFCON"/>
            </w:pPr>
            <w:r w:rsidRPr="00616E66">
              <w:t xml:space="preserve">Work to be Subcontracted (including </w:t>
            </w:r>
            <w:r>
              <w:t>t</w:t>
            </w:r>
            <w:r w:rsidRPr="00616E66">
              <w:t xml:space="preserve">echnical </w:t>
            </w:r>
            <w:r>
              <w:t>s</w:t>
            </w:r>
            <w:r w:rsidRPr="00616E66">
              <w:t>ignificance)</w:t>
            </w:r>
          </w:p>
        </w:tc>
        <w:tc>
          <w:tcPr>
            <w:tcW w:w="400" w:type="pct"/>
            <w:shd w:val="clear" w:color="auto" w:fill="F2F2F2" w:themeFill="background1" w:themeFillShade="F2"/>
          </w:tcPr>
          <w:p w14:paraId="0496B574" w14:textId="3A4067F4" w:rsidR="008A20ED" w:rsidRPr="00616E66" w:rsidRDefault="008A20ED" w:rsidP="00F1222F">
            <w:pPr>
              <w:pStyle w:val="Table8ptHeading-ASDEFCON"/>
            </w:pPr>
            <w:r>
              <w:t xml:space="preserve">CWBS reference </w:t>
            </w:r>
          </w:p>
        </w:tc>
        <w:tc>
          <w:tcPr>
            <w:tcW w:w="485" w:type="pct"/>
            <w:shd w:val="clear" w:color="auto" w:fill="F2F2F2" w:themeFill="background1" w:themeFillShade="F2"/>
          </w:tcPr>
          <w:p w14:paraId="24BBD62B" w14:textId="53E0C84B" w:rsidR="008A20ED" w:rsidRPr="00616E66" w:rsidRDefault="008A20ED" w:rsidP="00F1222F">
            <w:pPr>
              <w:pStyle w:val="Table8ptHeading-ASDEFCON"/>
            </w:pPr>
            <w:r>
              <w:t xml:space="preserve">Australian Industry Activities references </w:t>
            </w:r>
            <w:r w:rsidR="00840EA3">
              <w:br/>
            </w:r>
            <w:r>
              <w:t>(if applicable)</w:t>
            </w:r>
          </w:p>
        </w:tc>
        <w:tc>
          <w:tcPr>
            <w:tcW w:w="436" w:type="pct"/>
            <w:shd w:val="clear" w:color="auto" w:fill="F2F2F2" w:themeFill="background1" w:themeFillShade="F2"/>
          </w:tcPr>
          <w:p w14:paraId="5513FDD8" w14:textId="77777777" w:rsidR="008A20ED" w:rsidRPr="00616E66" w:rsidRDefault="008A20ED" w:rsidP="00F1222F">
            <w:pPr>
              <w:pStyle w:val="Table8ptHeading-ASDEFCON"/>
            </w:pPr>
            <w:r w:rsidRPr="00616E66">
              <w:t>Equipment / Supplies</w:t>
            </w:r>
            <w:r w:rsidDel="000A5270">
              <w:t xml:space="preserve"> </w:t>
            </w:r>
          </w:p>
        </w:tc>
        <w:tc>
          <w:tcPr>
            <w:tcW w:w="436" w:type="pct"/>
            <w:shd w:val="clear" w:color="auto" w:fill="F2F2F2" w:themeFill="background1" w:themeFillShade="F2"/>
          </w:tcPr>
          <w:p w14:paraId="7AFE3995" w14:textId="77777777" w:rsidR="008A20ED" w:rsidRPr="00616E66" w:rsidRDefault="008A20ED" w:rsidP="00F1222F">
            <w:pPr>
              <w:pStyle w:val="Table8ptHeading-ASDEFCON"/>
            </w:pPr>
            <w:r w:rsidRPr="00616E66">
              <w:t>Location of work to be performed (incl. postcode)</w:t>
            </w:r>
          </w:p>
        </w:tc>
        <w:tc>
          <w:tcPr>
            <w:tcW w:w="583" w:type="pct"/>
            <w:shd w:val="clear" w:color="auto" w:fill="F2F2F2" w:themeFill="background1" w:themeFillShade="F2"/>
          </w:tcPr>
          <w:p w14:paraId="05F3FB79" w14:textId="7170B81D" w:rsidR="008A20ED" w:rsidRPr="004909E1" w:rsidRDefault="008A20ED" w:rsidP="00F1222F">
            <w:pPr>
              <w:pStyle w:val="Table8ptHeading-ASDEFCON"/>
            </w:pPr>
            <w:r w:rsidRPr="004909E1">
              <w:t>Approved Subcontractor Deed required (Yes/No)</w:t>
            </w:r>
          </w:p>
          <w:p w14:paraId="7C030B9F" w14:textId="0C542CB2" w:rsidR="008A20ED" w:rsidRPr="004909E1" w:rsidRDefault="008A20ED" w:rsidP="00F1222F">
            <w:pPr>
              <w:pStyle w:val="Table8ptHeading-ASDEFCON"/>
            </w:pPr>
            <w:r w:rsidRPr="004909E1">
              <w:t>(see clause 11.9 of draft COC)</w:t>
            </w:r>
          </w:p>
        </w:tc>
        <w:tc>
          <w:tcPr>
            <w:tcW w:w="388" w:type="pct"/>
            <w:shd w:val="clear" w:color="auto" w:fill="F2F2F2" w:themeFill="background1" w:themeFillShade="F2"/>
          </w:tcPr>
          <w:p w14:paraId="1BE1DB95" w14:textId="14435B65" w:rsidR="008A20ED" w:rsidRPr="004909E1" w:rsidRDefault="008A20ED" w:rsidP="00F1222F">
            <w:pPr>
              <w:pStyle w:val="Table8ptHeading-ASDEFCON"/>
            </w:pPr>
            <w:r w:rsidRPr="004909E1">
              <w:t xml:space="preserve">Subcontract Value ($A)  </w:t>
            </w:r>
          </w:p>
        </w:tc>
        <w:tc>
          <w:tcPr>
            <w:tcW w:w="388" w:type="pct"/>
            <w:shd w:val="clear" w:color="auto" w:fill="F2F2F2" w:themeFill="background1" w:themeFillShade="F2"/>
          </w:tcPr>
          <w:p w14:paraId="3EAA9310" w14:textId="77777777" w:rsidR="008A20ED" w:rsidRDefault="008A20ED" w:rsidP="00045A5D">
            <w:pPr>
              <w:pStyle w:val="Table8ptHeading-ASDEFCON"/>
            </w:pPr>
            <w:r>
              <w:t>STR required</w:t>
            </w:r>
          </w:p>
          <w:p w14:paraId="41A31B01" w14:textId="78B2DA2E" w:rsidR="008A20ED" w:rsidRPr="00616E66" w:rsidRDefault="008A20ED" w:rsidP="00045A5D">
            <w:pPr>
              <w:pStyle w:val="Table8ptHeading-ASDEFCON"/>
            </w:pPr>
            <w:r>
              <w:t>(Yes/No)</w:t>
            </w:r>
          </w:p>
        </w:tc>
        <w:tc>
          <w:tcPr>
            <w:tcW w:w="521" w:type="pct"/>
            <w:shd w:val="clear" w:color="auto" w:fill="F2F2F2" w:themeFill="background1" w:themeFillShade="F2"/>
          </w:tcPr>
          <w:p w14:paraId="70A42748" w14:textId="7051DD78" w:rsidR="008A20ED" w:rsidRDefault="008A20ED" w:rsidP="008A20ED">
            <w:pPr>
              <w:pStyle w:val="Table8ptHeading-ASDEFCON"/>
            </w:pPr>
            <w:r>
              <w:t>Reporting Entity Subcontract or PT PCP Subcontract?</w:t>
            </w:r>
          </w:p>
          <w:p w14:paraId="649446E0" w14:textId="361D3288" w:rsidR="008A20ED" w:rsidRPr="00616E66" w:rsidRDefault="008A20ED" w:rsidP="008A20ED">
            <w:pPr>
              <w:pStyle w:val="Table8ptHeading-ASDEFCON"/>
            </w:pPr>
            <w:r>
              <w:t>(identify which)</w:t>
            </w:r>
          </w:p>
        </w:tc>
        <w:tc>
          <w:tcPr>
            <w:tcW w:w="455" w:type="pct"/>
            <w:shd w:val="clear" w:color="auto" w:fill="F2F2F2" w:themeFill="background1" w:themeFillShade="F2"/>
          </w:tcPr>
          <w:p w14:paraId="42B1B0AE" w14:textId="7F0E59B4" w:rsidR="008A20ED" w:rsidRPr="00616E66" w:rsidRDefault="008A20ED" w:rsidP="00F1222F">
            <w:pPr>
              <w:pStyle w:val="Table8ptHeading-ASDEFCON"/>
              <w:jc w:val="both"/>
            </w:pPr>
            <w:r w:rsidRPr="00616E66">
              <w:t>Comments</w:t>
            </w:r>
          </w:p>
        </w:tc>
      </w:tr>
      <w:tr w:rsidR="00222077" w:rsidRPr="00DA290C" w14:paraId="6EE6B2E7" w14:textId="77777777" w:rsidTr="00840EA3">
        <w:trPr>
          <w:trHeight w:val="115"/>
          <w:jc w:val="center"/>
        </w:trPr>
        <w:tc>
          <w:tcPr>
            <w:tcW w:w="454" w:type="pct"/>
            <w:shd w:val="clear" w:color="auto" w:fill="F2F2F2" w:themeFill="background1" w:themeFillShade="F2"/>
          </w:tcPr>
          <w:p w14:paraId="1BD12D87" w14:textId="77777777" w:rsidR="008A20ED" w:rsidRPr="00B20A7F" w:rsidRDefault="008A20ED" w:rsidP="00F1222F">
            <w:pPr>
              <w:pStyle w:val="Table8ptHeading-ASDEFCON"/>
            </w:pPr>
            <w:r w:rsidRPr="00B20A7F">
              <w:t>(a)</w:t>
            </w:r>
          </w:p>
        </w:tc>
        <w:tc>
          <w:tcPr>
            <w:tcW w:w="454" w:type="pct"/>
            <w:shd w:val="clear" w:color="auto" w:fill="F2F2F2" w:themeFill="background1" w:themeFillShade="F2"/>
          </w:tcPr>
          <w:p w14:paraId="42CC4B31" w14:textId="77777777" w:rsidR="008A20ED" w:rsidRPr="00B20A7F" w:rsidRDefault="008A20ED" w:rsidP="00F1222F">
            <w:pPr>
              <w:pStyle w:val="Table8ptHeading-ASDEFCON"/>
            </w:pPr>
            <w:r w:rsidRPr="00B20A7F">
              <w:t>(b)</w:t>
            </w:r>
          </w:p>
        </w:tc>
        <w:tc>
          <w:tcPr>
            <w:tcW w:w="400" w:type="pct"/>
            <w:shd w:val="clear" w:color="auto" w:fill="F2F2F2" w:themeFill="background1" w:themeFillShade="F2"/>
          </w:tcPr>
          <w:p w14:paraId="326D64A7" w14:textId="77777777" w:rsidR="008A20ED" w:rsidRPr="00B20A7F" w:rsidRDefault="008A20ED" w:rsidP="00F1222F">
            <w:pPr>
              <w:pStyle w:val="Table8ptHeading-ASDEFCON"/>
            </w:pPr>
            <w:r w:rsidRPr="00B20A7F">
              <w:t>(c)</w:t>
            </w:r>
          </w:p>
        </w:tc>
        <w:tc>
          <w:tcPr>
            <w:tcW w:w="485" w:type="pct"/>
            <w:shd w:val="clear" w:color="auto" w:fill="F2F2F2" w:themeFill="background1" w:themeFillShade="F2"/>
          </w:tcPr>
          <w:p w14:paraId="29BB29F2" w14:textId="77777777" w:rsidR="008A20ED" w:rsidRPr="00B20A7F" w:rsidRDefault="008A20ED" w:rsidP="00F1222F">
            <w:pPr>
              <w:pStyle w:val="Table8ptHeading-ASDEFCON"/>
            </w:pPr>
            <w:r w:rsidRPr="00B20A7F">
              <w:t>(d)</w:t>
            </w:r>
          </w:p>
        </w:tc>
        <w:tc>
          <w:tcPr>
            <w:tcW w:w="436" w:type="pct"/>
            <w:shd w:val="clear" w:color="auto" w:fill="F2F2F2" w:themeFill="background1" w:themeFillShade="F2"/>
          </w:tcPr>
          <w:p w14:paraId="0C44E323" w14:textId="77777777" w:rsidR="008A20ED" w:rsidRPr="00B20A7F" w:rsidRDefault="008A20ED" w:rsidP="00F1222F">
            <w:pPr>
              <w:pStyle w:val="Table8ptHeading-ASDEFCON"/>
            </w:pPr>
            <w:r w:rsidRPr="00B20A7F">
              <w:t>(e)</w:t>
            </w:r>
          </w:p>
        </w:tc>
        <w:tc>
          <w:tcPr>
            <w:tcW w:w="436" w:type="pct"/>
            <w:shd w:val="clear" w:color="auto" w:fill="F2F2F2" w:themeFill="background1" w:themeFillShade="F2"/>
          </w:tcPr>
          <w:p w14:paraId="49CA6E5C" w14:textId="77777777" w:rsidR="008A20ED" w:rsidRPr="00B20A7F" w:rsidRDefault="008A20ED" w:rsidP="00F1222F">
            <w:pPr>
              <w:pStyle w:val="Table8ptHeading-ASDEFCON"/>
            </w:pPr>
            <w:r w:rsidRPr="00B20A7F">
              <w:t>(f)</w:t>
            </w:r>
          </w:p>
        </w:tc>
        <w:tc>
          <w:tcPr>
            <w:tcW w:w="583" w:type="pct"/>
            <w:shd w:val="clear" w:color="auto" w:fill="F2F2F2" w:themeFill="background1" w:themeFillShade="F2"/>
          </w:tcPr>
          <w:p w14:paraId="75F8A58C" w14:textId="77777777" w:rsidR="008A20ED" w:rsidRPr="00B20A7F" w:rsidRDefault="008A20ED" w:rsidP="00F1222F">
            <w:pPr>
              <w:pStyle w:val="Table8ptHeading-ASDEFCON"/>
            </w:pPr>
            <w:r w:rsidRPr="00B20A7F">
              <w:t>(g)</w:t>
            </w:r>
          </w:p>
        </w:tc>
        <w:tc>
          <w:tcPr>
            <w:tcW w:w="388" w:type="pct"/>
            <w:shd w:val="clear" w:color="auto" w:fill="F2F2F2" w:themeFill="background1" w:themeFillShade="F2"/>
          </w:tcPr>
          <w:p w14:paraId="5EF3DBCD" w14:textId="77777777" w:rsidR="008A20ED" w:rsidRPr="00B20A7F" w:rsidRDefault="008A20ED" w:rsidP="00F1222F">
            <w:pPr>
              <w:pStyle w:val="Table8ptHeading-ASDEFCON"/>
            </w:pPr>
            <w:r w:rsidRPr="00B20A7F">
              <w:t>(h)</w:t>
            </w:r>
          </w:p>
        </w:tc>
        <w:tc>
          <w:tcPr>
            <w:tcW w:w="388" w:type="pct"/>
            <w:shd w:val="clear" w:color="auto" w:fill="F2F2F2" w:themeFill="background1" w:themeFillShade="F2"/>
          </w:tcPr>
          <w:p w14:paraId="77BE1930" w14:textId="3936B5A6" w:rsidR="008A20ED" w:rsidRPr="00B20A7F" w:rsidRDefault="008A20ED" w:rsidP="00F1222F">
            <w:pPr>
              <w:pStyle w:val="Table8ptHeading-ASDEFCON"/>
            </w:pPr>
            <w:r>
              <w:t>(</w:t>
            </w:r>
            <w:proofErr w:type="spellStart"/>
            <w:r>
              <w:t>i</w:t>
            </w:r>
            <w:proofErr w:type="spellEnd"/>
            <w:r>
              <w:t>)</w:t>
            </w:r>
          </w:p>
        </w:tc>
        <w:tc>
          <w:tcPr>
            <w:tcW w:w="521" w:type="pct"/>
            <w:shd w:val="clear" w:color="auto" w:fill="F2F2F2" w:themeFill="background1" w:themeFillShade="F2"/>
          </w:tcPr>
          <w:p w14:paraId="095FDF7C" w14:textId="224B57B1" w:rsidR="008A20ED" w:rsidRPr="00B20A7F" w:rsidRDefault="00B90227" w:rsidP="00045A5D">
            <w:pPr>
              <w:pStyle w:val="Table8ptHeading-ASDEFCON"/>
            </w:pPr>
            <w:r>
              <w:t>(j)</w:t>
            </w:r>
          </w:p>
        </w:tc>
        <w:tc>
          <w:tcPr>
            <w:tcW w:w="455" w:type="pct"/>
            <w:shd w:val="clear" w:color="auto" w:fill="F2F2F2" w:themeFill="background1" w:themeFillShade="F2"/>
          </w:tcPr>
          <w:p w14:paraId="4C442FB3" w14:textId="6D7A3D46" w:rsidR="008A20ED" w:rsidRPr="00B20A7F" w:rsidRDefault="008A20ED" w:rsidP="00045A5D">
            <w:pPr>
              <w:pStyle w:val="Table8ptHeading-ASDEFCON"/>
            </w:pPr>
            <w:r w:rsidRPr="00B20A7F">
              <w:t>(</w:t>
            </w:r>
            <w:r w:rsidR="00B90227">
              <w:t>k</w:t>
            </w:r>
            <w:r w:rsidRPr="00B20A7F">
              <w:t>)</w:t>
            </w:r>
          </w:p>
        </w:tc>
      </w:tr>
      <w:tr w:rsidR="00514323" w:rsidRPr="00DA290C" w14:paraId="3BB4892B" w14:textId="77777777" w:rsidTr="00840EA3">
        <w:trPr>
          <w:trHeight w:val="115"/>
          <w:jc w:val="center"/>
        </w:trPr>
        <w:tc>
          <w:tcPr>
            <w:tcW w:w="5000" w:type="pct"/>
            <w:gridSpan w:val="11"/>
            <w:shd w:val="clear" w:color="auto" w:fill="D9D9D9" w:themeFill="background1" w:themeFillShade="D9"/>
          </w:tcPr>
          <w:p w14:paraId="236A2FB2" w14:textId="3E0D3FAF" w:rsidR="00514323" w:rsidRPr="0000067E" w:rsidRDefault="00514323" w:rsidP="00F1222F">
            <w:pPr>
              <w:pStyle w:val="Table8ptHeading-ASDEFCON"/>
              <w:jc w:val="left"/>
            </w:pPr>
            <w:r w:rsidRPr="0000067E">
              <w:t>[ANZ Subcontractors]</w:t>
            </w:r>
          </w:p>
        </w:tc>
      </w:tr>
      <w:tr w:rsidR="008A20ED" w:rsidRPr="00DA290C" w14:paraId="1DD99C10" w14:textId="77777777" w:rsidTr="00840EA3">
        <w:trPr>
          <w:trHeight w:val="115"/>
          <w:jc w:val="center"/>
        </w:trPr>
        <w:tc>
          <w:tcPr>
            <w:tcW w:w="454" w:type="pct"/>
          </w:tcPr>
          <w:p w14:paraId="17FF17BB" w14:textId="77777777" w:rsidR="008A20ED" w:rsidRPr="00616E66" w:rsidRDefault="008A20ED" w:rsidP="00F1222F">
            <w:pPr>
              <w:pStyle w:val="Table8ptText-ASDEFCON"/>
            </w:pPr>
          </w:p>
        </w:tc>
        <w:tc>
          <w:tcPr>
            <w:tcW w:w="454" w:type="pct"/>
          </w:tcPr>
          <w:p w14:paraId="303E23FF" w14:textId="77777777" w:rsidR="008A20ED" w:rsidRPr="00616E66" w:rsidRDefault="008A20ED" w:rsidP="00F1222F">
            <w:pPr>
              <w:pStyle w:val="Table8ptText-ASDEFCON"/>
            </w:pPr>
          </w:p>
        </w:tc>
        <w:tc>
          <w:tcPr>
            <w:tcW w:w="400" w:type="pct"/>
          </w:tcPr>
          <w:p w14:paraId="5AF7B6EA" w14:textId="77777777" w:rsidR="008A20ED" w:rsidRPr="00616E66" w:rsidRDefault="008A20ED" w:rsidP="00F1222F">
            <w:pPr>
              <w:pStyle w:val="Table8ptText-ASDEFCON"/>
            </w:pPr>
          </w:p>
        </w:tc>
        <w:tc>
          <w:tcPr>
            <w:tcW w:w="485" w:type="pct"/>
          </w:tcPr>
          <w:p w14:paraId="6C312192" w14:textId="77777777" w:rsidR="008A20ED" w:rsidRPr="00616E66" w:rsidRDefault="008A20ED" w:rsidP="00F1222F">
            <w:pPr>
              <w:pStyle w:val="Table8ptText-ASDEFCON"/>
            </w:pPr>
          </w:p>
        </w:tc>
        <w:tc>
          <w:tcPr>
            <w:tcW w:w="436" w:type="pct"/>
          </w:tcPr>
          <w:p w14:paraId="33E1D3D4" w14:textId="77777777" w:rsidR="008A20ED" w:rsidRPr="00616E66" w:rsidRDefault="008A20ED" w:rsidP="00F1222F">
            <w:pPr>
              <w:pStyle w:val="Table8ptText-ASDEFCON"/>
            </w:pPr>
          </w:p>
        </w:tc>
        <w:tc>
          <w:tcPr>
            <w:tcW w:w="436" w:type="pct"/>
          </w:tcPr>
          <w:p w14:paraId="7988342B" w14:textId="77777777" w:rsidR="008A20ED" w:rsidRPr="00616E66" w:rsidRDefault="008A20ED" w:rsidP="00F1222F">
            <w:pPr>
              <w:pStyle w:val="Table8ptText-ASDEFCON"/>
            </w:pPr>
          </w:p>
        </w:tc>
        <w:tc>
          <w:tcPr>
            <w:tcW w:w="583" w:type="pct"/>
          </w:tcPr>
          <w:p w14:paraId="794652C0" w14:textId="77777777" w:rsidR="008A20ED" w:rsidRPr="00616E66" w:rsidRDefault="008A20ED" w:rsidP="00F1222F">
            <w:pPr>
              <w:pStyle w:val="Table8ptText-ASDEFCON"/>
            </w:pPr>
          </w:p>
        </w:tc>
        <w:tc>
          <w:tcPr>
            <w:tcW w:w="388" w:type="pct"/>
          </w:tcPr>
          <w:p w14:paraId="19E176C7" w14:textId="77777777" w:rsidR="008A20ED" w:rsidRPr="00616E66" w:rsidRDefault="008A20ED" w:rsidP="00F1222F">
            <w:pPr>
              <w:pStyle w:val="Table8ptText-ASDEFCON"/>
            </w:pPr>
          </w:p>
        </w:tc>
        <w:tc>
          <w:tcPr>
            <w:tcW w:w="388" w:type="pct"/>
          </w:tcPr>
          <w:p w14:paraId="0B6902E5" w14:textId="77777777" w:rsidR="008A20ED" w:rsidRPr="00616E66" w:rsidRDefault="008A20ED" w:rsidP="00F1222F">
            <w:pPr>
              <w:pStyle w:val="Table8ptText-ASDEFCON"/>
            </w:pPr>
          </w:p>
        </w:tc>
        <w:tc>
          <w:tcPr>
            <w:tcW w:w="521" w:type="pct"/>
          </w:tcPr>
          <w:p w14:paraId="6DC8E52E" w14:textId="77777777" w:rsidR="008A20ED" w:rsidRPr="00616E66" w:rsidRDefault="008A20ED" w:rsidP="00F1222F">
            <w:pPr>
              <w:pStyle w:val="Table8ptText-ASDEFCON"/>
            </w:pPr>
          </w:p>
        </w:tc>
        <w:tc>
          <w:tcPr>
            <w:tcW w:w="455" w:type="pct"/>
          </w:tcPr>
          <w:p w14:paraId="799680D6" w14:textId="468B6C5C" w:rsidR="008A20ED" w:rsidRPr="00616E66" w:rsidRDefault="008A20ED" w:rsidP="00F1222F">
            <w:pPr>
              <w:pStyle w:val="Table8ptText-ASDEFCON"/>
            </w:pPr>
          </w:p>
        </w:tc>
      </w:tr>
      <w:tr w:rsidR="00F63FB9" w:rsidRPr="00DA290C" w14:paraId="1FA879A6" w14:textId="77777777" w:rsidTr="00840EA3">
        <w:trPr>
          <w:trHeight w:val="115"/>
          <w:jc w:val="center"/>
        </w:trPr>
        <w:tc>
          <w:tcPr>
            <w:tcW w:w="454" w:type="pct"/>
          </w:tcPr>
          <w:p w14:paraId="2F0A30DD" w14:textId="77777777" w:rsidR="00F63FB9" w:rsidRPr="00616E66" w:rsidRDefault="00F63FB9" w:rsidP="00F1222F">
            <w:pPr>
              <w:pStyle w:val="Table8ptText-ASDEFCON"/>
            </w:pPr>
          </w:p>
        </w:tc>
        <w:tc>
          <w:tcPr>
            <w:tcW w:w="454" w:type="pct"/>
          </w:tcPr>
          <w:p w14:paraId="35014D73" w14:textId="77777777" w:rsidR="00F63FB9" w:rsidRPr="00616E66" w:rsidRDefault="00F63FB9" w:rsidP="00F1222F">
            <w:pPr>
              <w:pStyle w:val="Table8ptText-ASDEFCON"/>
            </w:pPr>
          </w:p>
        </w:tc>
        <w:tc>
          <w:tcPr>
            <w:tcW w:w="400" w:type="pct"/>
          </w:tcPr>
          <w:p w14:paraId="0E051357" w14:textId="77777777" w:rsidR="00F63FB9" w:rsidRPr="00616E66" w:rsidRDefault="00F63FB9" w:rsidP="00F1222F">
            <w:pPr>
              <w:pStyle w:val="Table8ptText-ASDEFCON"/>
            </w:pPr>
          </w:p>
        </w:tc>
        <w:tc>
          <w:tcPr>
            <w:tcW w:w="485" w:type="pct"/>
          </w:tcPr>
          <w:p w14:paraId="73C3ACEB" w14:textId="77777777" w:rsidR="00F63FB9" w:rsidRPr="00616E66" w:rsidRDefault="00F63FB9" w:rsidP="00F1222F">
            <w:pPr>
              <w:pStyle w:val="Table8ptText-ASDEFCON"/>
            </w:pPr>
          </w:p>
        </w:tc>
        <w:tc>
          <w:tcPr>
            <w:tcW w:w="436" w:type="pct"/>
          </w:tcPr>
          <w:p w14:paraId="34CDBC0B" w14:textId="77777777" w:rsidR="00F63FB9" w:rsidRPr="00616E66" w:rsidRDefault="00F63FB9" w:rsidP="00F1222F">
            <w:pPr>
              <w:pStyle w:val="Table8ptText-ASDEFCON"/>
            </w:pPr>
          </w:p>
        </w:tc>
        <w:tc>
          <w:tcPr>
            <w:tcW w:w="436" w:type="pct"/>
          </w:tcPr>
          <w:p w14:paraId="53B3B176" w14:textId="77777777" w:rsidR="00F63FB9" w:rsidRPr="00616E66" w:rsidRDefault="00F63FB9" w:rsidP="00F1222F">
            <w:pPr>
              <w:pStyle w:val="Table8ptText-ASDEFCON"/>
            </w:pPr>
          </w:p>
        </w:tc>
        <w:tc>
          <w:tcPr>
            <w:tcW w:w="583" w:type="pct"/>
          </w:tcPr>
          <w:p w14:paraId="2FABCFF0" w14:textId="77777777" w:rsidR="00F63FB9" w:rsidRPr="00616E66" w:rsidRDefault="00F63FB9" w:rsidP="00F1222F">
            <w:pPr>
              <w:pStyle w:val="Table8ptText-ASDEFCON"/>
            </w:pPr>
          </w:p>
        </w:tc>
        <w:tc>
          <w:tcPr>
            <w:tcW w:w="388" w:type="pct"/>
          </w:tcPr>
          <w:p w14:paraId="6D54FC62" w14:textId="77777777" w:rsidR="00F63FB9" w:rsidRPr="00616E66" w:rsidRDefault="00F63FB9" w:rsidP="00F1222F">
            <w:pPr>
              <w:pStyle w:val="Table8ptText-ASDEFCON"/>
            </w:pPr>
          </w:p>
        </w:tc>
        <w:tc>
          <w:tcPr>
            <w:tcW w:w="388" w:type="pct"/>
          </w:tcPr>
          <w:p w14:paraId="70631F67" w14:textId="77777777" w:rsidR="00F63FB9" w:rsidRPr="00616E66" w:rsidRDefault="00F63FB9" w:rsidP="00F1222F">
            <w:pPr>
              <w:pStyle w:val="Table8ptText-ASDEFCON"/>
            </w:pPr>
          </w:p>
        </w:tc>
        <w:tc>
          <w:tcPr>
            <w:tcW w:w="521" w:type="pct"/>
          </w:tcPr>
          <w:p w14:paraId="25B8B086" w14:textId="77777777" w:rsidR="00F63FB9" w:rsidRPr="00616E66" w:rsidRDefault="00F63FB9" w:rsidP="00F1222F">
            <w:pPr>
              <w:pStyle w:val="Table8ptText-ASDEFCON"/>
            </w:pPr>
          </w:p>
        </w:tc>
        <w:tc>
          <w:tcPr>
            <w:tcW w:w="455" w:type="pct"/>
          </w:tcPr>
          <w:p w14:paraId="3958D321" w14:textId="77777777" w:rsidR="00F63FB9" w:rsidRPr="00616E66" w:rsidRDefault="00F63FB9" w:rsidP="00F1222F">
            <w:pPr>
              <w:pStyle w:val="Table8ptText-ASDEFCON"/>
            </w:pPr>
          </w:p>
        </w:tc>
      </w:tr>
      <w:tr w:rsidR="00514323" w:rsidRPr="00DA290C" w14:paraId="2B1D64DD" w14:textId="77777777" w:rsidTr="00840EA3">
        <w:trPr>
          <w:trHeight w:val="115"/>
          <w:jc w:val="center"/>
        </w:trPr>
        <w:tc>
          <w:tcPr>
            <w:tcW w:w="5000" w:type="pct"/>
            <w:gridSpan w:val="11"/>
            <w:shd w:val="clear" w:color="auto" w:fill="D9D9D9" w:themeFill="background1" w:themeFillShade="D9"/>
          </w:tcPr>
          <w:p w14:paraId="4044D147" w14:textId="4F0CF4CB" w:rsidR="00514323" w:rsidRPr="0000067E" w:rsidRDefault="00514323" w:rsidP="00F1222F">
            <w:pPr>
              <w:pStyle w:val="Table8ptHeading-ASDEFCON"/>
              <w:jc w:val="left"/>
            </w:pPr>
            <w:r w:rsidRPr="0000067E">
              <w:t>[Overseas Subcontractors]</w:t>
            </w:r>
          </w:p>
        </w:tc>
      </w:tr>
      <w:tr w:rsidR="008A20ED" w:rsidRPr="00DA290C" w14:paraId="3FFAEEE5" w14:textId="77777777" w:rsidTr="00840EA3">
        <w:trPr>
          <w:trHeight w:val="115"/>
          <w:jc w:val="center"/>
        </w:trPr>
        <w:tc>
          <w:tcPr>
            <w:tcW w:w="454" w:type="pct"/>
          </w:tcPr>
          <w:p w14:paraId="21B3447C" w14:textId="77777777" w:rsidR="008A20ED" w:rsidRPr="0000067E" w:rsidRDefault="008A20ED" w:rsidP="00F1222F">
            <w:pPr>
              <w:pStyle w:val="Table8ptText-ASDEFCON"/>
            </w:pPr>
          </w:p>
        </w:tc>
        <w:tc>
          <w:tcPr>
            <w:tcW w:w="454" w:type="pct"/>
          </w:tcPr>
          <w:p w14:paraId="7557067C" w14:textId="77777777" w:rsidR="008A20ED" w:rsidRPr="0000067E" w:rsidRDefault="008A20ED" w:rsidP="00F1222F">
            <w:pPr>
              <w:pStyle w:val="Table8ptText-ASDEFCON"/>
              <w:rPr>
                <w:b/>
              </w:rPr>
            </w:pPr>
          </w:p>
        </w:tc>
        <w:tc>
          <w:tcPr>
            <w:tcW w:w="400" w:type="pct"/>
          </w:tcPr>
          <w:p w14:paraId="26A0C127" w14:textId="77777777" w:rsidR="008A20ED" w:rsidRPr="0000067E" w:rsidRDefault="008A20ED" w:rsidP="00F1222F">
            <w:pPr>
              <w:pStyle w:val="Table8ptText-ASDEFCON"/>
              <w:rPr>
                <w:b/>
              </w:rPr>
            </w:pPr>
          </w:p>
        </w:tc>
        <w:tc>
          <w:tcPr>
            <w:tcW w:w="485" w:type="pct"/>
          </w:tcPr>
          <w:p w14:paraId="001EC39F" w14:textId="77777777" w:rsidR="008A20ED" w:rsidRPr="0000067E" w:rsidRDefault="008A20ED" w:rsidP="00F1222F">
            <w:pPr>
              <w:pStyle w:val="Table8ptText-ASDEFCON"/>
              <w:rPr>
                <w:b/>
              </w:rPr>
            </w:pPr>
          </w:p>
        </w:tc>
        <w:tc>
          <w:tcPr>
            <w:tcW w:w="436" w:type="pct"/>
          </w:tcPr>
          <w:p w14:paraId="3743650F" w14:textId="77777777" w:rsidR="008A20ED" w:rsidRPr="0000067E" w:rsidRDefault="008A20ED" w:rsidP="00F1222F">
            <w:pPr>
              <w:pStyle w:val="Table8ptText-ASDEFCON"/>
              <w:rPr>
                <w:b/>
              </w:rPr>
            </w:pPr>
          </w:p>
        </w:tc>
        <w:tc>
          <w:tcPr>
            <w:tcW w:w="436" w:type="pct"/>
          </w:tcPr>
          <w:p w14:paraId="2F88B011" w14:textId="77777777" w:rsidR="008A20ED" w:rsidRPr="0000067E" w:rsidRDefault="008A20ED" w:rsidP="00F1222F">
            <w:pPr>
              <w:pStyle w:val="Table8ptText-ASDEFCON"/>
              <w:rPr>
                <w:b/>
              </w:rPr>
            </w:pPr>
          </w:p>
        </w:tc>
        <w:tc>
          <w:tcPr>
            <w:tcW w:w="583" w:type="pct"/>
          </w:tcPr>
          <w:p w14:paraId="29D74635" w14:textId="77777777" w:rsidR="008A20ED" w:rsidRPr="0000067E" w:rsidRDefault="008A20ED" w:rsidP="00F1222F">
            <w:pPr>
              <w:pStyle w:val="Table8ptText-ASDEFCON"/>
              <w:rPr>
                <w:b/>
              </w:rPr>
            </w:pPr>
          </w:p>
        </w:tc>
        <w:tc>
          <w:tcPr>
            <w:tcW w:w="388" w:type="pct"/>
          </w:tcPr>
          <w:p w14:paraId="42AD246A" w14:textId="77777777" w:rsidR="008A20ED" w:rsidRPr="0000067E" w:rsidRDefault="008A20ED" w:rsidP="00F1222F">
            <w:pPr>
              <w:pStyle w:val="Table8ptText-ASDEFCON"/>
              <w:rPr>
                <w:b/>
              </w:rPr>
            </w:pPr>
          </w:p>
        </w:tc>
        <w:tc>
          <w:tcPr>
            <w:tcW w:w="388" w:type="pct"/>
          </w:tcPr>
          <w:p w14:paraId="5E4DBE5C" w14:textId="77777777" w:rsidR="008A20ED" w:rsidRPr="0000067E" w:rsidRDefault="008A20ED" w:rsidP="00F1222F">
            <w:pPr>
              <w:pStyle w:val="Table8ptText-ASDEFCON"/>
              <w:rPr>
                <w:b/>
              </w:rPr>
            </w:pPr>
          </w:p>
        </w:tc>
        <w:tc>
          <w:tcPr>
            <w:tcW w:w="521" w:type="pct"/>
          </w:tcPr>
          <w:p w14:paraId="5EEF6970" w14:textId="77777777" w:rsidR="008A20ED" w:rsidRPr="0000067E" w:rsidRDefault="008A20ED" w:rsidP="00F1222F">
            <w:pPr>
              <w:pStyle w:val="Table8ptText-ASDEFCON"/>
              <w:rPr>
                <w:b/>
              </w:rPr>
            </w:pPr>
          </w:p>
        </w:tc>
        <w:tc>
          <w:tcPr>
            <w:tcW w:w="455" w:type="pct"/>
          </w:tcPr>
          <w:p w14:paraId="075AC317" w14:textId="164E8FCD" w:rsidR="008A20ED" w:rsidRPr="0000067E" w:rsidRDefault="008A20ED" w:rsidP="00F1222F">
            <w:pPr>
              <w:pStyle w:val="Table8ptText-ASDEFCON"/>
              <w:rPr>
                <w:b/>
              </w:rPr>
            </w:pPr>
          </w:p>
        </w:tc>
      </w:tr>
      <w:tr w:rsidR="00F63FB9" w:rsidRPr="00DA290C" w14:paraId="08628177" w14:textId="77777777" w:rsidTr="00840EA3">
        <w:trPr>
          <w:trHeight w:val="115"/>
          <w:jc w:val="center"/>
        </w:trPr>
        <w:tc>
          <w:tcPr>
            <w:tcW w:w="454" w:type="pct"/>
          </w:tcPr>
          <w:p w14:paraId="29E3B896" w14:textId="77777777" w:rsidR="00F63FB9" w:rsidRPr="0000067E" w:rsidRDefault="00F63FB9" w:rsidP="00F1222F">
            <w:pPr>
              <w:pStyle w:val="Table8ptText-ASDEFCON"/>
            </w:pPr>
            <w:bookmarkStart w:id="28" w:name="_Ref521415230"/>
          </w:p>
        </w:tc>
        <w:tc>
          <w:tcPr>
            <w:tcW w:w="454" w:type="pct"/>
          </w:tcPr>
          <w:p w14:paraId="202D2956" w14:textId="77777777" w:rsidR="00F63FB9" w:rsidRPr="0000067E" w:rsidRDefault="00F63FB9" w:rsidP="00F1222F">
            <w:pPr>
              <w:pStyle w:val="Table8ptText-ASDEFCON"/>
              <w:rPr>
                <w:b/>
              </w:rPr>
            </w:pPr>
          </w:p>
        </w:tc>
        <w:tc>
          <w:tcPr>
            <w:tcW w:w="400" w:type="pct"/>
          </w:tcPr>
          <w:p w14:paraId="7F978FB8" w14:textId="77777777" w:rsidR="00F63FB9" w:rsidRPr="0000067E" w:rsidRDefault="00F63FB9" w:rsidP="00F1222F">
            <w:pPr>
              <w:pStyle w:val="Table8ptText-ASDEFCON"/>
              <w:rPr>
                <w:b/>
              </w:rPr>
            </w:pPr>
          </w:p>
        </w:tc>
        <w:tc>
          <w:tcPr>
            <w:tcW w:w="485" w:type="pct"/>
          </w:tcPr>
          <w:p w14:paraId="747190FC" w14:textId="77777777" w:rsidR="00F63FB9" w:rsidRPr="0000067E" w:rsidRDefault="00F63FB9" w:rsidP="00F1222F">
            <w:pPr>
              <w:pStyle w:val="Table8ptText-ASDEFCON"/>
              <w:rPr>
                <w:b/>
              </w:rPr>
            </w:pPr>
          </w:p>
        </w:tc>
        <w:tc>
          <w:tcPr>
            <w:tcW w:w="436" w:type="pct"/>
          </w:tcPr>
          <w:p w14:paraId="43D3F93A" w14:textId="77777777" w:rsidR="00F63FB9" w:rsidRPr="0000067E" w:rsidRDefault="00F63FB9" w:rsidP="00F1222F">
            <w:pPr>
              <w:pStyle w:val="Table8ptText-ASDEFCON"/>
              <w:rPr>
                <w:b/>
              </w:rPr>
            </w:pPr>
          </w:p>
        </w:tc>
        <w:tc>
          <w:tcPr>
            <w:tcW w:w="436" w:type="pct"/>
          </w:tcPr>
          <w:p w14:paraId="360CEC47" w14:textId="77777777" w:rsidR="00F63FB9" w:rsidRPr="0000067E" w:rsidRDefault="00F63FB9" w:rsidP="00F1222F">
            <w:pPr>
              <w:pStyle w:val="Table8ptText-ASDEFCON"/>
              <w:rPr>
                <w:b/>
              </w:rPr>
            </w:pPr>
          </w:p>
        </w:tc>
        <w:tc>
          <w:tcPr>
            <w:tcW w:w="583" w:type="pct"/>
          </w:tcPr>
          <w:p w14:paraId="28D14134" w14:textId="77777777" w:rsidR="00F63FB9" w:rsidRPr="0000067E" w:rsidRDefault="00F63FB9" w:rsidP="00F1222F">
            <w:pPr>
              <w:pStyle w:val="Table8ptText-ASDEFCON"/>
              <w:rPr>
                <w:b/>
              </w:rPr>
            </w:pPr>
          </w:p>
        </w:tc>
        <w:tc>
          <w:tcPr>
            <w:tcW w:w="388" w:type="pct"/>
          </w:tcPr>
          <w:p w14:paraId="7EBF2075" w14:textId="77777777" w:rsidR="00F63FB9" w:rsidRPr="0000067E" w:rsidRDefault="00F63FB9" w:rsidP="00F1222F">
            <w:pPr>
              <w:pStyle w:val="Table8ptText-ASDEFCON"/>
              <w:rPr>
                <w:b/>
              </w:rPr>
            </w:pPr>
          </w:p>
        </w:tc>
        <w:tc>
          <w:tcPr>
            <w:tcW w:w="388" w:type="pct"/>
          </w:tcPr>
          <w:p w14:paraId="054D2E08" w14:textId="77777777" w:rsidR="00F63FB9" w:rsidRPr="0000067E" w:rsidRDefault="00F63FB9" w:rsidP="00F1222F">
            <w:pPr>
              <w:pStyle w:val="Table8ptText-ASDEFCON"/>
              <w:rPr>
                <w:b/>
              </w:rPr>
            </w:pPr>
          </w:p>
        </w:tc>
        <w:tc>
          <w:tcPr>
            <w:tcW w:w="521" w:type="pct"/>
          </w:tcPr>
          <w:p w14:paraId="7CEB9064" w14:textId="77777777" w:rsidR="00F63FB9" w:rsidRPr="0000067E" w:rsidRDefault="00F63FB9" w:rsidP="00F1222F">
            <w:pPr>
              <w:pStyle w:val="Table8ptText-ASDEFCON"/>
              <w:rPr>
                <w:b/>
              </w:rPr>
            </w:pPr>
          </w:p>
        </w:tc>
        <w:tc>
          <w:tcPr>
            <w:tcW w:w="455" w:type="pct"/>
          </w:tcPr>
          <w:p w14:paraId="740F41F6" w14:textId="77777777" w:rsidR="00F63FB9" w:rsidRPr="0000067E" w:rsidRDefault="00F63FB9" w:rsidP="00F1222F">
            <w:pPr>
              <w:pStyle w:val="Table8ptText-ASDEFCON"/>
              <w:rPr>
                <w:b/>
              </w:rPr>
            </w:pPr>
          </w:p>
        </w:tc>
      </w:tr>
    </w:tbl>
    <w:p w14:paraId="1CD91598" w14:textId="77777777" w:rsidR="00222077" w:rsidRDefault="00222077" w:rsidP="00545C4B">
      <w:pPr>
        <w:pStyle w:val="ATTANNLV1-ASDEFCON"/>
        <w:sectPr w:rsidR="00222077" w:rsidSect="00354FC6">
          <w:headerReference w:type="default" r:id="rId20"/>
          <w:footerReference w:type="default" r:id="rId21"/>
          <w:pgSz w:w="16840" w:h="11907" w:orient="landscape" w:code="9"/>
          <w:pgMar w:top="1417" w:right="1304" w:bottom="1417" w:left="907" w:header="567" w:footer="567" w:gutter="0"/>
          <w:cols w:space="720"/>
          <w:docGrid w:linePitch="272"/>
        </w:sectPr>
      </w:pPr>
    </w:p>
    <w:p w14:paraId="18ABA11C" w14:textId="599DFBFE" w:rsidR="00F96D7F" w:rsidRPr="00616E66" w:rsidRDefault="00F96D7F" w:rsidP="00545C4B">
      <w:pPr>
        <w:pStyle w:val="ATTANNLV1-ASDEFCON"/>
      </w:pPr>
      <w:r w:rsidRPr="00616E66">
        <w:lastRenderedPageBreak/>
        <w:t>STATEMENT OF Non-COMPLIANCE (CORE)</w:t>
      </w:r>
      <w:bookmarkEnd w:id="28"/>
    </w:p>
    <w:p w14:paraId="0B506174" w14:textId="78E8D1A7" w:rsidR="00F96D7F" w:rsidRPr="00616E66" w:rsidRDefault="00F172D0" w:rsidP="00F96D7F">
      <w:pPr>
        <w:pStyle w:val="ATTANNLV2-ASDEFCON"/>
      </w:pPr>
      <w:r>
        <w:t xml:space="preserve">Subject to clause </w:t>
      </w:r>
      <w:r w:rsidR="004D2472">
        <w:fldChar w:fldCharType="begin"/>
      </w:r>
      <w:r w:rsidR="004D2472">
        <w:instrText xml:space="preserve"> REF _Ref165360001 \w \h </w:instrText>
      </w:r>
      <w:r w:rsidR="004D2472">
        <w:fldChar w:fldCharType="separate"/>
      </w:r>
      <w:r w:rsidR="00643D62">
        <w:t>4.3</w:t>
      </w:r>
      <w:r w:rsidR="004D2472">
        <w:fldChar w:fldCharType="end"/>
      </w:r>
      <w:r w:rsidR="004D2472">
        <w:t>, i</w:t>
      </w:r>
      <w:r w:rsidR="00F96D7F" w:rsidRPr="00616E66">
        <w:t>f a tenderer does not fully comply with any clause of the annexes to the COT (excluding Annex B), the draft COC and attachments, the draft SOW and annexes</w:t>
      </w:r>
      <w:r w:rsidR="00F96D7F">
        <w:t>,</w:t>
      </w:r>
      <w:r w:rsidR="00F96D7F" w:rsidRPr="00616E66">
        <w:t xml:space="preserve"> and the draft Data Item Descriptions</w:t>
      </w:r>
      <w:r w:rsidR="00F96D7F">
        <w:t>,</w:t>
      </w:r>
      <w:r w:rsidR="00F96D7F" w:rsidRPr="00616E66">
        <w:t xml:space="preserve"> it is to state its non-compliances in a Statement of Non-Compliance in the format at </w:t>
      </w:r>
      <w:r w:rsidR="00CD612F">
        <w:t>Table A-3</w:t>
      </w:r>
      <w:r w:rsidR="00F96D7F">
        <w:t>.</w:t>
      </w:r>
      <w:r w:rsidR="00F96D7F" w:rsidRPr="00616E66">
        <w:t xml:space="preserve">  Tenderers are to include details of</w:t>
      </w:r>
      <w:r w:rsidR="00F96D7F">
        <w:t>:</w:t>
      </w:r>
    </w:p>
    <w:p w14:paraId="25B74E0C" w14:textId="77777777" w:rsidR="00F96D7F" w:rsidRPr="00616E66" w:rsidRDefault="00F96D7F" w:rsidP="00F96D7F">
      <w:pPr>
        <w:pStyle w:val="ATTANNLV3-ASDEFCON"/>
      </w:pPr>
      <w:r w:rsidRPr="00616E66">
        <w:t>the extent, justification and impact of non-compliance;</w:t>
      </w:r>
    </w:p>
    <w:p w14:paraId="0439F0F7" w14:textId="77777777" w:rsidR="00F96D7F" w:rsidRPr="00616E66" w:rsidRDefault="00F96D7F" w:rsidP="00F96D7F">
      <w:pPr>
        <w:pStyle w:val="ATTANNLV3-ASDEFCON"/>
      </w:pPr>
      <w:r w:rsidRPr="00616E66">
        <w:t>details of any proposed drafting amendments; and</w:t>
      </w:r>
    </w:p>
    <w:p w14:paraId="3DDDD599" w14:textId="584C8AA6" w:rsidR="00F96D7F" w:rsidRDefault="00F96D7F" w:rsidP="00F96D7F">
      <w:pPr>
        <w:pStyle w:val="ATTANNLV3-ASDEFCON"/>
      </w:pPr>
      <w:proofErr w:type="gramStart"/>
      <w:r w:rsidRPr="00616E66">
        <w:t>the</w:t>
      </w:r>
      <w:proofErr w:type="gramEnd"/>
      <w:r w:rsidRPr="00616E66">
        <w:t xml:space="preserve"> location in the tender where further non-compliance details and comments (if any) can be found.</w:t>
      </w:r>
    </w:p>
    <w:p w14:paraId="0B6FE1B1" w14:textId="5A9CFEF8" w:rsidR="004D2472" w:rsidRPr="00616E66" w:rsidRDefault="004D2472" w:rsidP="004D2472">
      <w:pPr>
        <w:pStyle w:val="ATTANNLV2-ASDEFCON"/>
      </w:pPr>
      <w:bookmarkStart w:id="29" w:name="_Ref162535502"/>
      <w:r>
        <w:t xml:space="preserve">Tenderers are to address the ability of the proposed Materiel System solution to comply with and/or otherwise achieve the specified requirements in Annex B to the draft SOW in accordance with TDR </w:t>
      </w:r>
      <w:r w:rsidRPr="00400051">
        <w:t>F-</w:t>
      </w:r>
      <w:r w:rsidR="00AA7A66">
        <w:fldChar w:fldCharType="begin"/>
      </w:r>
      <w:r w:rsidR="00AA7A66">
        <w:instrText xml:space="preserve"> REF _Ref165980155 \r \h </w:instrText>
      </w:r>
      <w:r w:rsidR="00AA7A66">
        <w:fldChar w:fldCharType="separate"/>
      </w:r>
      <w:r w:rsidR="00643D62">
        <w:t>1.1</w:t>
      </w:r>
      <w:r w:rsidR="00AA7A66">
        <w:fldChar w:fldCharType="end"/>
      </w:r>
      <w:r>
        <w:t>.</w:t>
      </w:r>
      <w:bookmarkEnd w:id="29"/>
    </w:p>
    <w:p w14:paraId="02582C52" w14:textId="2EB7B766" w:rsidR="00F96D7F" w:rsidRPr="00616E66" w:rsidRDefault="00F96D7F" w:rsidP="00F96D7F">
      <w:pPr>
        <w:pStyle w:val="ATTANNLV2-ASDEFCON"/>
      </w:pPr>
      <w:bookmarkStart w:id="30" w:name="_Ref165360001"/>
      <w:r w:rsidRPr="00616E66">
        <w:t xml:space="preserve">Responses </w:t>
      </w:r>
      <w:r w:rsidR="004D2472">
        <w:t xml:space="preserve">within </w:t>
      </w:r>
      <w:r w:rsidR="004D2472" w:rsidRPr="00616E66">
        <w:t>the format at</w:t>
      </w:r>
      <w:r w:rsidR="004D2472">
        <w:t xml:space="preserve"> </w:t>
      </w:r>
      <w:r w:rsidR="00797B9F">
        <w:fldChar w:fldCharType="begin"/>
      </w:r>
      <w:r w:rsidR="00797B9F">
        <w:instrText xml:space="preserve"> REF _Ref165360970 \h </w:instrText>
      </w:r>
      <w:r w:rsidR="00797B9F">
        <w:fldChar w:fldCharType="separate"/>
      </w:r>
      <w:r w:rsidR="00643D62">
        <w:t>Table A-</w:t>
      </w:r>
      <w:r w:rsidR="00643D62">
        <w:rPr>
          <w:noProof/>
        </w:rPr>
        <w:t>3</w:t>
      </w:r>
      <w:r w:rsidR="00797B9F">
        <w:fldChar w:fldCharType="end"/>
      </w:r>
      <w:r w:rsidR="004D2472" w:rsidRPr="00616E66">
        <w:t xml:space="preserve"> </w:t>
      </w:r>
      <w:r w:rsidRPr="00616E66">
        <w:t>are to be in the order in which the clauses appear and refer to the relevant clause number, annex, attachment, or DID.</w:t>
      </w:r>
      <w:bookmarkEnd w:id="30"/>
    </w:p>
    <w:p w14:paraId="0BA9022F" w14:textId="77777777" w:rsidR="00F96D7F" w:rsidRPr="00616E66" w:rsidRDefault="00F96D7F" w:rsidP="00F96D7F">
      <w:pPr>
        <w:pStyle w:val="ATTANNLV2-ASDEFCON"/>
      </w:pPr>
      <w:bookmarkStart w:id="31" w:name="_Ref9604416"/>
      <w:r w:rsidRPr="00616E66">
        <w:t>A tenderer will be deemed to be fully compliant with any clause not listed in the Statement of Non-Compliance.</w:t>
      </w:r>
      <w:bookmarkEnd w:id="31"/>
    </w:p>
    <w:p w14:paraId="6DC587FC" w14:textId="39951DDE" w:rsidR="00F96D7F" w:rsidRPr="00616E66" w:rsidRDefault="00F96D7F" w:rsidP="00F96D7F">
      <w:pPr>
        <w:pStyle w:val="NoteToTenderers-ASDEFCON"/>
      </w:pPr>
      <w:r w:rsidRPr="00616E66">
        <w:t xml:space="preserve">Note to tenderers: </w:t>
      </w:r>
      <w:r>
        <w:t xml:space="preserve"> </w:t>
      </w:r>
      <w:r w:rsidRPr="00616E66">
        <w:t xml:space="preserve">Failure to indicate all non-compliances in </w:t>
      </w:r>
      <w:r w:rsidR="00CD612F">
        <w:t>Table A-3</w:t>
      </w:r>
      <w:r w:rsidRPr="00616E66">
        <w:t xml:space="preserve"> may constitute false, misleading or deceptive conduct for the purposes of the Australian Consumer Law (Schedule 2 of the Competition and Consumer Act 2010</w:t>
      </w:r>
      <w:r>
        <w:t xml:space="preserve"> (</w:t>
      </w:r>
      <w:proofErr w:type="spellStart"/>
      <w:r>
        <w:t>Cth</w:t>
      </w:r>
      <w:proofErr w:type="spellEnd"/>
      <w:r>
        <w:t>)</w:t>
      </w:r>
      <w:r w:rsidRPr="00616E66">
        <w:t>) or Division 137 of the Criminal Code Act 1995</w:t>
      </w:r>
      <w:r>
        <w:t xml:space="preserve"> (</w:t>
      </w:r>
      <w:proofErr w:type="spellStart"/>
      <w:r>
        <w:t>Cth</w:t>
      </w:r>
      <w:proofErr w:type="spellEnd"/>
      <w:r>
        <w:t>)</w:t>
      </w:r>
      <w:r w:rsidRPr="00616E66">
        <w:t>.</w:t>
      </w:r>
    </w:p>
    <w:p w14:paraId="541D6A29" w14:textId="0F5540BF" w:rsidR="00797B9F" w:rsidRDefault="00797B9F" w:rsidP="00797B9F">
      <w:pPr>
        <w:pStyle w:val="Caption"/>
        <w:keepNext/>
      </w:pPr>
      <w:bookmarkStart w:id="32" w:name="_Ref165360970"/>
      <w:r>
        <w:t>Table A-</w:t>
      </w:r>
      <w:r w:rsidR="003A4963">
        <w:fldChar w:fldCharType="begin"/>
      </w:r>
      <w:r w:rsidR="003A4963">
        <w:instrText xml:space="preserve"> SEQ Table \* ARABIC </w:instrText>
      </w:r>
      <w:r w:rsidR="003A4963">
        <w:fldChar w:fldCharType="separate"/>
      </w:r>
      <w:r w:rsidR="00643D62">
        <w:rPr>
          <w:noProof/>
        </w:rPr>
        <w:t>3</w:t>
      </w:r>
      <w:r w:rsidR="003A4963">
        <w:rPr>
          <w:noProof/>
        </w:rPr>
        <w:fldChar w:fldCharType="end"/>
      </w:r>
      <w:bookmarkEnd w:id="32"/>
      <w:r>
        <w:rPr>
          <w:noProof/>
        </w:rPr>
        <w:t xml:space="preserve">: </w:t>
      </w:r>
      <w:r w:rsidRPr="005F5599">
        <w:rPr>
          <w:noProof/>
        </w:rPr>
        <w:t>Statement of Non-Compliance Format</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08"/>
        <w:gridCol w:w="1276"/>
        <w:gridCol w:w="1913"/>
        <w:gridCol w:w="1843"/>
        <w:gridCol w:w="1684"/>
      </w:tblGrid>
      <w:tr w:rsidR="00F96D7F" w:rsidRPr="00DA290C" w14:paraId="253386DA" w14:textId="77777777" w:rsidTr="00112B90">
        <w:trPr>
          <w:trHeight w:val="472"/>
          <w:jc w:val="center"/>
        </w:trPr>
        <w:tc>
          <w:tcPr>
            <w:tcW w:w="2608" w:type="dxa"/>
            <w:shd w:val="clear" w:color="auto" w:fill="F2F2F2" w:themeFill="background1" w:themeFillShade="F2"/>
          </w:tcPr>
          <w:p w14:paraId="422E9E6B" w14:textId="77777777" w:rsidR="00F96D7F" w:rsidRPr="00616E66" w:rsidRDefault="00F96D7F" w:rsidP="00F1222F">
            <w:pPr>
              <w:pStyle w:val="Table8ptHeading-ASDEFCON"/>
            </w:pPr>
          </w:p>
        </w:tc>
        <w:tc>
          <w:tcPr>
            <w:tcW w:w="1276" w:type="dxa"/>
            <w:shd w:val="clear" w:color="auto" w:fill="F2F2F2" w:themeFill="background1" w:themeFillShade="F2"/>
          </w:tcPr>
          <w:p w14:paraId="1180433E" w14:textId="77777777" w:rsidR="00F96D7F" w:rsidRPr="00616E66" w:rsidRDefault="00F96D7F" w:rsidP="00F1222F">
            <w:pPr>
              <w:pStyle w:val="Table8ptHeading-ASDEFCON"/>
              <w:rPr>
                <w:caps/>
              </w:rPr>
            </w:pPr>
            <w:r w:rsidRPr="00616E66">
              <w:t>Clause No.</w:t>
            </w:r>
          </w:p>
        </w:tc>
        <w:tc>
          <w:tcPr>
            <w:tcW w:w="1913" w:type="dxa"/>
            <w:shd w:val="clear" w:color="auto" w:fill="F2F2F2" w:themeFill="background1" w:themeFillShade="F2"/>
          </w:tcPr>
          <w:p w14:paraId="00A0693C" w14:textId="77777777" w:rsidR="00F96D7F" w:rsidRPr="00616E66" w:rsidRDefault="00F96D7F" w:rsidP="00F1222F">
            <w:pPr>
              <w:pStyle w:val="Table8ptHeading-ASDEFCON"/>
              <w:rPr>
                <w:caps/>
              </w:rPr>
            </w:pPr>
            <w:r w:rsidRPr="00616E66">
              <w:t>Non-Compliance</w:t>
            </w:r>
          </w:p>
        </w:tc>
        <w:tc>
          <w:tcPr>
            <w:tcW w:w="1843" w:type="dxa"/>
            <w:shd w:val="clear" w:color="auto" w:fill="F2F2F2" w:themeFill="background1" w:themeFillShade="F2"/>
          </w:tcPr>
          <w:p w14:paraId="24F1CFC1" w14:textId="77777777" w:rsidR="00F96D7F" w:rsidRPr="00616E66" w:rsidRDefault="00F96D7F" w:rsidP="00F1222F">
            <w:pPr>
              <w:pStyle w:val="Table8ptHeading-ASDEFCON"/>
              <w:rPr>
                <w:caps/>
              </w:rPr>
            </w:pPr>
            <w:r w:rsidRPr="00616E66">
              <w:t>Comments</w:t>
            </w:r>
          </w:p>
        </w:tc>
        <w:tc>
          <w:tcPr>
            <w:tcW w:w="1684" w:type="dxa"/>
            <w:shd w:val="clear" w:color="auto" w:fill="F2F2F2" w:themeFill="background1" w:themeFillShade="F2"/>
          </w:tcPr>
          <w:p w14:paraId="6BBBF85A" w14:textId="77777777" w:rsidR="00F96D7F" w:rsidRPr="00616E66" w:rsidRDefault="00F96D7F" w:rsidP="00F1222F">
            <w:pPr>
              <w:pStyle w:val="Table8ptHeading-ASDEFCON"/>
            </w:pPr>
            <w:r w:rsidRPr="00616E66">
              <w:t xml:space="preserve">Location in Tender </w:t>
            </w:r>
          </w:p>
        </w:tc>
      </w:tr>
      <w:tr w:rsidR="00F96D7F" w:rsidRPr="00DA290C" w14:paraId="471F20F6" w14:textId="77777777" w:rsidTr="00F1222F">
        <w:trPr>
          <w:jc w:val="center"/>
        </w:trPr>
        <w:tc>
          <w:tcPr>
            <w:tcW w:w="2608" w:type="dxa"/>
            <w:shd w:val="clear" w:color="auto" w:fill="F2F2F2" w:themeFill="background1" w:themeFillShade="F2"/>
          </w:tcPr>
          <w:p w14:paraId="44C91583" w14:textId="77777777" w:rsidR="00F96D7F" w:rsidRPr="00616E66" w:rsidRDefault="00F96D7F" w:rsidP="00F1222F">
            <w:pPr>
              <w:pStyle w:val="Table8ptHeading-ASDEFCON"/>
            </w:pPr>
          </w:p>
        </w:tc>
        <w:tc>
          <w:tcPr>
            <w:tcW w:w="1276" w:type="dxa"/>
            <w:shd w:val="clear" w:color="auto" w:fill="F2F2F2" w:themeFill="background1" w:themeFillShade="F2"/>
          </w:tcPr>
          <w:p w14:paraId="714B24E5" w14:textId="77777777" w:rsidR="00F96D7F" w:rsidRPr="00616E66" w:rsidRDefault="00F96D7F" w:rsidP="00F1222F">
            <w:pPr>
              <w:pStyle w:val="Table8ptHeading-ASDEFCON"/>
              <w:rPr>
                <w:caps/>
              </w:rPr>
            </w:pPr>
            <w:r w:rsidRPr="006C6FB0">
              <w:t>(a)</w:t>
            </w:r>
          </w:p>
        </w:tc>
        <w:tc>
          <w:tcPr>
            <w:tcW w:w="1913" w:type="dxa"/>
            <w:shd w:val="clear" w:color="auto" w:fill="F2F2F2" w:themeFill="background1" w:themeFillShade="F2"/>
          </w:tcPr>
          <w:p w14:paraId="6AD34B04" w14:textId="77777777" w:rsidR="00F96D7F" w:rsidRPr="00616E66" w:rsidRDefault="00F96D7F" w:rsidP="00F1222F">
            <w:pPr>
              <w:pStyle w:val="Table8ptHeading-ASDEFCON"/>
              <w:rPr>
                <w:caps/>
              </w:rPr>
            </w:pPr>
            <w:r w:rsidRPr="006C6FB0">
              <w:t>(b)</w:t>
            </w:r>
          </w:p>
        </w:tc>
        <w:tc>
          <w:tcPr>
            <w:tcW w:w="1843" w:type="dxa"/>
            <w:shd w:val="clear" w:color="auto" w:fill="F2F2F2" w:themeFill="background1" w:themeFillShade="F2"/>
          </w:tcPr>
          <w:p w14:paraId="46F1D2F6" w14:textId="77777777" w:rsidR="00F96D7F" w:rsidRPr="00616E66" w:rsidRDefault="00F96D7F" w:rsidP="00F1222F">
            <w:pPr>
              <w:pStyle w:val="Table8ptHeading-ASDEFCON"/>
              <w:rPr>
                <w:caps/>
              </w:rPr>
            </w:pPr>
            <w:r w:rsidRPr="006C6FB0">
              <w:t>(c)</w:t>
            </w:r>
          </w:p>
        </w:tc>
        <w:tc>
          <w:tcPr>
            <w:tcW w:w="1684" w:type="dxa"/>
            <w:shd w:val="clear" w:color="auto" w:fill="F2F2F2" w:themeFill="background1" w:themeFillShade="F2"/>
          </w:tcPr>
          <w:p w14:paraId="4637009B" w14:textId="77777777" w:rsidR="00F96D7F" w:rsidRPr="00616E66" w:rsidRDefault="00F96D7F" w:rsidP="00F1222F">
            <w:pPr>
              <w:pStyle w:val="Table8ptHeading-ASDEFCON"/>
              <w:rPr>
                <w:caps/>
              </w:rPr>
            </w:pPr>
            <w:r w:rsidRPr="006C6FB0">
              <w:t>(d)</w:t>
            </w:r>
          </w:p>
        </w:tc>
      </w:tr>
      <w:tr w:rsidR="00F96D7F" w:rsidRPr="00DA290C" w14:paraId="54D53A5E" w14:textId="77777777" w:rsidTr="00F1222F">
        <w:trPr>
          <w:jc w:val="center"/>
        </w:trPr>
        <w:tc>
          <w:tcPr>
            <w:tcW w:w="2608" w:type="dxa"/>
          </w:tcPr>
          <w:p w14:paraId="1040515D" w14:textId="77777777" w:rsidR="00F96D7F" w:rsidRPr="00616E66" w:rsidRDefault="00F96D7F" w:rsidP="00545C4B">
            <w:pPr>
              <w:pStyle w:val="Table8ptText-ASDEFCON"/>
            </w:pPr>
            <w:r w:rsidRPr="00616E66">
              <w:t xml:space="preserve">Annexes (excluding Annex B) to </w:t>
            </w:r>
            <w:r>
              <w:t xml:space="preserve">the </w:t>
            </w:r>
            <w:r w:rsidRPr="00616E66">
              <w:t>COT</w:t>
            </w:r>
          </w:p>
        </w:tc>
        <w:tc>
          <w:tcPr>
            <w:tcW w:w="1276" w:type="dxa"/>
          </w:tcPr>
          <w:p w14:paraId="0E7E2804" w14:textId="77777777" w:rsidR="00F96D7F" w:rsidRPr="00616E66" w:rsidRDefault="00F96D7F" w:rsidP="00F1222F">
            <w:pPr>
              <w:pStyle w:val="Table8ptText-ASDEFCON"/>
            </w:pPr>
          </w:p>
        </w:tc>
        <w:tc>
          <w:tcPr>
            <w:tcW w:w="1913" w:type="dxa"/>
          </w:tcPr>
          <w:p w14:paraId="18D1E305" w14:textId="77777777" w:rsidR="00F96D7F" w:rsidRPr="00616E66" w:rsidRDefault="00F96D7F" w:rsidP="00F1222F">
            <w:pPr>
              <w:pStyle w:val="Table8ptText-ASDEFCON"/>
            </w:pPr>
          </w:p>
        </w:tc>
        <w:tc>
          <w:tcPr>
            <w:tcW w:w="1843" w:type="dxa"/>
          </w:tcPr>
          <w:p w14:paraId="46FEE7D2" w14:textId="77777777" w:rsidR="00F96D7F" w:rsidRPr="00616E66" w:rsidRDefault="00F96D7F" w:rsidP="00F1222F">
            <w:pPr>
              <w:pStyle w:val="Table8ptText-ASDEFCON"/>
            </w:pPr>
          </w:p>
        </w:tc>
        <w:tc>
          <w:tcPr>
            <w:tcW w:w="1684" w:type="dxa"/>
          </w:tcPr>
          <w:p w14:paraId="3C103530" w14:textId="77777777" w:rsidR="00F96D7F" w:rsidRPr="00616E66" w:rsidRDefault="00F96D7F" w:rsidP="00F1222F">
            <w:pPr>
              <w:pStyle w:val="Table8ptText-ASDEFCON"/>
            </w:pPr>
          </w:p>
        </w:tc>
      </w:tr>
      <w:tr w:rsidR="00F96D7F" w:rsidRPr="00DA290C" w14:paraId="0F24C644" w14:textId="77777777" w:rsidTr="00F1222F">
        <w:trPr>
          <w:jc w:val="center"/>
        </w:trPr>
        <w:tc>
          <w:tcPr>
            <w:tcW w:w="2608" w:type="dxa"/>
          </w:tcPr>
          <w:p w14:paraId="132D1060" w14:textId="77777777" w:rsidR="00F96D7F" w:rsidRPr="00616E66" w:rsidRDefault="00F96D7F" w:rsidP="00545C4B">
            <w:pPr>
              <w:pStyle w:val="Table8ptText-ASDEFCON"/>
              <w:rPr>
                <w:caps/>
              </w:rPr>
            </w:pPr>
            <w:r w:rsidRPr="00616E66">
              <w:t>Draft COC</w:t>
            </w:r>
          </w:p>
        </w:tc>
        <w:tc>
          <w:tcPr>
            <w:tcW w:w="1276" w:type="dxa"/>
          </w:tcPr>
          <w:p w14:paraId="42D9FFC0" w14:textId="77777777" w:rsidR="00F96D7F" w:rsidRPr="00616E66" w:rsidRDefault="00F96D7F" w:rsidP="00F1222F">
            <w:pPr>
              <w:pStyle w:val="Table8ptText-ASDEFCON"/>
            </w:pPr>
          </w:p>
        </w:tc>
        <w:tc>
          <w:tcPr>
            <w:tcW w:w="1913" w:type="dxa"/>
          </w:tcPr>
          <w:p w14:paraId="40355087" w14:textId="77777777" w:rsidR="00F96D7F" w:rsidRPr="00616E66" w:rsidRDefault="00F96D7F" w:rsidP="00F1222F">
            <w:pPr>
              <w:pStyle w:val="Table8ptText-ASDEFCON"/>
            </w:pPr>
          </w:p>
        </w:tc>
        <w:tc>
          <w:tcPr>
            <w:tcW w:w="1843" w:type="dxa"/>
          </w:tcPr>
          <w:p w14:paraId="585F1479" w14:textId="77777777" w:rsidR="00F96D7F" w:rsidRPr="00616E66" w:rsidRDefault="00F96D7F" w:rsidP="00F1222F">
            <w:pPr>
              <w:pStyle w:val="Table8ptText-ASDEFCON"/>
            </w:pPr>
          </w:p>
        </w:tc>
        <w:tc>
          <w:tcPr>
            <w:tcW w:w="1684" w:type="dxa"/>
          </w:tcPr>
          <w:p w14:paraId="52A14018" w14:textId="77777777" w:rsidR="00F96D7F" w:rsidRPr="00616E66" w:rsidRDefault="00F96D7F" w:rsidP="00F1222F">
            <w:pPr>
              <w:pStyle w:val="Table8ptText-ASDEFCON"/>
            </w:pPr>
          </w:p>
        </w:tc>
      </w:tr>
      <w:tr w:rsidR="00F96D7F" w:rsidRPr="00DA290C" w14:paraId="221910D6" w14:textId="77777777" w:rsidTr="00F1222F">
        <w:trPr>
          <w:jc w:val="center"/>
        </w:trPr>
        <w:tc>
          <w:tcPr>
            <w:tcW w:w="2608" w:type="dxa"/>
          </w:tcPr>
          <w:p w14:paraId="10D6E79D" w14:textId="77777777" w:rsidR="00F96D7F" w:rsidRPr="00616E66" w:rsidRDefault="00F96D7F" w:rsidP="00545C4B">
            <w:pPr>
              <w:pStyle w:val="Table8ptText-ASDEFCON"/>
              <w:rPr>
                <w:caps/>
              </w:rPr>
            </w:pPr>
            <w:r w:rsidRPr="00616E66">
              <w:t>Attachments to draft COC</w:t>
            </w:r>
          </w:p>
        </w:tc>
        <w:tc>
          <w:tcPr>
            <w:tcW w:w="1276" w:type="dxa"/>
          </w:tcPr>
          <w:p w14:paraId="1F801B66" w14:textId="77777777" w:rsidR="00F96D7F" w:rsidRPr="00616E66" w:rsidRDefault="00F96D7F" w:rsidP="00F1222F">
            <w:pPr>
              <w:pStyle w:val="Table8ptText-ASDEFCON"/>
            </w:pPr>
          </w:p>
        </w:tc>
        <w:tc>
          <w:tcPr>
            <w:tcW w:w="1913" w:type="dxa"/>
          </w:tcPr>
          <w:p w14:paraId="10A7D5B9" w14:textId="77777777" w:rsidR="00F96D7F" w:rsidRPr="00616E66" w:rsidRDefault="00F96D7F" w:rsidP="00F1222F">
            <w:pPr>
              <w:pStyle w:val="Table8ptText-ASDEFCON"/>
            </w:pPr>
          </w:p>
        </w:tc>
        <w:tc>
          <w:tcPr>
            <w:tcW w:w="1843" w:type="dxa"/>
          </w:tcPr>
          <w:p w14:paraId="11BEE07E" w14:textId="77777777" w:rsidR="00F96D7F" w:rsidRPr="00616E66" w:rsidRDefault="00F96D7F" w:rsidP="00F1222F">
            <w:pPr>
              <w:pStyle w:val="Table8ptText-ASDEFCON"/>
            </w:pPr>
          </w:p>
        </w:tc>
        <w:tc>
          <w:tcPr>
            <w:tcW w:w="1684" w:type="dxa"/>
          </w:tcPr>
          <w:p w14:paraId="62B703C9" w14:textId="77777777" w:rsidR="00F96D7F" w:rsidRPr="00616E66" w:rsidRDefault="00F96D7F" w:rsidP="00F1222F">
            <w:pPr>
              <w:pStyle w:val="Table8ptText-ASDEFCON"/>
            </w:pPr>
          </w:p>
        </w:tc>
      </w:tr>
      <w:tr w:rsidR="00F96D7F" w:rsidRPr="00DA290C" w14:paraId="2A8216D0" w14:textId="77777777" w:rsidTr="00F1222F">
        <w:trPr>
          <w:jc w:val="center"/>
        </w:trPr>
        <w:tc>
          <w:tcPr>
            <w:tcW w:w="2608" w:type="dxa"/>
          </w:tcPr>
          <w:p w14:paraId="36A79AEA" w14:textId="77777777" w:rsidR="00F96D7F" w:rsidRPr="00616E66" w:rsidRDefault="00F96D7F" w:rsidP="00545C4B">
            <w:pPr>
              <w:pStyle w:val="Table8ptText-ASDEFCON"/>
            </w:pPr>
            <w:r w:rsidRPr="00616E66">
              <w:t>Draft SOW</w:t>
            </w:r>
          </w:p>
        </w:tc>
        <w:tc>
          <w:tcPr>
            <w:tcW w:w="1276" w:type="dxa"/>
          </w:tcPr>
          <w:p w14:paraId="56EECD30" w14:textId="77777777" w:rsidR="00F96D7F" w:rsidRPr="00616E66" w:rsidRDefault="00F96D7F" w:rsidP="00F1222F">
            <w:pPr>
              <w:pStyle w:val="Table8ptText-ASDEFCON"/>
            </w:pPr>
          </w:p>
        </w:tc>
        <w:tc>
          <w:tcPr>
            <w:tcW w:w="1913" w:type="dxa"/>
          </w:tcPr>
          <w:p w14:paraId="22427D89" w14:textId="77777777" w:rsidR="00F96D7F" w:rsidRPr="00616E66" w:rsidRDefault="00F96D7F" w:rsidP="00F1222F">
            <w:pPr>
              <w:pStyle w:val="Table8ptText-ASDEFCON"/>
            </w:pPr>
          </w:p>
        </w:tc>
        <w:tc>
          <w:tcPr>
            <w:tcW w:w="1843" w:type="dxa"/>
          </w:tcPr>
          <w:p w14:paraId="6BD6B51A" w14:textId="77777777" w:rsidR="00F96D7F" w:rsidRPr="00616E66" w:rsidRDefault="00F96D7F" w:rsidP="00F1222F">
            <w:pPr>
              <w:pStyle w:val="Table8ptText-ASDEFCON"/>
            </w:pPr>
          </w:p>
        </w:tc>
        <w:tc>
          <w:tcPr>
            <w:tcW w:w="1684" w:type="dxa"/>
          </w:tcPr>
          <w:p w14:paraId="26EE9976" w14:textId="77777777" w:rsidR="00F96D7F" w:rsidRPr="00616E66" w:rsidRDefault="00F96D7F" w:rsidP="00F1222F">
            <w:pPr>
              <w:pStyle w:val="Table8ptText-ASDEFCON"/>
            </w:pPr>
          </w:p>
        </w:tc>
      </w:tr>
      <w:tr w:rsidR="00F96D7F" w:rsidRPr="00DA290C" w14:paraId="7A3EF0B5" w14:textId="77777777" w:rsidTr="00F1222F">
        <w:trPr>
          <w:jc w:val="center"/>
        </w:trPr>
        <w:tc>
          <w:tcPr>
            <w:tcW w:w="2608" w:type="dxa"/>
          </w:tcPr>
          <w:p w14:paraId="5BB20653" w14:textId="21C1AD2F" w:rsidR="00F96D7F" w:rsidRPr="00616E66" w:rsidRDefault="00F96D7F" w:rsidP="00545C4B">
            <w:pPr>
              <w:pStyle w:val="Table8ptText-ASDEFCON"/>
            </w:pPr>
            <w:r w:rsidRPr="00616E66">
              <w:t>Annexes to</w:t>
            </w:r>
            <w:r w:rsidR="00911466">
              <w:t xml:space="preserve"> the</w:t>
            </w:r>
            <w:r w:rsidRPr="00616E66">
              <w:t xml:space="preserve"> draft SOW</w:t>
            </w:r>
            <w:r w:rsidR="00911466">
              <w:t xml:space="preserve"> (excluding Annexes A and B)</w:t>
            </w:r>
          </w:p>
        </w:tc>
        <w:tc>
          <w:tcPr>
            <w:tcW w:w="1276" w:type="dxa"/>
          </w:tcPr>
          <w:p w14:paraId="57A9730C" w14:textId="77777777" w:rsidR="00F96D7F" w:rsidRPr="00616E66" w:rsidRDefault="00F96D7F" w:rsidP="00F1222F">
            <w:pPr>
              <w:pStyle w:val="Table8ptText-ASDEFCON"/>
            </w:pPr>
          </w:p>
        </w:tc>
        <w:tc>
          <w:tcPr>
            <w:tcW w:w="1913" w:type="dxa"/>
          </w:tcPr>
          <w:p w14:paraId="1AAF657C" w14:textId="77777777" w:rsidR="00F96D7F" w:rsidRPr="00616E66" w:rsidRDefault="00F96D7F" w:rsidP="00F1222F">
            <w:pPr>
              <w:pStyle w:val="Table8ptText-ASDEFCON"/>
            </w:pPr>
          </w:p>
        </w:tc>
        <w:tc>
          <w:tcPr>
            <w:tcW w:w="1843" w:type="dxa"/>
          </w:tcPr>
          <w:p w14:paraId="55D4FC85" w14:textId="77777777" w:rsidR="00F96D7F" w:rsidRPr="00616E66" w:rsidRDefault="00F96D7F" w:rsidP="00F1222F">
            <w:pPr>
              <w:pStyle w:val="Table8ptText-ASDEFCON"/>
            </w:pPr>
          </w:p>
        </w:tc>
        <w:tc>
          <w:tcPr>
            <w:tcW w:w="1684" w:type="dxa"/>
          </w:tcPr>
          <w:p w14:paraId="66E8562D" w14:textId="77777777" w:rsidR="00F96D7F" w:rsidRPr="00616E66" w:rsidRDefault="00F96D7F" w:rsidP="00F1222F">
            <w:pPr>
              <w:pStyle w:val="Table8ptText-ASDEFCON"/>
            </w:pPr>
          </w:p>
        </w:tc>
      </w:tr>
      <w:tr w:rsidR="00F96D7F" w:rsidRPr="00DA290C" w14:paraId="402B7D64" w14:textId="77777777" w:rsidTr="00F1222F">
        <w:trPr>
          <w:jc w:val="center"/>
        </w:trPr>
        <w:tc>
          <w:tcPr>
            <w:tcW w:w="2608" w:type="dxa"/>
          </w:tcPr>
          <w:p w14:paraId="5BA55354" w14:textId="77777777" w:rsidR="00F96D7F" w:rsidRPr="00616E66" w:rsidRDefault="00F96D7F" w:rsidP="00545C4B">
            <w:pPr>
              <w:pStyle w:val="Table8ptText-ASDEFCON"/>
            </w:pPr>
            <w:r w:rsidRPr="00616E66">
              <w:t>Draft Data Item Descriptions</w:t>
            </w:r>
          </w:p>
        </w:tc>
        <w:tc>
          <w:tcPr>
            <w:tcW w:w="1276" w:type="dxa"/>
          </w:tcPr>
          <w:p w14:paraId="707A95DA" w14:textId="77777777" w:rsidR="00F96D7F" w:rsidRPr="00616E66" w:rsidRDefault="00F96D7F" w:rsidP="00F1222F">
            <w:pPr>
              <w:pStyle w:val="Table8ptText-ASDEFCON"/>
            </w:pPr>
          </w:p>
        </w:tc>
        <w:tc>
          <w:tcPr>
            <w:tcW w:w="1913" w:type="dxa"/>
          </w:tcPr>
          <w:p w14:paraId="29D3D252" w14:textId="77777777" w:rsidR="00F96D7F" w:rsidRPr="00616E66" w:rsidRDefault="00F96D7F" w:rsidP="00F1222F">
            <w:pPr>
              <w:pStyle w:val="Table8ptText-ASDEFCON"/>
            </w:pPr>
          </w:p>
        </w:tc>
        <w:tc>
          <w:tcPr>
            <w:tcW w:w="1843" w:type="dxa"/>
          </w:tcPr>
          <w:p w14:paraId="3E384CA9" w14:textId="77777777" w:rsidR="00F96D7F" w:rsidRPr="00616E66" w:rsidRDefault="00F96D7F" w:rsidP="00F1222F">
            <w:pPr>
              <w:pStyle w:val="Table8ptText-ASDEFCON"/>
            </w:pPr>
          </w:p>
        </w:tc>
        <w:tc>
          <w:tcPr>
            <w:tcW w:w="1684" w:type="dxa"/>
          </w:tcPr>
          <w:p w14:paraId="10E1C411" w14:textId="77777777" w:rsidR="00F96D7F" w:rsidRPr="00616E66" w:rsidRDefault="00F96D7F" w:rsidP="00F1222F">
            <w:pPr>
              <w:pStyle w:val="Table8ptText-ASDEFCON"/>
            </w:pPr>
          </w:p>
        </w:tc>
      </w:tr>
    </w:tbl>
    <w:p w14:paraId="3D3E4AAC" w14:textId="77777777" w:rsidR="00707384" w:rsidRPr="00770A78" w:rsidRDefault="00707384" w:rsidP="00770A78">
      <w:pPr>
        <w:sectPr w:rsidR="00707384" w:rsidRPr="00770A78" w:rsidSect="00354FC6">
          <w:headerReference w:type="default" r:id="rId22"/>
          <w:footerReference w:type="default" r:id="rId23"/>
          <w:pgSz w:w="11907" w:h="16840" w:code="9"/>
          <w:pgMar w:top="1304" w:right="1417" w:bottom="907" w:left="1417" w:header="567" w:footer="567" w:gutter="0"/>
          <w:cols w:space="720"/>
          <w:docGrid w:linePitch="272"/>
        </w:sectPr>
      </w:pPr>
      <w:bookmarkStart w:id="33" w:name="_Toc99884486"/>
    </w:p>
    <w:p w14:paraId="16E39D91" w14:textId="2E470EB0" w:rsidR="00707384" w:rsidRPr="00616E66" w:rsidRDefault="00707384" w:rsidP="00707384">
      <w:pPr>
        <w:pStyle w:val="ASDEFCONTitle"/>
      </w:pPr>
      <w:r w:rsidRPr="00616E66">
        <w:lastRenderedPageBreak/>
        <w:t>TENDERER’S DEED OF UNDERTAKING (CORE)</w:t>
      </w:r>
      <w:bookmarkEnd w:id="33"/>
    </w:p>
    <w:p w14:paraId="35207162" w14:textId="77777777" w:rsidR="00707384" w:rsidRPr="00616E66" w:rsidRDefault="00707384" w:rsidP="00707384">
      <w:pPr>
        <w:pStyle w:val="NoteToTenderers-ASDEFCON"/>
      </w:pPr>
      <w:bookmarkStart w:id="34" w:name="_Toc99884487"/>
      <w:bookmarkStart w:id="35" w:name="_Toc229479578"/>
      <w:bookmarkStart w:id="36" w:name="_Toc229971193"/>
      <w:bookmarkStart w:id="37" w:name="_Toc231180544"/>
      <w:bookmarkStart w:id="38" w:name="_Toc238287745"/>
      <w:bookmarkStart w:id="39" w:name="_Toc238288642"/>
      <w:r w:rsidRPr="00616E66">
        <w:t>Note to tenderers:  Tenderers must provide a deed in the following format.</w:t>
      </w:r>
    </w:p>
    <w:p w14:paraId="38AA8ECC" w14:textId="0C822B1D" w:rsidR="00707384" w:rsidRPr="00616E66" w:rsidRDefault="00707384" w:rsidP="00545C4B">
      <w:pPr>
        <w:pStyle w:val="ASDEFCONNormal"/>
        <w:rPr>
          <w:b/>
          <w:i/>
        </w:rPr>
      </w:pPr>
      <w:r w:rsidRPr="00616E66">
        <w:t xml:space="preserve">This deed poll is made on the </w:t>
      </w:r>
      <w:r w:rsidR="008E09A1">
        <w:rPr>
          <w:b/>
        </w:rPr>
        <w:fldChar w:fldCharType="begin">
          <w:ffData>
            <w:name w:val=""/>
            <w:enabled/>
            <w:calcOnExit w:val="0"/>
            <w:textInput>
              <w:default w:val="(…INSERT DATE…)"/>
            </w:textInput>
          </w:ffData>
        </w:fldChar>
      </w:r>
      <w:r w:rsidR="008E09A1">
        <w:rPr>
          <w:b/>
        </w:rPr>
        <w:instrText xml:space="preserve"> FORMTEXT </w:instrText>
      </w:r>
      <w:r w:rsidR="008E09A1">
        <w:rPr>
          <w:b/>
        </w:rPr>
      </w:r>
      <w:r w:rsidR="008E09A1">
        <w:rPr>
          <w:b/>
        </w:rPr>
        <w:fldChar w:fldCharType="separate"/>
      </w:r>
      <w:r w:rsidR="008E09A1">
        <w:rPr>
          <w:b/>
          <w:noProof/>
        </w:rPr>
        <w:t>(…INSERT DATE…)</w:t>
      </w:r>
      <w:r w:rsidR="008E09A1">
        <w:rPr>
          <w:b/>
        </w:rPr>
        <w:fldChar w:fldCharType="end"/>
      </w:r>
    </w:p>
    <w:p w14:paraId="02350BEB" w14:textId="77777777" w:rsidR="00707384" w:rsidRPr="00616E66" w:rsidRDefault="00707384" w:rsidP="00545C4B">
      <w:pPr>
        <w:pStyle w:val="Table10ptText-ASDEFCON"/>
      </w:pPr>
      <w:r w:rsidRPr="00616E66">
        <w:t>BY:</w:t>
      </w:r>
    </w:p>
    <w:tbl>
      <w:tblPr>
        <w:tblW w:w="0" w:type="auto"/>
        <w:tblLayout w:type="fixed"/>
        <w:tblLook w:val="01E0" w:firstRow="1" w:lastRow="1" w:firstColumn="1" w:lastColumn="1" w:noHBand="0" w:noVBand="0"/>
      </w:tblPr>
      <w:tblGrid>
        <w:gridCol w:w="8882"/>
      </w:tblGrid>
      <w:tr w:rsidR="00707384" w:rsidRPr="00DA290C" w14:paraId="31C57F21" w14:textId="77777777" w:rsidTr="00F1222F">
        <w:trPr>
          <w:trHeight w:val="468"/>
        </w:trPr>
        <w:tc>
          <w:tcPr>
            <w:tcW w:w="8882" w:type="dxa"/>
          </w:tcPr>
          <w:p w14:paraId="4816E7C0" w14:textId="78BCB75F" w:rsidR="00707384" w:rsidRPr="002273BD" w:rsidRDefault="008E09A1" w:rsidP="00F1222F">
            <w:pPr>
              <w:pStyle w:val="Table10ptText-ASDEFCON"/>
            </w:pPr>
            <w:r>
              <w:rPr>
                <w:b/>
              </w:rPr>
              <w:fldChar w:fldCharType="begin">
                <w:ffData>
                  <w:name w:val=""/>
                  <w:enabled/>
                  <w:calcOnExit w:val="0"/>
                  <w:textInput>
                    <w:default w:val="(…INSERT NAME, ACN/ABN and ARBN If APPLICABLE…)"/>
                  </w:textInput>
                </w:ffData>
              </w:fldChar>
            </w:r>
            <w:r>
              <w:rPr>
                <w:b/>
              </w:rPr>
              <w:instrText xml:space="preserve"> FORMTEXT </w:instrText>
            </w:r>
            <w:r>
              <w:rPr>
                <w:b/>
              </w:rPr>
            </w:r>
            <w:r>
              <w:rPr>
                <w:b/>
              </w:rPr>
              <w:fldChar w:fldCharType="separate"/>
            </w:r>
            <w:r>
              <w:rPr>
                <w:b/>
                <w:noProof/>
              </w:rPr>
              <w:t>(…INSERT NAME, ACN/ABN and ARBN If APPLICABLE…)</w:t>
            </w:r>
            <w:r>
              <w:rPr>
                <w:b/>
              </w:rPr>
              <w:fldChar w:fldCharType="end"/>
            </w:r>
            <w:r w:rsidR="00707384" w:rsidRPr="002273BD">
              <w:t xml:space="preserve"> (</w:t>
            </w:r>
            <w:r w:rsidR="00707384">
              <w:t>‘</w:t>
            </w:r>
            <w:r w:rsidR="00707384" w:rsidRPr="002273BD">
              <w:t>Tenderer</w:t>
            </w:r>
            <w:r w:rsidR="00707384">
              <w:t>’</w:t>
            </w:r>
            <w:r w:rsidR="00707384" w:rsidRPr="002273BD">
              <w:t>)</w:t>
            </w:r>
          </w:p>
        </w:tc>
      </w:tr>
    </w:tbl>
    <w:p w14:paraId="00AADF52" w14:textId="77777777" w:rsidR="00707384" w:rsidRPr="00616E66" w:rsidRDefault="00707384" w:rsidP="00032AF6">
      <w:pPr>
        <w:pStyle w:val="ATTANNLV1-ASDEFCON"/>
        <w:numPr>
          <w:ilvl w:val="0"/>
          <w:numId w:val="48"/>
        </w:numPr>
      </w:pPr>
      <w:r w:rsidRPr="00616E66">
        <w:t xml:space="preserve">DECLARATIONS </w:t>
      </w:r>
      <w:r w:rsidRPr="004D72AD">
        <w:rPr>
          <w:rFonts w:eastAsia="SimSun"/>
          <w:lang w:eastAsia="zh-CN"/>
        </w:rPr>
        <w:t>(CORE)</w:t>
      </w:r>
    </w:p>
    <w:p w14:paraId="36460775" w14:textId="0B00790D" w:rsidR="00707384" w:rsidRPr="00616E66" w:rsidRDefault="00797B9F" w:rsidP="00707384">
      <w:pPr>
        <w:pStyle w:val="ATTANNLV2-ASDEFCON"/>
      </w:pPr>
      <w:r>
        <w:t>T</w:t>
      </w:r>
      <w:r w:rsidR="00707384" w:rsidRPr="00616E66">
        <w:t>his deed poll is for the benefit of the Commonwealth of Australia as represented by the Department of Defence ABN 68 706 814 312 (</w:t>
      </w:r>
      <w:r w:rsidR="00707384">
        <w:t>'</w:t>
      </w:r>
      <w:r w:rsidR="00707384" w:rsidRPr="00616E66">
        <w:rPr>
          <w:b/>
        </w:rPr>
        <w:t>Commonwealth</w:t>
      </w:r>
      <w:r w:rsidR="00707384" w:rsidRPr="00CD2C66">
        <w:t>'</w:t>
      </w:r>
      <w:r w:rsidR="00707384" w:rsidRPr="00616E66">
        <w:t>).</w:t>
      </w:r>
    </w:p>
    <w:p w14:paraId="3798F5F6" w14:textId="7AD3AE6B" w:rsidR="00707384" w:rsidRPr="00616E66" w:rsidRDefault="00707384" w:rsidP="00707384">
      <w:pPr>
        <w:pStyle w:val="ATTANNLV2-ASDEFCON"/>
      </w:pPr>
      <w:r w:rsidRPr="00616E66">
        <w:t xml:space="preserve">This deed poll is provided in connection with the Request for Tender </w:t>
      </w:r>
      <w:r w:rsidR="008E09A1">
        <w:rPr>
          <w:b/>
        </w:rPr>
        <w:fldChar w:fldCharType="begin">
          <w:ffData>
            <w:name w:val="Text8"/>
            <w:enabled/>
            <w:calcOnExit w:val="0"/>
            <w:textInput>
              <w:default w:val="[…INSERT RFT NUMBER…]"/>
            </w:textInput>
          </w:ffData>
        </w:fldChar>
      </w:r>
      <w:r w:rsidR="008E09A1">
        <w:rPr>
          <w:b/>
        </w:rPr>
        <w:instrText xml:space="preserve"> </w:instrText>
      </w:r>
      <w:bookmarkStart w:id="40" w:name="Text8"/>
      <w:r w:rsidR="008E09A1">
        <w:rPr>
          <w:b/>
        </w:rPr>
        <w:instrText xml:space="preserve">FORMTEXT </w:instrText>
      </w:r>
      <w:r w:rsidR="008E09A1">
        <w:rPr>
          <w:b/>
        </w:rPr>
      </w:r>
      <w:r w:rsidR="008E09A1">
        <w:rPr>
          <w:b/>
        </w:rPr>
        <w:fldChar w:fldCharType="separate"/>
      </w:r>
      <w:r w:rsidR="008E09A1">
        <w:rPr>
          <w:b/>
          <w:noProof/>
        </w:rPr>
        <w:t>[…INSERT RFT NUMBER…]</w:t>
      </w:r>
      <w:r w:rsidR="008E09A1">
        <w:rPr>
          <w:b/>
        </w:rPr>
        <w:fldChar w:fldCharType="end"/>
      </w:r>
      <w:bookmarkEnd w:id="40"/>
      <w:r w:rsidRPr="00616E66">
        <w:t xml:space="preserve"> (</w:t>
      </w:r>
      <w:r w:rsidRPr="00616E66">
        <w:rPr>
          <w:b/>
        </w:rPr>
        <w:t>RFT</w:t>
      </w:r>
      <w:r w:rsidRPr="00616E66">
        <w:t>) issued by the Commonwealth and the tender (</w:t>
      </w:r>
      <w:r>
        <w:t>'</w:t>
      </w:r>
      <w:r w:rsidRPr="00616E66">
        <w:rPr>
          <w:b/>
        </w:rPr>
        <w:t>Tender</w:t>
      </w:r>
      <w:r w:rsidRPr="00CD2C66">
        <w:t>'</w:t>
      </w:r>
      <w:r w:rsidRPr="00616E66">
        <w:t>) submitted by the Tenderer in response to the RFT.  Terms defined in the RFT have the same meaning when used in this deed poll.</w:t>
      </w:r>
    </w:p>
    <w:p w14:paraId="0220B73C" w14:textId="77777777" w:rsidR="00707384" w:rsidRDefault="00707384" w:rsidP="00707384">
      <w:pPr>
        <w:pStyle w:val="ATTANNLV2-ASDEFCON"/>
      </w:pPr>
      <w:r>
        <w:t>For the avoidance of doubt, the RFT process includes any ODIA process conducted by the Commonwealth and a reference to a Tender in this deed poll includes a reference to a Tender, or part of a Tender, submitted to the Commonwealth pursuant to any ODIA process.</w:t>
      </w:r>
    </w:p>
    <w:p w14:paraId="7DEF100F" w14:textId="77777777" w:rsidR="0085209A" w:rsidRDefault="0085209A" w:rsidP="0085209A">
      <w:pPr>
        <w:pStyle w:val="ATTANNLV2-ASDEFCON"/>
      </w:pPr>
      <w:r>
        <w:rPr>
          <w:rFonts w:eastAsia="SimSun"/>
          <w:lang w:eastAsia="zh-CN"/>
        </w:rPr>
        <w:t xml:space="preserve">Each </w:t>
      </w:r>
      <w:r>
        <w:t xml:space="preserve">representation and warranty in this deed poll is given: </w:t>
      </w:r>
    </w:p>
    <w:p w14:paraId="57481725" w14:textId="77777777" w:rsidR="0085209A" w:rsidRDefault="0085209A" w:rsidP="0085209A">
      <w:pPr>
        <w:pStyle w:val="ATTANNLV3-ASDEFCON"/>
      </w:pPr>
      <w:r>
        <w:t>as at the date of this deed poll; and</w:t>
      </w:r>
    </w:p>
    <w:p w14:paraId="4300550B" w14:textId="0F02B49C" w:rsidR="0085209A" w:rsidRDefault="0085209A" w:rsidP="0085209A">
      <w:pPr>
        <w:pStyle w:val="ATTANNLV3-ASDEFCON"/>
      </w:pPr>
      <w:proofErr w:type="gramStart"/>
      <w:r>
        <w:t>on</w:t>
      </w:r>
      <w:proofErr w:type="gramEnd"/>
      <w:r>
        <w:t xml:space="preserve"> each date that the Tenderer resubmits any part of its tender under the RFT.</w:t>
      </w:r>
    </w:p>
    <w:p w14:paraId="087BEEEA" w14:textId="77777777" w:rsidR="00707384" w:rsidRPr="00616E66" w:rsidRDefault="00707384" w:rsidP="00707384">
      <w:pPr>
        <w:pStyle w:val="ATTANNLV2-ASDEFCON"/>
      </w:pPr>
      <w:r w:rsidRPr="00616E66">
        <w:t>The Tenderer submits its Tender to provide the Supplies solicited by the RFT at the prices tendered and, subject to the Statement of Non-Compliance included as part of its Tender, in accordance with the draft Contract.</w:t>
      </w:r>
    </w:p>
    <w:p w14:paraId="15894101" w14:textId="77777777" w:rsidR="00707384" w:rsidRPr="00616E66" w:rsidRDefault="00707384" w:rsidP="00545C4B">
      <w:pPr>
        <w:pStyle w:val="ATTANNLV1-ASDEFCON"/>
      </w:pPr>
      <w:r w:rsidRPr="00616E66">
        <w:t>ACKNOWLEDGEMENTS (CORE)</w:t>
      </w:r>
    </w:p>
    <w:p w14:paraId="4D8F8D78" w14:textId="77777777" w:rsidR="00707384" w:rsidRPr="00616E66" w:rsidRDefault="00707384" w:rsidP="00707384">
      <w:pPr>
        <w:pStyle w:val="ATTANNLV2-ASDEFCON"/>
      </w:pPr>
      <w:r w:rsidRPr="00616E66">
        <w:t>The Tenderer acknowledges and agrees:</w:t>
      </w:r>
    </w:p>
    <w:p w14:paraId="173300B9" w14:textId="77777777" w:rsidR="00707384" w:rsidRPr="00616E66" w:rsidRDefault="00707384" w:rsidP="00707384">
      <w:pPr>
        <w:pStyle w:val="ATTANNLV3-ASDEFCON"/>
      </w:pPr>
      <w:r w:rsidRPr="00616E66">
        <w:t>to the Commonwealth’s rights as set out in the RFT and this deed poll, including the Commonwealth's rights to exclude the Tender;</w:t>
      </w:r>
    </w:p>
    <w:p w14:paraId="1AAF81AA" w14:textId="77777777" w:rsidR="00707384" w:rsidRPr="00616E66" w:rsidRDefault="00707384" w:rsidP="00707384">
      <w:pPr>
        <w:pStyle w:val="ATTANNLV3-ASDEFCON"/>
      </w:pPr>
      <w:r w:rsidRPr="00616E66">
        <w:t>that the Tender has been prepared in accordance with the RFT and is accurate, complete and not misleading;</w:t>
      </w:r>
    </w:p>
    <w:p w14:paraId="5A0E2309" w14:textId="77777777" w:rsidR="00707384" w:rsidRPr="00616E66" w:rsidRDefault="00707384" w:rsidP="00707384">
      <w:pPr>
        <w:pStyle w:val="ATTANNLV3-ASDEFCON"/>
      </w:pPr>
      <w:r w:rsidRPr="00616E66">
        <w:t>that the Commonwealth can utilise all relevant information about the Tenderer’s performance on Commonwealth procurement activities;</w:t>
      </w:r>
    </w:p>
    <w:p w14:paraId="139201E4" w14:textId="677CE454" w:rsidR="00707384" w:rsidRPr="00616E66" w:rsidRDefault="00707384" w:rsidP="00AA7A66">
      <w:pPr>
        <w:pStyle w:val="ATTANNLV3-ASDEFCON"/>
      </w:pPr>
      <w:r w:rsidRPr="00616E66">
        <w:t>that the Tenderer has conducted and will conduct itself during the RFT process in a manner that is at least consistent with</w:t>
      </w:r>
      <w:r w:rsidR="00797B9F">
        <w:t xml:space="preserve"> </w:t>
      </w:r>
      <w:r w:rsidRPr="00616E66">
        <w:t xml:space="preserve">the requirements set out in the ‘Promoting Confidence in Defence Procurement Processes’ section of the Defence publication </w:t>
      </w:r>
      <w:r w:rsidRPr="00797B9F">
        <w:rPr>
          <w:i/>
        </w:rPr>
        <w:t xml:space="preserve">Defence and the Private Sector </w:t>
      </w:r>
      <w:r w:rsidR="006C1747" w:rsidRPr="00797B9F">
        <w:rPr>
          <w:i/>
        </w:rPr>
        <w:t>–</w:t>
      </w:r>
      <w:r w:rsidRPr="00797B9F">
        <w:rPr>
          <w:i/>
        </w:rPr>
        <w:t xml:space="preserve"> </w:t>
      </w:r>
      <w:r w:rsidR="006C1747" w:rsidRPr="00797B9F">
        <w:rPr>
          <w:i/>
        </w:rPr>
        <w:t>Working With Integrity</w:t>
      </w:r>
      <w:r w:rsidR="005728F5" w:rsidRPr="005728F5">
        <w:t xml:space="preserve"> </w:t>
      </w:r>
      <w:r w:rsidR="005728F5">
        <w:t xml:space="preserve">which is available at </w:t>
      </w:r>
      <w:hyperlink r:id="rId24" w:history="1">
        <w:r w:rsidR="005728F5">
          <w:rPr>
            <w:rStyle w:val="Hyperlink"/>
          </w:rPr>
          <w:t>https://www.defence.gov.au/business-industry/industry-governance/industry-regulations/defence-and-private-sector-working-integrity</w:t>
        </w:r>
      </w:hyperlink>
      <w:r w:rsidRPr="00616E66">
        <w:t>;</w:t>
      </w:r>
    </w:p>
    <w:p w14:paraId="24833B3B" w14:textId="77777777" w:rsidR="00707384" w:rsidRPr="00616E66" w:rsidRDefault="00707384" w:rsidP="00707384">
      <w:pPr>
        <w:pStyle w:val="ATTANNLV3-ASDEFCON"/>
        <w:rPr>
          <w:lang w:eastAsia="zh-CN"/>
        </w:rPr>
      </w:pPr>
      <w:r w:rsidRPr="00616E66">
        <w:t>that the Tenderer has</w:t>
      </w:r>
      <w:r w:rsidRPr="00616E66">
        <w:rPr>
          <w:lang w:eastAsia="zh-CN"/>
        </w:rPr>
        <w:t xml:space="preserve"> relied entirely upon its own inquiries and inspection in preparing its Tender;</w:t>
      </w:r>
    </w:p>
    <w:p w14:paraId="59841DE0" w14:textId="77777777" w:rsidR="00707384" w:rsidRDefault="00707384" w:rsidP="00707384">
      <w:pPr>
        <w:pStyle w:val="ATTANNLV3-ASDEFCON"/>
        <w:rPr>
          <w:lang w:eastAsia="zh-CN"/>
        </w:rPr>
      </w:pPr>
      <w:r w:rsidRPr="00616E66">
        <w:rPr>
          <w:lang w:eastAsia="zh-CN"/>
        </w:rPr>
        <w:t>that the Tenderer has not relied on any representation, letter, document or arrangement, whether oral or in writing, or other conduct of the Commonwealth, as adding to or amending the RFT, except for any addendum issued by the Commonwealth that expressly add to or amend the RFT;</w:t>
      </w:r>
    </w:p>
    <w:p w14:paraId="53D25555" w14:textId="77777777" w:rsidR="00707384" w:rsidRPr="00616E66" w:rsidRDefault="00707384" w:rsidP="00707384">
      <w:pPr>
        <w:pStyle w:val="ATTANNLV3-ASDEFCON"/>
        <w:rPr>
          <w:rFonts w:cs="Arial"/>
          <w:szCs w:val="20"/>
        </w:rPr>
      </w:pPr>
      <w:r w:rsidRPr="00616E66">
        <w:t>that the Tenderer does not have any judicial decisions against it (including overseas jurisdictions but excluding decisions under appeal or instances where the period for appeal or payment/settlement has not expired) relating to unpaid employee entitlements where the entitlements remain unpaid;</w:t>
      </w:r>
    </w:p>
    <w:p w14:paraId="4720867B" w14:textId="2B415BE4" w:rsidR="00707384" w:rsidRPr="00616E66" w:rsidRDefault="00707384" w:rsidP="00707384">
      <w:pPr>
        <w:pStyle w:val="ATTANNLV3-ASDEFCON"/>
      </w:pPr>
      <w:r w:rsidRPr="00616E66">
        <w:t xml:space="preserve">that Defence may provide any information collected or provided during the course of the RFT process (including regarding breaches of workplace relations law, work health and </w:t>
      </w:r>
      <w:r w:rsidRPr="00616E66">
        <w:lastRenderedPageBreak/>
        <w:t>safety law or worker’s compensation law) to other Commonwealth entities or regulatory bodies;</w:t>
      </w:r>
      <w:r w:rsidR="00797B9F">
        <w:t xml:space="preserve"> and</w:t>
      </w:r>
    </w:p>
    <w:p w14:paraId="6D2CE0CD" w14:textId="55EABA5B" w:rsidR="00707384" w:rsidRPr="00616E66" w:rsidRDefault="00707384" w:rsidP="00797B9F">
      <w:pPr>
        <w:pStyle w:val="ATTANNLV3-ASDEFCON"/>
        <w:rPr>
          <w:lang w:eastAsia="zh-CN"/>
        </w:rPr>
      </w:pPr>
      <w:r w:rsidRPr="00616E66">
        <w:t xml:space="preserve">that Defence, as a Commonwealth entity, is subject to legislative and administrative accountability and transparency requirements of the Commonwealth, including disclosures to Ministers and other Government representatives, Parliament and its Committees and the publication of information in respect of the RFT process on the successful Tenderer and information on any resultant Contract in the </w:t>
      </w:r>
      <w:proofErr w:type="spellStart"/>
      <w:r w:rsidRPr="00616E66">
        <w:t>AusTender</w:t>
      </w:r>
      <w:proofErr w:type="spellEnd"/>
      <w:r w:rsidRPr="00616E66">
        <w:t xml:space="preserve"> website</w:t>
      </w:r>
      <w:r w:rsidRPr="00616E66">
        <w:rPr>
          <w:lang w:eastAsia="zh-CN"/>
        </w:rPr>
        <w:t>.</w:t>
      </w:r>
    </w:p>
    <w:p w14:paraId="6DB90A23" w14:textId="77777777" w:rsidR="00707384" w:rsidRPr="00616E66" w:rsidRDefault="00707384" w:rsidP="00707384">
      <w:pPr>
        <w:pStyle w:val="ATTANNLV2-ASDEFCON"/>
      </w:pPr>
      <w:bookmarkStart w:id="41" w:name="_Ref260833888"/>
      <w:r w:rsidRPr="00616E66">
        <w:t>The Tenderer acknowledges and agrees that:</w:t>
      </w:r>
      <w:bookmarkEnd w:id="41"/>
    </w:p>
    <w:p w14:paraId="6EC6CFAE" w14:textId="77777777" w:rsidR="00707384" w:rsidRPr="00616E66" w:rsidRDefault="00707384" w:rsidP="00707384">
      <w:pPr>
        <w:pStyle w:val="ATTANNLV3-ASDEFCON"/>
      </w:pPr>
      <w:r w:rsidRPr="00616E66">
        <w:t>the RFT and any communication or dealings of any kind in relation to the RFT (other than this deed poll) between the Commonwealth and the Tenderer, or between the Commonwealth and any other person with an interest in the RFT, do not constitute a contract between the Commonwealth and the Tenderer;</w:t>
      </w:r>
    </w:p>
    <w:p w14:paraId="5C1A46DD" w14:textId="77777777" w:rsidR="00707384" w:rsidRPr="00616E66" w:rsidRDefault="00707384" w:rsidP="00707384">
      <w:pPr>
        <w:pStyle w:val="ATTANNLV3-ASDEFCON"/>
      </w:pPr>
      <w:r>
        <w:t xml:space="preserve">to the extent permitted by law, </w:t>
      </w:r>
      <w:r w:rsidRPr="00616E66">
        <w:t xml:space="preserve">no binding contract (including a process contract) or other understanding </w:t>
      </w:r>
      <w:r>
        <w:t>on any basis whatsoever</w:t>
      </w:r>
      <w:r w:rsidRPr="00616E66">
        <w:t>) will exist between the Commonwealth and the Tenderer unless and until a Contract is signed by the Commonwealth and the Tenderer; and</w:t>
      </w:r>
    </w:p>
    <w:p w14:paraId="771D617A" w14:textId="77777777" w:rsidR="00707384" w:rsidRPr="00616E66" w:rsidRDefault="00707384" w:rsidP="00707384">
      <w:pPr>
        <w:pStyle w:val="ATTANNLV3-ASDEFCON"/>
      </w:pPr>
      <w:bookmarkStart w:id="42" w:name="_Ref256160462"/>
      <w:proofErr w:type="gramStart"/>
      <w:r>
        <w:t>to</w:t>
      </w:r>
      <w:proofErr w:type="gramEnd"/>
      <w:r>
        <w:t xml:space="preserve"> the extent permitted by law </w:t>
      </w:r>
      <w:r w:rsidRPr="00616E66">
        <w:t xml:space="preserve">the Commonwealth has no liability to the Tenderer, or any other person, for any compensation on </w:t>
      </w:r>
      <w:r>
        <w:t>any</w:t>
      </w:r>
      <w:r w:rsidRPr="00616E66">
        <w:t xml:space="preserve"> basis whatsoever </w:t>
      </w:r>
      <w:r>
        <w:t xml:space="preserve">in connection with </w:t>
      </w:r>
      <w:r w:rsidRPr="00616E66">
        <w:t>the Tenderer’s participation in the RFT</w:t>
      </w:r>
      <w:bookmarkEnd w:id="42"/>
      <w:r w:rsidRPr="00616E66">
        <w:t>.</w:t>
      </w:r>
    </w:p>
    <w:p w14:paraId="3D317351" w14:textId="77777777" w:rsidR="00707384" w:rsidRPr="00616E66" w:rsidRDefault="00707384" w:rsidP="00545C4B">
      <w:pPr>
        <w:pStyle w:val="ATTANNLV1-ASDEFCON"/>
      </w:pPr>
      <w:r w:rsidRPr="00616E66">
        <w:t>ACCEPTANCE (CORE)</w:t>
      </w:r>
    </w:p>
    <w:p w14:paraId="2D21B6C7" w14:textId="77777777" w:rsidR="00707384" w:rsidRPr="00616E66" w:rsidRDefault="00707384" w:rsidP="00707384">
      <w:pPr>
        <w:pStyle w:val="ATTANNLV2-ASDEFCON"/>
        <w:rPr>
          <w:rFonts w:eastAsia="SimSun"/>
          <w:lang w:eastAsia="zh-CN"/>
        </w:rPr>
      </w:pPr>
      <w:r w:rsidRPr="00616E66">
        <w:rPr>
          <w:rFonts w:eastAsia="SimSun"/>
          <w:lang w:eastAsia="zh-CN"/>
        </w:rPr>
        <w:t>The Tender submitted by the Tenderer in response to the RFT shall remain open for the Tender Validity Period specified in the Tender Details Schedule</w:t>
      </w:r>
      <w:r>
        <w:rPr>
          <w:rFonts w:eastAsia="SimSun"/>
          <w:lang w:eastAsia="zh-CN"/>
        </w:rPr>
        <w:t xml:space="preserve"> </w:t>
      </w:r>
      <w:r w:rsidRPr="00DE27C2">
        <w:rPr>
          <w:rFonts w:eastAsia="SimSun"/>
          <w:lang w:eastAsia="zh-CN"/>
        </w:rPr>
        <w:t>(as extended under clause 2.8 of the Conditions of Tender, if applicable)</w:t>
      </w:r>
      <w:r w:rsidRPr="00616E66">
        <w:rPr>
          <w:rFonts w:eastAsia="SimSun"/>
          <w:lang w:eastAsia="zh-CN"/>
        </w:rPr>
        <w:t>.</w:t>
      </w:r>
    </w:p>
    <w:p w14:paraId="016DCDA8" w14:textId="77777777" w:rsidR="00707384" w:rsidRPr="00616E66" w:rsidRDefault="00707384" w:rsidP="00707384">
      <w:pPr>
        <w:pStyle w:val="ATTANNLV2-ASDEFCON"/>
        <w:rPr>
          <w:rFonts w:eastAsia="SimSun"/>
          <w:lang w:eastAsia="zh-CN"/>
        </w:rPr>
      </w:pPr>
      <w:r w:rsidRPr="00616E66">
        <w:rPr>
          <w:rFonts w:eastAsia="SimSun"/>
          <w:lang w:eastAsia="zh-CN"/>
        </w:rPr>
        <w:t>The Tenderer acknowledges and agrees that the Tender is an unconditional offer and, to the extent reasonably possible, the Tenderer will obtain any necessary Authorisations to enable it to enter into any resultant Contract on an unconditional basis.</w:t>
      </w:r>
    </w:p>
    <w:p w14:paraId="6C7765F1" w14:textId="67377AAA" w:rsidR="00707384" w:rsidRPr="00616E66" w:rsidRDefault="00707384" w:rsidP="00545C4B">
      <w:pPr>
        <w:pStyle w:val="ATTANNLV1-ASDEFCON"/>
      </w:pPr>
      <w:bookmarkStart w:id="43" w:name="_Ref435688620"/>
      <w:r w:rsidRPr="00616E66">
        <w:t>UNDERTAKINGS</w:t>
      </w:r>
      <w:r w:rsidR="00792515">
        <w:t>, REPRESENTATIONS</w:t>
      </w:r>
      <w:r w:rsidRPr="00616E66">
        <w:t xml:space="preserve"> AND WARRANTIES (CORE)</w:t>
      </w:r>
      <w:bookmarkEnd w:id="43"/>
    </w:p>
    <w:p w14:paraId="3B8ECC6F" w14:textId="75592FF3" w:rsidR="00707384" w:rsidRPr="00616E66" w:rsidRDefault="00707384" w:rsidP="00707384">
      <w:pPr>
        <w:pStyle w:val="ATTANNLV2-ASDEFCON"/>
        <w:rPr>
          <w:rFonts w:eastAsia="SimSun"/>
          <w:lang w:eastAsia="zh-CN"/>
        </w:rPr>
      </w:pPr>
      <w:bookmarkStart w:id="44" w:name="_Ref435688689"/>
      <w:r w:rsidRPr="00616E66">
        <w:rPr>
          <w:rFonts w:eastAsia="SimSun"/>
          <w:lang w:eastAsia="zh-CN"/>
        </w:rPr>
        <w:t xml:space="preserve">The </w:t>
      </w:r>
      <w:r w:rsidRPr="00616E66">
        <w:rPr>
          <w:rFonts w:eastAsia="SimSun"/>
        </w:rPr>
        <w:t xml:space="preserve">Tenderer represents and warrants that </w:t>
      </w:r>
      <w:r w:rsidRPr="00616E66">
        <w:t xml:space="preserve">there has not been and will not be any collusive tendering, anti-competitive conduct, or any other similar conduct </w:t>
      </w:r>
      <w:r w:rsidR="00797B9F">
        <w:t>(including the exchange of information with other tenderers)</w:t>
      </w:r>
      <w:r w:rsidR="00797B9F" w:rsidRPr="00616E66">
        <w:t xml:space="preserve"> </w:t>
      </w:r>
      <w:r w:rsidRPr="00616E66">
        <w:t>by it or its Related Bodies Corporate, or any officer, employee, agent or advisor of any of them, in relation to:</w:t>
      </w:r>
      <w:bookmarkEnd w:id="44"/>
    </w:p>
    <w:p w14:paraId="70458355" w14:textId="77777777" w:rsidR="00707384" w:rsidRPr="00616E66" w:rsidRDefault="00707384" w:rsidP="00707384">
      <w:pPr>
        <w:pStyle w:val="ATTANNLV3-ASDEFCON"/>
        <w:rPr>
          <w:lang w:eastAsia="zh-CN"/>
        </w:rPr>
      </w:pPr>
      <w:r w:rsidRPr="00616E66">
        <w:rPr>
          <w:lang w:eastAsia="zh-CN"/>
        </w:rPr>
        <w:t>the preparation or lodgement of tenders;</w:t>
      </w:r>
    </w:p>
    <w:p w14:paraId="35CC38E2" w14:textId="77777777" w:rsidR="00707384" w:rsidRPr="00616E66" w:rsidRDefault="00707384" w:rsidP="00707384">
      <w:pPr>
        <w:pStyle w:val="ATTANNLV3-ASDEFCON"/>
        <w:rPr>
          <w:lang w:eastAsia="zh-CN"/>
        </w:rPr>
      </w:pPr>
      <w:r w:rsidRPr="00616E66">
        <w:rPr>
          <w:lang w:eastAsia="zh-CN"/>
        </w:rPr>
        <w:t>the evaluation and clarification of tenders; and</w:t>
      </w:r>
    </w:p>
    <w:p w14:paraId="76AF0A3E" w14:textId="77777777" w:rsidR="00707384" w:rsidRPr="00616E66" w:rsidRDefault="00707384" w:rsidP="00707384">
      <w:pPr>
        <w:pStyle w:val="ATTANNLV3-ASDEFCON"/>
        <w:rPr>
          <w:lang w:eastAsia="zh-CN"/>
        </w:rPr>
      </w:pPr>
      <w:r w:rsidRPr="00616E66">
        <w:rPr>
          <w:lang w:eastAsia="zh-CN"/>
        </w:rPr>
        <w:t>the conduct and content of negotiations, including final Contract negotiations,</w:t>
      </w:r>
    </w:p>
    <w:p w14:paraId="3428EC0D" w14:textId="77777777" w:rsidR="00707384" w:rsidRPr="00616E66" w:rsidRDefault="00707384" w:rsidP="00545C4B">
      <w:pPr>
        <w:pStyle w:val="ATTANNLV2NONUM-ASDEFCON"/>
      </w:pPr>
      <w:proofErr w:type="gramStart"/>
      <w:r w:rsidRPr="00616E66">
        <w:t>in</w:t>
      </w:r>
      <w:proofErr w:type="gramEnd"/>
      <w:r w:rsidRPr="00616E66">
        <w:t xml:space="preserve"> respect of the RFT process.</w:t>
      </w:r>
    </w:p>
    <w:p w14:paraId="610DC3A3" w14:textId="77777777" w:rsidR="00707384" w:rsidRPr="00616E66" w:rsidRDefault="00707384" w:rsidP="00707384">
      <w:pPr>
        <w:pStyle w:val="ATTANNLV2-ASDEFCON"/>
        <w:rPr>
          <w:rFonts w:eastAsia="SimSun"/>
          <w:lang w:eastAsia="zh-CN"/>
        </w:rPr>
      </w:pPr>
      <w:bookmarkStart w:id="45" w:name="_Ref435688662"/>
      <w:r w:rsidRPr="00616E66">
        <w:rPr>
          <w:rFonts w:eastAsia="SimSun"/>
          <w:lang w:eastAsia="zh-CN"/>
        </w:rPr>
        <w:t>The Tenderer represents and warrants:</w:t>
      </w:r>
      <w:bookmarkEnd w:id="45"/>
    </w:p>
    <w:p w14:paraId="68172D30" w14:textId="77777777" w:rsidR="00707384" w:rsidRPr="00616E66" w:rsidRDefault="00707384" w:rsidP="00707384">
      <w:pPr>
        <w:pStyle w:val="ATTANNLV3-ASDEFCON"/>
        <w:rPr>
          <w:lang w:eastAsia="zh-CN"/>
        </w:rPr>
      </w:pPr>
      <w:bookmarkStart w:id="46" w:name="_Ref435688704"/>
      <w:r w:rsidRPr="00616E66">
        <w:rPr>
          <w:lang w:eastAsia="zh-CN"/>
        </w:rPr>
        <w:t>that the Tender has not been compiled:</w:t>
      </w:r>
      <w:bookmarkEnd w:id="46"/>
    </w:p>
    <w:p w14:paraId="5C2D76A2" w14:textId="77777777" w:rsidR="00707384" w:rsidRPr="00616E66" w:rsidRDefault="00707384" w:rsidP="00707384">
      <w:pPr>
        <w:pStyle w:val="ATTANNLV4-ASDEFCON"/>
      </w:pPr>
      <w:r w:rsidRPr="00616E66">
        <w:t>with the improper assistance of current or former Commonwealth Personnel or Defence Service Providers;</w:t>
      </w:r>
    </w:p>
    <w:p w14:paraId="572D09C7" w14:textId="77777777" w:rsidR="00707384" w:rsidRPr="00616E66" w:rsidRDefault="00707384" w:rsidP="00707384">
      <w:pPr>
        <w:pStyle w:val="ATTANNLV4-ASDEFCON"/>
      </w:pPr>
      <w:r w:rsidRPr="00616E66">
        <w:t>with the utilisation of information improperly obtained from the Commonwealth; or</w:t>
      </w:r>
    </w:p>
    <w:p w14:paraId="75DD0AD4" w14:textId="77777777" w:rsidR="00707384" w:rsidRPr="00616E66" w:rsidRDefault="00707384" w:rsidP="00707384">
      <w:pPr>
        <w:pStyle w:val="ATTANNLV4-ASDEFCON"/>
      </w:pPr>
      <w:r w:rsidRPr="00616E66">
        <w:t>in breach of an obligation of confidentiality to the Commonwealth;</w:t>
      </w:r>
    </w:p>
    <w:p w14:paraId="3BF56AAA" w14:textId="55149C6A" w:rsidR="00707384" w:rsidRPr="00616E66" w:rsidRDefault="00707384" w:rsidP="00707384">
      <w:pPr>
        <w:pStyle w:val="ATTANNLV3-ASDEFCON"/>
        <w:rPr>
          <w:lang w:eastAsia="zh-CN"/>
        </w:rPr>
      </w:pPr>
      <w:r w:rsidRPr="00616E66">
        <w:rPr>
          <w:lang w:eastAsia="zh-CN"/>
        </w:rPr>
        <w:t>that it and any Related Bodies Corporate, and their officers, employees, agents and advisers have and will, during the RFT process, comply with any applicable laws or Commonwealth policies regarding the offering of unlawful inducements in connection with their Tender;</w:t>
      </w:r>
      <w:r w:rsidR="00D9399E">
        <w:rPr>
          <w:lang w:eastAsia="zh-CN"/>
        </w:rPr>
        <w:t xml:space="preserve"> and</w:t>
      </w:r>
    </w:p>
    <w:p w14:paraId="5109DB24" w14:textId="4BF0A201" w:rsidR="00707384" w:rsidRPr="00616E66" w:rsidRDefault="00707384" w:rsidP="00707384">
      <w:pPr>
        <w:pStyle w:val="ATTANNLV3-ASDEFCON"/>
        <w:rPr>
          <w:lang w:eastAsia="zh-CN"/>
        </w:rPr>
      </w:pPr>
      <w:r w:rsidRPr="00616E66">
        <w:rPr>
          <w:lang w:eastAsia="zh-CN"/>
        </w:rPr>
        <w:t xml:space="preserve">without limiting clause </w:t>
      </w:r>
      <w:r w:rsidRPr="00616E66">
        <w:rPr>
          <w:lang w:eastAsia="zh-CN"/>
        </w:rPr>
        <w:fldChar w:fldCharType="begin"/>
      </w:r>
      <w:r w:rsidRPr="00616E66">
        <w:rPr>
          <w:lang w:eastAsia="zh-CN"/>
        </w:rPr>
        <w:instrText xml:space="preserve"> REF _Ref435688704 \w \h </w:instrText>
      </w:r>
      <w:r w:rsidRPr="00616E66">
        <w:rPr>
          <w:lang w:eastAsia="zh-CN"/>
        </w:rPr>
      </w:r>
      <w:r w:rsidRPr="00616E66">
        <w:rPr>
          <w:lang w:eastAsia="zh-CN"/>
        </w:rPr>
        <w:fldChar w:fldCharType="separate"/>
      </w:r>
      <w:r w:rsidR="00643D62">
        <w:rPr>
          <w:lang w:eastAsia="zh-CN"/>
        </w:rPr>
        <w:t>4.2a</w:t>
      </w:r>
      <w:r w:rsidRPr="00616E66">
        <w:rPr>
          <w:lang w:eastAsia="zh-CN"/>
        </w:rPr>
        <w:fldChar w:fldCharType="end"/>
      </w:r>
      <w:r w:rsidRPr="00616E66">
        <w:rPr>
          <w:lang w:eastAsia="zh-CN"/>
        </w:rPr>
        <w:t xml:space="preserve"> that it and any Related Bodies Corporate have not and will not, without prior written approval from the Commonwealth, permit any current or former </w:t>
      </w:r>
      <w:r w:rsidRPr="00616E66">
        <w:t xml:space="preserve">Commonwealth Personnel, </w:t>
      </w:r>
      <w:r w:rsidRPr="00616E66">
        <w:rPr>
          <w:lang w:eastAsia="zh-CN"/>
        </w:rPr>
        <w:t xml:space="preserve">or Defence Service Provider to contribute to, or participate </w:t>
      </w:r>
      <w:r w:rsidRPr="00616E66">
        <w:rPr>
          <w:lang w:eastAsia="zh-CN"/>
        </w:rPr>
        <w:lastRenderedPageBreak/>
        <w:t>in, any process or activity relating to the preparation of the Tender or the RFT process, if:</w:t>
      </w:r>
    </w:p>
    <w:p w14:paraId="0228D6B0" w14:textId="77777777" w:rsidR="00707384" w:rsidRPr="00616E66" w:rsidRDefault="00707384" w:rsidP="00707384">
      <w:pPr>
        <w:pStyle w:val="ATTANNLV4-ASDEFCON"/>
      </w:pPr>
      <w:r w:rsidRPr="00616E66">
        <w:t>the person was involved at any time in the planning of the procurement to which this RFT relates, the preparation of this RFT, or the management of the RFT process; or</w:t>
      </w:r>
    </w:p>
    <w:p w14:paraId="73C0D2E9" w14:textId="77777777" w:rsidR="00707384" w:rsidRPr="00616E66" w:rsidRDefault="00707384" w:rsidP="00707384">
      <w:pPr>
        <w:pStyle w:val="ATTANNLV4-ASDEFCON"/>
      </w:pPr>
      <w:r w:rsidRPr="00616E66">
        <w:t>the person was at any time during the 12 months immediately preceding the date of issue of the RFT involved in a Defence procurement process or activity relevant or related to the RFT; and</w:t>
      </w:r>
    </w:p>
    <w:p w14:paraId="47681E98" w14:textId="3C68A139" w:rsidR="00707384" w:rsidRPr="00616E66" w:rsidRDefault="00D9399E" w:rsidP="00707384">
      <w:pPr>
        <w:pStyle w:val="ATTANNLV3-ASDEFCON"/>
      </w:pPr>
      <w:r>
        <w:rPr>
          <w:lang w:eastAsia="zh-CN"/>
        </w:rPr>
        <w:t>it</w:t>
      </w:r>
      <w:r w:rsidR="00707384" w:rsidRPr="00616E66">
        <w:rPr>
          <w:lang w:eastAsia="zh-CN"/>
        </w:rPr>
        <w:t xml:space="preserve"> is aware of the provisions of Schedule 2 to the </w:t>
      </w:r>
      <w:r w:rsidR="00707384" w:rsidRPr="00616E66">
        <w:rPr>
          <w:i/>
          <w:iCs/>
          <w:lang w:eastAsia="zh-CN"/>
        </w:rPr>
        <w:t xml:space="preserve">Competition and Consumer Act 2010 </w:t>
      </w:r>
      <w:r w:rsidR="00707384" w:rsidRPr="00616E66">
        <w:rPr>
          <w:iCs/>
          <w:lang w:eastAsia="zh-CN"/>
        </w:rPr>
        <w:t>(</w:t>
      </w:r>
      <w:proofErr w:type="spellStart"/>
      <w:r w:rsidR="00707384" w:rsidRPr="00616E66">
        <w:rPr>
          <w:iCs/>
          <w:lang w:eastAsia="zh-CN"/>
        </w:rPr>
        <w:t>Cth</w:t>
      </w:r>
      <w:proofErr w:type="spellEnd"/>
      <w:r w:rsidR="00707384" w:rsidRPr="00616E66">
        <w:rPr>
          <w:iCs/>
          <w:lang w:eastAsia="zh-CN"/>
        </w:rPr>
        <w:t>)</w:t>
      </w:r>
      <w:r w:rsidR="00707384" w:rsidRPr="00616E66">
        <w:rPr>
          <w:i/>
          <w:iCs/>
          <w:lang w:eastAsia="zh-CN"/>
        </w:rPr>
        <w:t xml:space="preserve"> </w:t>
      </w:r>
      <w:r w:rsidR="00707384" w:rsidRPr="00616E66">
        <w:rPr>
          <w:lang w:eastAsia="zh-CN"/>
        </w:rPr>
        <w:t xml:space="preserve">and Division 137 of the </w:t>
      </w:r>
      <w:r w:rsidR="00707384" w:rsidRPr="00616E66">
        <w:rPr>
          <w:i/>
          <w:iCs/>
          <w:lang w:eastAsia="zh-CN"/>
        </w:rPr>
        <w:t xml:space="preserve">Criminal Code Act 1995 </w:t>
      </w:r>
      <w:r w:rsidR="00707384" w:rsidRPr="00616E66">
        <w:rPr>
          <w:iCs/>
          <w:lang w:eastAsia="zh-CN"/>
        </w:rPr>
        <w:t>(</w:t>
      </w:r>
      <w:proofErr w:type="spellStart"/>
      <w:r w:rsidR="00707384" w:rsidRPr="00616E66">
        <w:rPr>
          <w:iCs/>
          <w:lang w:eastAsia="zh-CN"/>
        </w:rPr>
        <w:t>Cth</w:t>
      </w:r>
      <w:proofErr w:type="spellEnd"/>
      <w:r w:rsidR="00707384" w:rsidRPr="00616E66">
        <w:rPr>
          <w:iCs/>
          <w:lang w:eastAsia="zh-CN"/>
        </w:rPr>
        <w:t xml:space="preserve">) </w:t>
      </w:r>
      <w:r w:rsidR="00707384" w:rsidRPr="00616E66">
        <w:t xml:space="preserve">and its </w:t>
      </w:r>
      <w:r>
        <w:t>t</w:t>
      </w:r>
      <w:r w:rsidR="00707384" w:rsidRPr="00616E66">
        <w:t xml:space="preserve">ender does not contain any false, misleading or deceptive, claims or </w:t>
      </w:r>
      <w:r>
        <w:t>representations</w:t>
      </w:r>
      <w:r w:rsidR="00707384" w:rsidRPr="00616E66">
        <w:rPr>
          <w:lang w:eastAsia="zh-CN"/>
        </w:rPr>
        <w:t>.</w:t>
      </w:r>
    </w:p>
    <w:p w14:paraId="388925F1" w14:textId="4853B815" w:rsidR="00707384" w:rsidRPr="00616E66" w:rsidRDefault="00977687" w:rsidP="00977687">
      <w:pPr>
        <w:pStyle w:val="ATTANNLV2-ASDEFCON"/>
        <w:rPr>
          <w:rFonts w:eastAsia="SimSun"/>
          <w:lang w:eastAsia="zh-CN"/>
        </w:rPr>
      </w:pPr>
      <w:r>
        <w:rPr>
          <w:rFonts w:cs="Arial"/>
          <w:shd w:val="clear" w:color="auto" w:fill="FFFFFF"/>
        </w:rPr>
        <w:t>T</w:t>
      </w:r>
      <w:r w:rsidR="00707384" w:rsidRPr="00616E66">
        <w:rPr>
          <w:rFonts w:cs="Arial"/>
          <w:shd w:val="clear" w:color="auto" w:fill="FFFFFF"/>
        </w:rPr>
        <w:t>he Tenderer repr</w:t>
      </w:r>
      <w:r w:rsidR="00707384" w:rsidRPr="00616E66">
        <w:rPr>
          <w:shd w:val="clear" w:color="auto" w:fill="FFFFFF"/>
        </w:rPr>
        <w:t xml:space="preserve">esents and warrants that </w:t>
      </w:r>
      <w:r>
        <w:rPr>
          <w:shd w:val="clear" w:color="auto" w:fill="FFFFFF"/>
        </w:rPr>
        <w:t>th</w:t>
      </w:r>
      <w:r w:rsidRPr="003454C5">
        <w:rPr>
          <w:rFonts w:eastAsia="SimSun"/>
          <w:lang w:eastAsia="zh-CN"/>
        </w:rPr>
        <w:t xml:space="preserve">e following is a complete list of </w:t>
      </w:r>
      <w:r>
        <w:rPr>
          <w:rFonts w:eastAsia="SimSun"/>
          <w:lang w:eastAsia="zh-CN"/>
        </w:rPr>
        <w:t xml:space="preserve">any offences relating to bribery, misuse of public information, false accounting or corruption or attempted corruption of a public official or similar offences that would tend to undermine public trust of which </w:t>
      </w:r>
      <w:r w:rsidRPr="008C17F5">
        <w:rPr>
          <w:rFonts w:eastAsia="SimSun"/>
        </w:rPr>
        <w:t xml:space="preserve">the Tenderer </w:t>
      </w:r>
      <w:r w:rsidRPr="003454C5">
        <w:rPr>
          <w:rFonts w:eastAsia="SimSun"/>
          <w:lang w:eastAsia="zh-CN"/>
        </w:rPr>
        <w:t xml:space="preserve">or </w:t>
      </w:r>
      <w:r w:rsidR="00707384" w:rsidRPr="00616E66">
        <w:rPr>
          <w:shd w:val="clear" w:color="auto" w:fill="FFFFFF"/>
        </w:rPr>
        <w:t>it</w:t>
      </w:r>
      <w:r>
        <w:rPr>
          <w:shd w:val="clear" w:color="auto" w:fill="FFFFFF"/>
        </w:rPr>
        <w:t>s</w:t>
      </w:r>
      <w:r w:rsidR="00707384" w:rsidRPr="00616E66">
        <w:rPr>
          <w:shd w:val="clear" w:color="auto" w:fill="FFFFFF"/>
        </w:rPr>
        <w:t xml:space="preserve"> Related Bodies Corporate have been convicted during the last </w:t>
      </w:r>
      <w:r>
        <w:rPr>
          <w:shd w:val="clear" w:color="auto" w:fill="FFFFFF"/>
        </w:rPr>
        <w:t>7</w:t>
      </w:r>
      <w:r w:rsidRPr="00616E66">
        <w:rPr>
          <w:shd w:val="clear" w:color="auto" w:fill="FFFFFF"/>
        </w:rPr>
        <w:t xml:space="preserve"> </w:t>
      </w:r>
      <w:r w:rsidR="00707384" w:rsidRPr="00616E66">
        <w:rPr>
          <w:shd w:val="clear" w:color="auto" w:fill="FFFFFF"/>
        </w:rPr>
        <w:t>years</w:t>
      </w:r>
      <w:r>
        <w:rPr>
          <w:shd w:val="clear" w:color="auto" w:fill="FFFFFF"/>
        </w:rPr>
        <w:t>,</w:t>
      </w:r>
      <w:r>
        <w:rPr>
          <w:bCs/>
          <w:shd w:val="clear" w:color="auto" w:fill="FFFFFF"/>
        </w:rPr>
        <w:t xml:space="preserve"> or </w:t>
      </w:r>
      <w:r>
        <w:rPr>
          <w:rFonts w:eastAsia="SimSun"/>
          <w:lang w:eastAsia="zh-CN"/>
        </w:rPr>
        <w:t>of which</w:t>
      </w:r>
      <w:r w:rsidR="00707384" w:rsidRPr="00616E66">
        <w:rPr>
          <w:rFonts w:eastAsia="SimSun"/>
          <w:lang w:eastAsia="zh-CN"/>
        </w:rPr>
        <w:t xml:space="preserve"> the Tenderer </w:t>
      </w:r>
      <w:r>
        <w:rPr>
          <w:shd w:val="clear" w:color="auto" w:fill="FFFFFF"/>
        </w:rPr>
        <w:t>or</w:t>
      </w:r>
      <w:r w:rsidR="00707384" w:rsidRPr="00616E66">
        <w:rPr>
          <w:lang w:eastAsia="zh-CN"/>
        </w:rPr>
        <w:t xml:space="preserve"> its Related Bodies Corporate </w:t>
      </w:r>
      <w:bookmarkStart w:id="47" w:name="_Ref435688723"/>
      <w:r>
        <w:rPr>
          <w:lang w:eastAsia="zh-CN"/>
        </w:rPr>
        <w:t xml:space="preserve">are </w:t>
      </w:r>
      <w:r w:rsidR="00707384" w:rsidRPr="00616E66">
        <w:rPr>
          <w:rFonts w:eastAsia="SimSun"/>
          <w:lang w:eastAsia="zh-CN"/>
        </w:rPr>
        <w:t xml:space="preserve">currently </w:t>
      </w:r>
      <w:r>
        <w:rPr>
          <w:rFonts w:eastAsia="SimSun"/>
          <w:lang w:eastAsia="zh-CN"/>
        </w:rPr>
        <w:t>charged</w:t>
      </w:r>
      <w:r w:rsidR="00707384" w:rsidRPr="00616E66">
        <w:rPr>
          <w:rFonts w:eastAsia="SimSun"/>
          <w:lang w:eastAsia="zh-CN"/>
        </w:rPr>
        <w:t>:</w:t>
      </w:r>
      <w:bookmarkEnd w:id="47"/>
    </w:p>
    <w:p w14:paraId="00817039" w14:textId="25D74944" w:rsidR="00707384" w:rsidRPr="006E4FE1" w:rsidRDefault="008E09A1" w:rsidP="00545C4B">
      <w:pPr>
        <w:pStyle w:val="ATTANNLV2NONUM-ASDEFCON"/>
        <w:rPr>
          <w:b/>
        </w:rPr>
      </w:pPr>
      <w:r>
        <w:rPr>
          <w:b/>
        </w:rPr>
        <w:fldChar w:fldCharType="begin">
          <w:ffData>
            <w:name w:val="Text12"/>
            <w:enabled/>
            <w:calcOnExit w:val="0"/>
            <w:textInput>
              <w:default w:val="[…INSERT DETAILS OF ALL SUCH OFFENCES  OR IF NONE EXIST INSERT THE WORDS ‘NOT APPLICABLE’…]"/>
            </w:textInput>
          </w:ffData>
        </w:fldChar>
      </w:r>
      <w:r>
        <w:rPr>
          <w:b/>
        </w:rPr>
        <w:instrText xml:space="preserve"> </w:instrText>
      </w:r>
      <w:bookmarkStart w:id="48" w:name="Text12"/>
      <w:r>
        <w:rPr>
          <w:b/>
        </w:rPr>
        <w:instrText xml:space="preserve">FORMTEXT </w:instrText>
      </w:r>
      <w:r>
        <w:rPr>
          <w:b/>
        </w:rPr>
      </w:r>
      <w:r>
        <w:rPr>
          <w:b/>
        </w:rPr>
        <w:fldChar w:fldCharType="separate"/>
      </w:r>
      <w:r>
        <w:rPr>
          <w:b/>
          <w:noProof/>
        </w:rPr>
        <w:t>[…INSERT DETAILS OF ALL SUCH OFFENCES  OR IF NONE EXIST INSERT THE WORDS ‘NOT APPLICABLE’…]</w:t>
      </w:r>
      <w:r>
        <w:rPr>
          <w:b/>
        </w:rPr>
        <w:fldChar w:fldCharType="end"/>
      </w:r>
      <w:bookmarkEnd w:id="48"/>
    </w:p>
    <w:p w14:paraId="7B6D07DA" w14:textId="301DAA14" w:rsidR="0068759F" w:rsidRDefault="00977687" w:rsidP="0068759F">
      <w:pPr>
        <w:pStyle w:val="ATTANNLV2-ASDEFCON"/>
        <w:rPr>
          <w:rFonts w:eastAsia="SimSun"/>
          <w:lang w:eastAsia="zh-CN"/>
        </w:rPr>
      </w:pPr>
      <w:r>
        <w:rPr>
          <w:lang w:eastAsia="zh-CN"/>
        </w:rPr>
        <w:t>The Tenderer represents and warrants that</w:t>
      </w:r>
      <w:r w:rsidRPr="00616E66">
        <w:rPr>
          <w:rFonts w:eastAsia="SimSun"/>
          <w:lang w:eastAsia="zh-CN"/>
        </w:rPr>
        <w:t xml:space="preserve"> </w:t>
      </w:r>
      <w:r>
        <w:rPr>
          <w:rFonts w:eastAsia="SimSun"/>
          <w:lang w:eastAsia="zh-CN"/>
        </w:rPr>
        <w:t>i</w:t>
      </w:r>
      <w:r w:rsidR="00707384" w:rsidRPr="00616E66">
        <w:rPr>
          <w:rFonts w:eastAsia="SimSun"/>
          <w:lang w:eastAsia="zh-CN"/>
        </w:rPr>
        <w:t>f in relation to the RFT a conflict of interest exists, arises, or appears likely to arise, that the Tenderer has not previously disclosed, the Tenderer must notify the Commonwealth promptly in writing.  The Tenderer agrees to take such steps as the Commonwealth may require to resolve or otherwise deal with a conflict notified under this clause or which otherwise comes to the attention of the Commonwealth during the RFT process.</w:t>
      </w:r>
      <w:r w:rsidR="0068759F">
        <w:rPr>
          <w:rFonts w:eastAsia="SimSun"/>
          <w:lang w:eastAsia="zh-CN"/>
        </w:rPr>
        <w:t xml:space="preserve">  The following is a complete list of all current </w:t>
      </w:r>
      <w:r w:rsidR="0068759F" w:rsidRPr="00616E66">
        <w:rPr>
          <w:rFonts w:eastAsia="SimSun"/>
          <w:lang w:eastAsia="zh-CN"/>
        </w:rPr>
        <w:t>actual, potential or perceived conflict</w:t>
      </w:r>
      <w:r w:rsidR="0068759F">
        <w:rPr>
          <w:rFonts w:eastAsia="SimSun"/>
          <w:lang w:eastAsia="zh-CN"/>
        </w:rPr>
        <w:t>s</w:t>
      </w:r>
      <w:r w:rsidR="0068759F" w:rsidRPr="00616E66">
        <w:rPr>
          <w:rFonts w:eastAsia="SimSun"/>
          <w:lang w:eastAsia="zh-CN"/>
        </w:rPr>
        <w:t xml:space="preserve"> of interest:</w:t>
      </w:r>
    </w:p>
    <w:p w14:paraId="00BAF874" w14:textId="4F227C0F" w:rsidR="00707384" w:rsidRPr="00616E66" w:rsidRDefault="008E09A1" w:rsidP="000A104D">
      <w:pPr>
        <w:pStyle w:val="ATTANNLV2NONUM-ASDEFCON"/>
        <w:rPr>
          <w:rFonts w:eastAsia="SimSun"/>
          <w:lang w:eastAsia="zh-CN"/>
        </w:rPr>
      </w:pPr>
      <w:r>
        <w:rPr>
          <w:b/>
        </w:rPr>
        <w:fldChar w:fldCharType="begin">
          <w:ffData>
            <w:name w:val=""/>
            <w:enabled/>
            <w:calcOnExit w:val="0"/>
            <w:textInput>
              <w:default w:val="[…INSERT DETAILS OR IF NONE EXIST INSERT THE WORDS ‘NOT APPLICABLE’…]"/>
            </w:textInput>
          </w:ffData>
        </w:fldChar>
      </w:r>
      <w:r>
        <w:rPr>
          <w:b/>
        </w:rPr>
        <w:instrText xml:space="preserve"> FORMTEXT </w:instrText>
      </w:r>
      <w:r>
        <w:rPr>
          <w:b/>
        </w:rPr>
      </w:r>
      <w:r>
        <w:rPr>
          <w:b/>
        </w:rPr>
        <w:fldChar w:fldCharType="separate"/>
      </w:r>
      <w:r>
        <w:rPr>
          <w:b/>
          <w:noProof/>
        </w:rPr>
        <w:t>[…INSERT DETAILS OR IF NONE EXIST INSERT THE WORDS ‘NOT APPLICABLE’…]</w:t>
      </w:r>
      <w:r>
        <w:rPr>
          <w:b/>
        </w:rPr>
        <w:fldChar w:fldCharType="end"/>
      </w:r>
    </w:p>
    <w:p w14:paraId="1FDA2108" w14:textId="77777777" w:rsidR="00707384" w:rsidRPr="00616E66" w:rsidRDefault="00707384" w:rsidP="00707384">
      <w:pPr>
        <w:pStyle w:val="ATTANNLV2-ASDEFCON"/>
        <w:rPr>
          <w:rFonts w:eastAsia="SimSun"/>
          <w:lang w:eastAsia="zh-CN"/>
        </w:rPr>
      </w:pPr>
      <w:bookmarkStart w:id="49" w:name="_Ref435688790"/>
      <w:r w:rsidRPr="00616E66">
        <w:rPr>
          <w:lang w:eastAsia="zh-CN"/>
        </w:rPr>
        <w:t>The Tenderer acknowledges and agrees that the Commonwealth may exclude the Tender from further consideration if in the opinion of the Commonwealth:</w:t>
      </w:r>
      <w:bookmarkEnd w:id="49"/>
    </w:p>
    <w:p w14:paraId="0E31F94D" w14:textId="77777777" w:rsidR="00707384" w:rsidRPr="00616E66" w:rsidRDefault="00707384" w:rsidP="00707384">
      <w:pPr>
        <w:pStyle w:val="ATTANNLV3-ASDEFCON"/>
        <w:rPr>
          <w:lang w:eastAsia="zh-CN"/>
        </w:rPr>
      </w:pPr>
      <w:r w:rsidRPr="00616E66">
        <w:rPr>
          <w:lang w:eastAsia="zh-CN"/>
        </w:rPr>
        <w:t>the Tenderer fails to take any steps required by the Commonwealth to resolve or deal with a conflict of interest;</w:t>
      </w:r>
    </w:p>
    <w:p w14:paraId="2E35AB72" w14:textId="04A6F3ED" w:rsidR="00707384" w:rsidRPr="00616E66" w:rsidRDefault="00707384" w:rsidP="00707384">
      <w:pPr>
        <w:pStyle w:val="ATTANNLV3-ASDEFCON"/>
        <w:rPr>
          <w:lang w:eastAsia="zh-CN"/>
        </w:rPr>
      </w:pPr>
      <w:r w:rsidRPr="00616E66">
        <w:rPr>
          <w:lang w:eastAsia="zh-CN"/>
        </w:rPr>
        <w:t xml:space="preserve">the Tenderer fails to comply in any other respect with this clause </w:t>
      </w:r>
      <w:r w:rsidRPr="00616E66">
        <w:rPr>
          <w:lang w:eastAsia="zh-CN"/>
        </w:rPr>
        <w:fldChar w:fldCharType="begin"/>
      </w:r>
      <w:r w:rsidRPr="00616E66">
        <w:rPr>
          <w:lang w:eastAsia="zh-CN"/>
        </w:rPr>
        <w:instrText xml:space="preserve"> REF _Ref435688620 \w \h </w:instrText>
      </w:r>
      <w:r w:rsidRPr="00616E66">
        <w:rPr>
          <w:lang w:eastAsia="zh-CN"/>
        </w:rPr>
      </w:r>
      <w:r w:rsidRPr="00616E66">
        <w:rPr>
          <w:lang w:eastAsia="zh-CN"/>
        </w:rPr>
        <w:fldChar w:fldCharType="separate"/>
      </w:r>
      <w:r w:rsidR="00643D62">
        <w:rPr>
          <w:lang w:eastAsia="zh-CN"/>
        </w:rPr>
        <w:t>4</w:t>
      </w:r>
      <w:r w:rsidRPr="00616E66">
        <w:rPr>
          <w:lang w:eastAsia="zh-CN"/>
        </w:rPr>
        <w:fldChar w:fldCharType="end"/>
      </w:r>
      <w:r w:rsidRPr="00616E66">
        <w:rPr>
          <w:lang w:eastAsia="zh-CN"/>
        </w:rPr>
        <w:t>; or</w:t>
      </w:r>
    </w:p>
    <w:p w14:paraId="5BFEF38A" w14:textId="587DA862" w:rsidR="00707384" w:rsidRPr="00616E66" w:rsidRDefault="00707384" w:rsidP="00707384">
      <w:pPr>
        <w:pStyle w:val="ATTANNLV3-ASDEFCON"/>
        <w:rPr>
          <w:lang w:eastAsia="zh-CN"/>
        </w:rPr>
      </w:pPr>
      <w:proofErr w:type="gramStart"/>
      <w:r w:rsidRPr="00616E66">
        <w:rPr>
          <w:lang w:eastAsia="zh-CN"/>
        </w:rPr>
        <w:t>any</w:t>
      </w:r>
      <w:proofErr w:type="gramEnd"/>
      <w:r w:rsidRPr="00616E66">
        <w:rPr>
          <w:lang w:eastAsia="zh-CN"/>
        </w:rPr>
        <w:t xml:space="preserve"> representation or warranty of the Tenderer under this clause </w:t>
      </w:r>
      <w:r w:rsidRPr="00616E66">
        <w:rPr>
          <w:lang w:eastAsia="zh-CN"/>
        </w:rPr>
        <w:fldChar w:fldCharType="begin"/>
      </w:r>
      <w:r w:rsidRPr="00616E66">
        <w:rPr>
          <w:lang w:eastAsia="zh-CN"/>
        </w:rPr>
        <w:instrText xml:space="preserve"> REF _Ref435688620 \w \h </w:instrText>
      </w:r>
      <w:r w:rsidRPr="00616E66">
        <w:rPr>
          <w:lang w:eastAsia="zh-CN"/>
        </w:rPr>
      </w:r>
      <w:r w:rsidRPr="00616E66">
        <w:rPr>
          <w:lang w:eastAsia="zh-CN"/>
        </w:rPr>
        <w:fldChar w:fldCharType="separate"/>
      </w:r>
      <w:r w:rsidR="00643D62">
        <w:rPr>
          <w:lang w:eastAsia="zh-CN"/>
        </w:rPr>
        <w:t>4</w:t>
      </w:r>
      <w:r w:rsidRPr="00616E66">
        <w:rPr>
          <w:lang w:eastAsia="zh-CN"/>
        </w:rPr>
        <w:fldChar w:fldCharType="end"/>
      </w:r>
      <w:r w:rsidRPr="00616E66">
        <w:rPr>
          <w:lang w:eastAsia="zh-CN"/>
        </w:rPr>
        <w:t xml:space="preserve"> is incorrect or misleading in any material respect.</w:t>
      </w:r>
    </w:p>
    <w:p w14:paraId="350D44DA" w14:textId="77777777" w:rsidR="00707384" w:rsidRPr="001C78DF" w:rsidRDefault="00707384" w:rsidP="00707384">
      <w:pPr>
        <w:pStyle w:val="ATTANNLV2-ASDEFCON"/>
        <w:rPr>
          <w:rFonts w:eastAsia="SimSun"/>
          <w:lang w:eastAsia="zh-CN"/>
        </w:rPr>
      </w:pPr>
      <w:r>
        <w:rPr>
          <w:shd w:val="clear" w:color="auto" w:fill="FFFFFF"/>
        </w:rPr>
        <w:t xml:space="preserve">The </w:t>
      </w:r>
      <w:r>
        <w:t>Tenderer represents and warrants that none of the Tenderer, its Related Bodies Corporate, or officers of either:</w:t>
      </w:r>
    </w:p>
    <w:p w14:paraId="59172AA6" w14:textId="77777777" w:rsidR="00707384" w:rsidRDefault="00707384" w:rsidP="00707384">
      <w:pPr>
        <w:pStyle w:val="ATTANNLV3-ASDEFCON"/>
      </w:pPr>
      <w:r>
        <w:t>have been found in the past three years to have committed a material breach; or</w:t>
      </w:r>
    </w:p>
    <w:p w14:paraId="68CBF8C5" w14:textId="77777777" w:rsidR="00707384" w:rsidRDefault="00707384" w:rsidP="00707384">
      <w:pPr>
        <w:pStyle w:val="ATTANNLV3-ASDEFCON"/>
      </w:pPr>
      <w:r>
        <w:t>are currently in material breach,</w:t>
      </w:r>
    </w:p>
    <w:p w14:paraId="74138EEE" w14:textId="77777777" w:rsidR="00707384" w:rsidRPr="005F02A2" w:rsidRDefault="00707384" w:rsidP="00545C4B">
      <w:pPr>
        <w:pStyle w:val="ATTANNLV2NONUM-ASDEFCON"/>
      </w:pPr>
      <w:proofErr w:type="gramStart"/>
      <w:r w:rsidRPr="005F02A2">
        <w:t>of</w:t>
      </w:r>
      <w:proofErr w:type="gramEnd"/>
      <w:r w:rsidRPr="005F02A2">
        <w:t xml:space="preserve"> any law, regulation or code that would be relevant to any resultant Contract, including those in relation to employment or workplace relations (including regulations relating to ethical employment practices), WHS or the environment, other than the following:</w:t>
      </w:r>
    </w:p>
    <w:p w14:paraId="2D5F39D9" w14:textId="78FE3ACA" w:rsidR="00707384" w:rsidRPr="00584676" w:rsidRDefault="008E09A1" w:rsidP="00707384">
      <w:pPr>
        <w:pStyle w:val="ATTANNLV2NONUM-ASDEFCON"/>
        <w:rPr>
          <w:b/>
          <w:bCs/>
        </w:rPr>
      </w:pPr>
      <w:r>
        <w:rPr>
          <w:b/>
          <w:bCs/>
        </w:rPr>
        <w:fldChar w:fldCharType="begin">
          <w:ffData>
            <w:name w:val="Text129"/>
            <w:enabled/>
            <w:calcOnExit w:val="0"/>
            <w:textInput>
              <w:default w:val="[…INSERT DETAILS OF PREVIOUS OR CURRENT BREACHES, OR IF NONE EXIST INSERT THE WORDS ‘NOT APPLICABLE’…]"/>
            </w:textInput>
          </w:ffData>
        </w:fldChar>
      </w:r>
      <w:r>
        <w:rPr>
          <w:b/>
          <w:bCs/>
        </w:rPr>
        <w:instrText xml:space="preserve"> </w:instrText>
      </w:r>
      <w:bookmarkStart w:id="50" w:name="Text129"/>
      <w:r>
        <w:rPr>
          <w:b/>
          <w:bCs/>
        </w:rPr>
        <w:instrText xml:space="preserve">FORMTEXT </w:instrText>
      </w:r>
      <w:r>
        <w:rPr>
          <w:b/>
          <w:bCs/>
        </w:rPr>
      </w:r>
      <w:r>
        <w:rPr>
          <w:b/>
          <w:bCs/>
        </w:rPr>
        <w:fldChar w:fldCharType="separate"/>
      </w:r>
      <w:r>
        <w:rPr>
          <w:b/>
          <w:bCs/>
          <w:noProof/>
        </w:rPr>
        <w:t>[…INSERT DETAILS OF PREVIOUS OR CURRENT BREACHES, OR IF NONE EXIST INSERT THE WORDS ‘NOT APPLICABLE’…]</w:t>
      </w:r>
      <w:r>
        <w:rPr>
          <w:b/>
          <w:bCs/>
        </w:rPr>
        <w:fldChar w:fldCharType="end"/>
      </w:r>
      <w:bookmarkEnd w:id="50"/>
    </w:p>
    <w:p w14:paraId="393AF733" w14:textId="77777777" w:rsidR="00707384" w:rsidRPr="005F02A2" w:rsidRDefault="00707384" w:rsidP="00707384">
      <w:pPr>
        <w:pStyle w:val="ATTANNLV2NONUM-ASDEFCON"/>
        <w:rPr>
          <w:bCs/>
        </w:rPr>
      </w:pPr>
      <w:proofErr w:type="gramStart"/>
      <w:r w:rsidRPr="005F02A2">
        <w:rPr>
          <w:bCs/>
        </w:rPr>
        <w:t>and</w:t>
      </w:r>
      <w:proofErr w:type="gramEnd"/>
      <w:r w:rsidRPr="005F02A2">
        <w:rPr>
          <w:bCs/>
        </w:rPr>
        <w:t xml:space="preserve"> the following actions have been taken to remedy any such material breach:</w:t>
      </w:r>
    </w:p>
    <w:p w14:paraId="262A304D" w14:textId="4C225470" w:rsidR="00707384" w:rsidRDefault="008E09A1" w:rsidP="00707384">
      <w:pPr>
        <w:pStyle w:val="ATTANNLV2NONUM-ASDEFCON"/>
        <w:rPr>
          <w:rFonts w:eastAsia="SimSun"/>
          <w:lang w:eastAsia="zh-CN"/>
        </w:rPr>
      </w:pPr>
      <w:r>
        <w:rPr>
          <w:b/>
        </w:rPr>
        <w:fldChar w:fldCharType="begin">
          <w:ffData>
            <w:name w:val="Text130"/>
            <w:enabled/>
            <w:calcOnExit w:val="0"/>
            <w:textInput>
              <w:default w:val="[…INSERT DETAILS OF ACTIONS TAKEN (INCLUDING POLICIES IN PLACE) TO RESPOND TO EACH SUCH BREACH, OR IF NO BREACHES ARE LISTED ABOVE INSERT ‘NOT APPLICABLE’…]"/>
            </w:textInput>
          </w:ffData>
        </w:fldChar>
      </w:r>
      <w:r>
        <w:rPr>
          <w:b/>
        </w:rPr>
        <w:instrText xml:space="preserve"> </w:instrText>
      </w:r>
      <w:bookmarkStart w:id="51" w:name="Text130"/>
      <w:r>
        <w:rPr>
          <w:b/>
        </w:rPr>
        <w:instrText xml:space="preserve">FORMTEXT </w:instrText>
      </w:r>
      <w:r>
        <w:rPr>
          <w:b/>
        </w:rPr>
      </w:r>
      <w:r>
        <w:rPr>
          <w:b/>
        </w:rPr>
        <w:fldChar w:fldCharType="separate"/>
      </w:r>
      <w:r>
        <w:rPr>
          <w:b/>
          <w:noProof/>
        </w:rPr>
        <w:t>[…INSERT DETAILS OF ACTIONS TAKEN (INCLUDING POLICIES IN PLACE) TO RESPOND TO EACH SUCH BREACH, OR IF NO BREACHES ARE LISTED ABOVE INSERT ‘NOT APPLICABLE’…]</w:t>
      </w:r>
      <w:r>
        <w:rPr>
          <w:b/>
        </w:rPr>
        <w:fldChar w:fldCharType="end"/>
      </w:r>
      <w:bookmarkEnd w:id="51"/>
      <w:r w:rsidR="00707384">
        <w:rPr>
          <w:rFonts w:eastAsia="SimSun"/>
          <w:lang w:eastAsia="zh-CN"/>
        </w:rPr>
        <w:t>.</w:t>
      </w:r>
    </w:p>
    <w:p w14:paraId="1E1E4200" w14:textId="48016F3E" w:rsidR="008C067E" w:rsidRPr="004909E1" w:rsidRDefault="008C067E" w:rsidP="008C067E">
      <w:pPr>
        <w:pStyle w:val="ATTANNLV2-ASDEFCON"/>
        <w:rPr>
          <w:rFonts w:eastAsia="SimSun"/>
          <w:lang w:eastAsia="zh-CN"/>
        </w:rPr>
      </w:pPr>
      <w:r w:rsidRPr="008C067E">
        <w:rPr>
          <w:rFonts w:eastAsia="SimSun"/>
          <w:lang w:eastAsia="zh-CN"/>
        </w:rPr>
        <w:t>The Tenderer represents and warrants that, in accordance with clause 1.8.</w:t>
      </w:r>
      <w:r w:rsidR="00893527">
        <w:rPr>
          <w:rFonts w:eastAsia="SimSun"/>
          <w:lang w:eastAsia="zh-CN"/>
        </w:rPr>
        <w:t>2</w:t>
      </w:r>
      <w:r w:rsidRPr="008C067E">
        <w:rPr>
          <w:rFonts w:eastAsia="SimSun"/>
          <w:lang w:eastAsia="zh-CN"/>
        </w:rPr>
        <w:t xml:space="preserve"> of the Conditions of Tender, it has obtained and holds as at the Closing Time all of the valid </w:t>
      </w:r>
      <w:r w:rsidR="00893527">
        <w:rPr>
          <w:rFonts w:eastAsia="SimSun"/>
          <w:lang w:eastAsia="zh-CN"/>
        </w:rPr>
        <w:t xml:space="preserve">and satisfactory </w:t>
      </w:r>
      <w:r w:rsidRPr="008C067E">
        <w:rPr>
          <w:rFonts w:eastAsia="SimSun"/>
          <w:lang w:eastAsia="zh-CN"/>
        </w:rPr>
        <w:t xml:space="preserve">STRs required under </w:t>
      </w:r>
      <w:r w:rsidR="00CD612F">
        <w:rPr>
          <w:rFonts w:eastAsia="SimSun"/>
          <w:lang w:eastAsia="zh-CN"/>
        </w:rPr>
        <w:t>Table</w:t>
      </w:r>
      <w:r w:rsidRPr="008C067E">
        <w:rPr>
          <w:rFonts w:eastAsia="SimSun"/>
          <w:lang w:eastAsia="zh-CN"/>
        </w:rPr>
        <w:t xml:space="preserve"> A-</w:t>
      </w:r>
      <w:r w:rsidR="00CD612F">
        <w:rPr>
          <w:rFonts w:eastAsia="SimSun"/>
          <w:lang w:eastAsia="zh-CN"/>
        </w:rPr>
        <w:t>1</w:t>
      </w:r>
      <w:r w:rsidRPr="008C067E">
        <w:rPr>
          <w:rFonts w:eastAsia="SimSun"/>
          <w:lang w:eastAsia="zh-CN"/>
        </w:rPr>
        <w:t xml:space="preserve"> of any entity that the Tenderer proposes to engage as a direct Subcontractor, where the total value of the work under the Subcontract is expected to </w:t>
      </w:r>
      <w:r w:rsidR="00893527">
        <w:rPr>
          <w:rFonts w:eastAsia="SimSun"/>
          <w:lang w:eastAsia="zh-CN"/>
        </w:rPr>
        <w:t>be</w:t>
      </w:r>
      <w:r w:rsidR="00893527" w:rsidRPr="004909E1">
        <w:rPr>
          <w:rFonts w:eastAsia="SimSun"/>
          <w:lang w:eastAsia="zh-CN"/>
        </w:rPr>
        <w:t xml:space="preserve"> </w:t>
      </w:r>
      <w:r w:rsidRPr="004909E1">
        <w:rPr>
          <w:rFonts w:eastAsia="SimSun"/>
          <w:lang w:eastAsia="zh-CN"/>
        </w:rPr>
        <w:t>$4 million</w:t>
      </w:r>
      <w:r w:rsidR="00FC1441">
        <w:rPr>
          <w:rFonts w:eastAsia="SimSun"/>
          <w:lang w:eastAsia="zh-CN"/>
        </w:rPr>
        <w:t xml:space="preserve"> or more</w:t>
      </w:r>
      <w:r w:rsidRPr="004909E1">
        <w:rPr>
          <w:rFonts w:eastAsia="SimSun"/>
          <w:lang w:eastAsia="zh-CN"/>
        </w:rPr>
        <w:t xml:space="preserve"> (</w:t>
      </w:r>
      <w:proofErr w:type="spellStart"/>
      <w:r w:rsidRPr="004909E1">
        <w:rPr>
          <w:rFonts w:eastAsia="SimSun"/>
          <w:lang w:eastAsia="zh-CN"/>
        </w:rPr>
        <w:t>inc</w:t>
      </w:r>
      <w:proofErr w:type="spellEnd"/>
      <w:r w:rsidRPr="004909E1">
        <w:rPr>
          <w:rFonts w:eastAsia="SimSun"/>
          <w:lang w:eastAsia="zh-CN"/>
        </w:rPr>
        <w:t xml:space="preserve"> GST)</w:t>
      </w:r>
      <w:r w:rsidR="00FC1441">
        <w:rPr>
          <w:rFonts w:eastAsia="SimSun"/>
          <w:lang w:eastAsia="zh-CN"/>
        </w:rPr>
        <w:t>.</w:t>
      </w:r>
    </w:p>
    <w:p w14:paraId="1964168C" w14:textId="264CFDE0" w:rsidR="001211BE" w:rsidRPr="004909E1" w:rsidRDefault="001211BE" w:rsidP="00770A78">
      <w:pPr>
        <w:pStyle w:val="NoteToDrafters-ASDEFCON"/>
      </w:pPr>
      <w:r w:rsidRPr="004909E1">
        <w:lastRenderedPageBreak/>
        <w:t xml:space="preserve">Note to drafters:  Include clause </w:t>
      </w:r>
      <w:r w:rsidR="0068759F">
        <w:fldChar w:fldCharType="begin"/>
      </w:r>
      <w:r w:rsidR="0068759F">
        <w:instrText xml:space="preserve"> REF _Ref165362032 \r \h </w:instrText>
      </w:r>
      <w:r w:rsidR="0068759F">
        <w:fldChar w:fldCharType="separate"/>
      </w:r>
      <w:r w:rsidR="00643D62">
        <w:t>4.8</w:t>
      </w:r>
      <w:r w:rsidR="0068759F">
        <w:fldChar w:fldCharType="end"/>
      </w:r>
      <w:r w:rsidRPr="004909E1">
        <w:t xml:space="preserve"> if the PT PCP clauses are included in clause 11.9 of the COC.</w:t>
      </w:r>
    </w:p>
    <w:p w14:paraId="2FC1BCD2" w14:textId="068A54B7" w:rsidR="001211BE" w:rsidRPr="004909E1" w:rsidRDefault="001211BE" w:rsidP="001211BE">
      <w:pPr>
        <w:pStyle w:val="NoteToTenderers-ASDEFCON"/>
      </w:pPr>
      <w:r w:rsidRPr="004909E1">
        <w:t>Note to tenderers:  Tenderers are to include the following clause if the tenderer is a Reporting Entity and clauses 11.9.1</w:t>
      </w:r>
      <w:r w:rsidR="00A6714D">
        <w:t>5</w:t>
      </w:r>
      <w:r w:rsidRPr="004909E1">
        <w:t xml:space="preserve"> – 11.9.1</w:t>
      </w:r>
      <w:r w:rsidR="00A6714D">
        <w:t>9</w:t>
      </w:r>
      <w:r w:rsidRPr="004909E1">
        <w:t xml:space="preserve"> have been included in the COC.</w:t>
      </w:r>
    </w:p>
    <w:p w14:paraId="36759477" w14:textId="77777777" w:rsidR="001211BE" w:rsidRPr="005D0A64" w:rsidRDefault="001211BE" w:rsidP="001211BE">
      <w:pPr>
        <w:pStyle w:val="ATTANNLV2-ASDEFCON"/>
      </w:pPr>
      <w:bookmarkStart w:id="52" w:name="_Ref165362032"/>
      <w:r w:rsidRPr="004909E1">
        <w:rPr>
          <w:rFonts w:eastAsia="SimSun"/>
        </w:rPr>
        <w:t>The Tenderer undertakes that if, in anticipation</w:t>
      </w:r>
      <w:r w:rsidRPr="005E1367">
        <w:rPr>
          <w:rFonts w:eastAsia="SimSun"/>
        </w:rPr>
        <w:t xml:space="preserve"> of entering into a resultant Contract with the Commonwealth, it enters into</w:t>
      </w:r>
      <w:r>
        <w:rPr>
          <w:rFonts w:eastAsia="SimSun"/>
        </w:rPr>
        <w:t xml:space="preserve"> </w:t>
      </w:r>
      <w:r w:rsidRPr="005E1367">
        <w:rPr>
          <w:rFonts w:eastAsia="SimSun"/>
        </w:rPr>
        <w:t xml:space="preserve">a Reporting Entity Subcontract, </w:t>
      </w:r>
      <w:r>
        <w:rPr>
          <w:rFonts w:eastAsia="SimSun"/>
        </w:rPr>
        <w:t xml:space="preserve">the tenderer </w:t>
      </w:r>
      <w:r w:rsidRPr="00FA5104">
        <w:rPr>
          <w:rFonts w:eastAsia="SimSun"/>
        </w:rPr>
        <w:t>shall include in that subcontract:</w:t>
      </w:r>
      <w:bookmarkEnd w:id="52"/>
    </w:p>
    <w:p w14:paraId="57CD5A58" w14:textId="77777777" w:rsidR="001211BE" w:rsidRPr="005D0A64" w:rsidRDefault="001211BE" w:rsidP="001211BE">
      <w:pPr>
        <w:pStyle w:val="ATTANNLV3-ASDEFCON"/>
      </w:pPr>
      <w:bookmarkStart w:id="53" w:name="_Ref85628853"/>
      <w:r>
        <w:t xml:space="preserve">an </w:t>
      </w:r>
      <w:r w:rsidRPr="005D0A64">
        <w:t>obligation</w:t>
      </w:r>
      <w:r>
        <w:t xml:space="preserve"> to comply with the Payment Times Procurement Connected Policy (</w:t>
      </w:r>
      <w:r w:rsidRPr="00FB36F0">
        <w:t>PT PCP</w:t>
      </w:r>
      <w:r>
        <w:t>)</w:t>
      </w:r>
      <w:r w:rsidRPr="005D0A64">
        <w:t>; and</w:t>
      </w:r>
      <w:bookmarkEnd w:id="53"/>
    </w:p>
    <w:p w14:paraId="7C0FB5E3" w14:textId="77777777" w:rsidR="001211BE" w:rsidRPr="004D72AD" w:rsidRDefault="001211BE" w:rsidP="001211BE">
      <w:pPr>
        <w:pStyle w:val="ATTANNLV3-ASDEFCON"/>
      </w:pPr>
      <w:bookmarkStart w:id="54" w:name="_Ref80007088"/>
      <w:r w:rsidRPr="00FB36F0">
        <w:t>us</w:t>
      </w:r>
      <w:r>
        <w:t>ing</w:t>
      </w:r>
      <w:r w:rsidRPr="00FB36F0">
        <w:t xml:space="preserve"> </w:t>
      </w:r>
      <w:r>
        <w:t xml:space="preserve">its </w:t>
      </w:r>
      <w:r w:rsidRPr="00FB36F0">
        <w:t>reasonable endeavours</w:t>
      </w:r>
      <w:r>
        <w:t xml:space="preserve">, </w:t>
      </w:r>
      <w:r w:rsidRPr="00FB36F0">
        <w:t xml:space="preserve">a requirement that if the Reporting Entity Subcontractor in turn enters into a Reporting Entity Subcontract, then that subcontract </w:t>
      </w:r>
      <w:r>
        <w:t>shall</w:t>
      </w:r>
      <w:r w:rsidRPr="00FB36F0">
        <w:t xml:space="preserve"> include:</w:t>
      </w:r>
      <w:bookmarkEnd w:id="54"/>
    </w:p>
    <w:p w14:paraId="01C1B018" w14:textId="06B445D6" w:rsidR="001211BE" w:rsidRPr="005E1367" w:rsidRDefault="001211BE" w:rsidP="001211BE">
      <w:pPr>
        <w:pStyle w:val="ATTANNLV4-ASDEFCON"/>
      </w:pPr>
      <w:r w:rsidRPr="00FB36F0">
        <w:t>obligations equivalent to those in clause</w:t>
      </w:r>
      <w:r>
        <w:t xml:space="preserve"> </w:t>
      </w:r>
      <w:r w:rsidR="00FE57E8">
        <w:fldChar w:fldCharType="begin"/>
      </w:r>
      <w:r w:rsidR="00FE57E8">
        <w:instrText xml:space="preserve"> REF _Ref85628853 \w \h </w:instrText>
      </w:r>
      <w:r w:rsidR="00FE57E8">
        <w:fldChar w:fldCharType="separate"/>
      </w:r>
      <w:r w:rsidR="00643D62">
        <w:t>4.8a</w:t>
      </w:r>
      <w:r w:rsidR="00FE57E8">
        <w:fldChar w:fldCharType="end"/>
      </w:r>
      <w:r w:rsidRPr="00FB36F0">
        <w:t>; and</w:t>
      </w:r>
    </w:p>
    <w:p w14:paraId="57A3D392" w14:textId="7C2388B3" w:rsidR="00E2713C" w:rsidRDefault="001211BE" w:rsidP="001211BE">
      <w:pPr>
        <w:pStyle w:val="ATTANNLV4-ASDEFCON"/>
      </w:pPr>
      <w:proofErr w:type="gramStart"/>
      <w:r w:rsidRPr="00FB36F0">
        <w:t>obligations</w:t>
      </w:r>
      <w:proofErr w:type="gramEnd"/>
      <w:r w:rsidRPr="00FB36F0">
        <w:t xml:space="preserve"> equivalent to this clause </w:t>
      </w:r>
      <w:r>
        <w:fldChar w:fldCharType="begin"/>
      </w:r>
      <w:r>
        <w:instrText xml:space="preserve"> REF _Ref80007088 \w \h </w:instrText>
      </w:r>
      <w:r>
        <w:fldChar w:fldCharType="separate"/>
      </w:r>
      <w:r w:rsidR="00643D62">
        <w:t>4.8b</w:t>
      </w:r>
      <w:r>
        <w:fldChar w:fldCharType="end"/>
      </w:r>
      <w:r w:rsidRPr="00FB36F0">
        <w:t xml:space="preserve"> (such that the obligations in this clause </w:t>
      </w:r>
      <w:r>
        <w:fldChar w:fldCharType="begin"/>
      </w:r>
      <w:r>
        <w:instrText xml:space="preserve"> REF _Ref80007088 \w \h </w:instrText>
      </w:r>
      <w:r>
        <w:fldChar w:fldCharType="separate"/>
      </w:r>
      <w:r w:rsidR="00643D62">
        <w:t>4.8b</w:t>
      </w:r>
      <w:r>
        <w:fldChar w:fldCharType="end"/>
      </w:r>
      <w:r>
        <w:t xml:space="preserve"> </w:t>
      </w:r>
      <w:r w:rsidRPr="00FB36F0">
        <w:t xml:space="preserve">are to continue to be </w:t>
      </w:r>
      <w:r>
        <w:t>flowed</w:t>
      </w:r>
      <w:r w:rsidRPr="00FB36F0">
        <w:t xml:space="preserve"> down the supply chain to all Reporting Entity Subcontractors).</w:t>
      </w:r>
    </w:p>
    <w:p w14:paraId="3B8BCC78" w14:textId="77777777" w:rsidR="00707384" w:rsidRPr="00616E66" w:rsidRDefault="00707384" w:rsidP="00545C4B">
      <w:pPr>
        <w:pStyle w:val="ATTANNLV1-ASDEFCON"/>
      </w:pPr>
      <w:r w:rsidRPr="00616E66">
        <w:t>Survival (CORE)</w:t>
      </w:r>
    </w:p>
    <w:p w14:paraId="7D2FF0E8" w14:textId="77777777" w:rsidR="00707384" w:rsidRPr="00616E66" w:rsidRDefault="00707384" w:rsidP="00707384">
      <w:pPr>
        <w:pStyle w:val="ATTANNLV2-ASDEFCON"/>
      </w:pPr>
      <w:r w:rsidRPr="00616E66">
        <w:t>This deed poll survives the termination or expiry of the RFT.</w:t>
      </w:r>
    </w:p>
    <w:p w14:paraId="3339E1E7" w14:textId="77777777" w:rsidR="00707384" w:rsidRPr="00616E66" w:rsidRDefault="00707384" w:rsidP="00545C4B">
      <w:pPr>
        <w:pStyle w:val="ATTANNLV1-ASDEFCON"/>
        <w:rPr>
          <w:rFonts w:eastAsia="SimSun" w:hint="eastAsia"/>
          <w:lang w:eastAsia="zh-CN"/>
        </w:rPr>
      </w:pPr>
      <w:r w:rsidRPr="00616E66">
        <w:t xml:space="preserve">Applicable Law </w:t>
      </w:r>
      <w:r w:rsidRPr="00616E66">
        <w:rPr>
          <w:rFonts w:eastAsia="SimSun"/>
          <w:lang w:eastAsia="zh-CN"/>
        </w:rPr>
        <w:t>(CORE)</w:t>
      </w:r>
    </w:p>
    <w:p w14:paraId="4E9C2ADE" w14:textId="77777777" w:rsidR="00707384" w:rsidRPr="00616E66" w:rsidRDefault="00707384" w:rsidP="00707384">
      <w:pPr>
        <w:pStyle w:val="NoteToDrafters-ASDEFCON"/>
      </w:pPr>
      <w:r w:rsidRPr="00616E66">
        <w:t xml:space="preserve">Note to drafters:  Prior to release of the RFT drafters are to insert the same jurisdiction as selected </w:t>
      </w:r>
      <w:r w:rsidRPr="004909E1">
        <w:t>under clause 12.1 of the draft COC and</w:t>
      </w:r>
      <w:r w:rsidRPr="00616E66">
        <w:t xml:space="preserve"> the Details Schedule.</w:t>
      </w:r>
    </w:p>
    <w:p w14:paraId="58255938" w14:textId="5C0E2CAB" w:rsidR="00707384" w:rsidRPr="00616E66" w:rsidRDefault="00707384" w:rsidP="00707384">
      <w:pPr>
        <w:pStyle w:val="ATTANNLV2-ASDEFCON"/>
      </w:pPr>
      <w:r w:rsidRPr="00616E66">
        <w:t xml:space="preserve">The Tenderer agrees that the laws of </w:t>
      </w:r>
      <w:r w:rsidR="008E09A1">
        <w:rPr>
          <w:b/>
          <w:bCs/>
        </w:rPr>
        <w:fldChar w:fldCharType="begin">
          <w:ffData>
            <w:name w:val="Text10"/>
            <w:enabled/>
            <w:calcOnExit w:val="0"/>
            <w:textInput>
              <w:default w:val="[…INSERT JURISDICTION…]"/>
            </w:textInput>
          </w:ffData>
        </w:fldChar>
      </w:r>
      <w:r w:rsidR="008E09A1">
        <w:rPr>
          <w:b/>
          <w:bCs/>
        </w:rPr>
        <w:instrText xml:space="preserve"> </w:instrText>
      </w:r>
      <w:bookmarkStart w:id="55" w:name="Text10"/>
      <w:r w:rsidR="008E09A1">
        <w:rPr>
          <w:b/>
          <w:bCs/>
        </w:rPr>
        <w:instrText xml:space="preserve">FORMTEXT </w:instrText>
      </w:r>
      <w:r w:rsidR="008E09A1">
        <w:rPr>
          <w:b/>
          <w:bCs/>
        </w:rPr>
      </w:r>
      <w:r w:rsidR="008E09A1">
        <w:rPr>
          <w:b/>
          <w:bCs/>
        </w:rPr>
        <w:fldChar w:fldCharType="separate"/>
      </w:r>
      <w:r w:rsidR="008E09A1">
        <w:rPr>
          <w:b/>
          <w:bCs/>
          <w:noProof/>
        </w:rPr>
        <w:t>[…INSERT JURISDICTION…]</w:t>
      </w:r>
      <w:r w:rsidR="008E09A1">
        <w:rPr>
          <w:b/>
          <w:bCs/>
        </w:rPr>
        <w:fldChar w:fldCharType="end"/>
      </w:r>
      <w:bookmarkEnd w:id="55"/>
      <w:r w:rsidRPr="00616E66">
        <w:t xml:space="preserve"> apply to this deed and the Tenderer submits to the non-exclusive jurisdiction of the courts of that State or Territory and of any court that may hear appeals from any of those courts, for any proceedings in connection with the RFT.</w:t>
      </w:r>
    </w:p>
    <w:p w14:paraId="2BDC99A1" w14:textId="77777777" w:rsidR="00707384" w:rsidRDefault="00707384" w:rsidP="00545C4B">
      <w:pPr>
        <w:pStyle w:val="ATTANNLV1-ASDEFCON"/>
      </w:pPr>
      <w:r>
        <w:t>termination and amendment (core)</w:t>
      </w:r>
    </w:p>
    <w:p w14:paraId="48FE78A0" w14:textId="77777777" w:rsidR="00707384" w:rsidRPr="008D3736" w:rsidRDefault="00707384" w:rsidP="00707384">
      <w:pPr>
        <w:pStyle w:val="ATTANNLV2-ASDEFCON"/>
      </w:pPr>
      <w:r>
        <w:t>This deed poll shall not be unilaterally terminated or amended unless such termination or amendment is reduced to writing and agreed in writing by the Commonwealth.</w:t>
      </w:r>
    </w:p>
    <w:p w14:paraId="6566625F" w14:textId="77777777" w:rsidR="00707384" w:rsidRPr="00616E66" w:rsidRDefault="00707384" w:rsidP="00545C4B">
      <w:pPr>
        <w:pStyle w:val="ATTANNLV1-ASDEFCON"/>
      </w:pPr>
      <w:r w:rsidRPr="00616E66">
        <w:t xml:space="preserve">Contact Details </w:t>
      </w:r>
      <w:r w:rsidRPr="00616E66">
        <w:rPr>
          <w:rFonts w:eastAsia="SimSun"/>
          <w:lang w:eastAsia="zh-CN"/>
        </w:rPr>
        <w:t>(CORE)</w:t>
      </w:r>
    </w:p>
    <w:p w14:paraId="4E08BACD" w14:textId="7A2C665E" w:rsidR="00707384" w:rsidRDefault="00707384" w:rsidP="0068495E">
      <w:pPr>
        <w:pStyle w:val="ATTANNLV2-ASDEFCON"/>
        <w:keepNext/>
      </w:pPr>
      <w:r w:rsidRPr="00616E66">
        <w:t xml:space="preserve">The Tenderer’s contact details for the purpose of the RFT and this deed </w:t>
      </w:r>
      <w:r>
        <w:t xml:space="preserve">poll </w:t>
      </w:r>
      <w:r w:rsidRPr="00616E66">
        <w:t>are set out below.</w:t>
      </w:r>
    </w:p>
    <w:tbl>
      <w:tblPr>
        <w:tblW w:w="0" w:type="auto"/>
        <w:tblInd w:w="959" w:type="dxa"/>
        <w:tblLayout w:type="fixed"/>
        <w:tblLook w:val="0000" w:firstRow="0" w:lastRow="0" w:firstColumn="0" w:lastColumn="0" w:noHBand="0" w:noVBand="0"/>
      </w:tblPr>
      <w:tblGrid>
        <w:gridCol w:w="3109"/>
        <w:gridCol w:w="720"/>
        <w:gridCol w:w="3870"/>
      </w:tblGrid>
      <w:tr w:rsidR="00707384" w:rsidRPr="00DA290C" w14:paraId="2B7F2FBF" w14:textId="77777777" w:rsidTr="00F1222F">
        <w:trPr>
          <w:trHeight w:val="454"/>
        </w:trPr>
        <w:tc>
          <w:tcPr>
            <w:tcW w:w="3109" w:type="dxa"/>
          </w:tcPr>
          <w:p w14:paraId="3FF33578" w14:textId="77777777" w:rsidR="00707384" w:rsidRPr="00616E66" w:rsidRDefault="00707384" w:rsidP="00F1222F">
            <w:pPr>
              <w:pStyle w:val="Table10ptText-ASDEFCON"/>
              <w:rPr>
                <w:b/>
              </w:rPr>
            </w:pPr>
            <w:r w:rsidRPr="00616E66">
              <w:t>NAME (Block Letters):</w:t>
            </w:r>
          </w:p>
        </w:tc>
        <w:tc>
          <w:tcPr>
            <w:tcW w:w="720" w:type="dxa"/>
          </w:tcPr>
          <w:p w14:paraId="7057251E" w14:textId="77777777" w:rsidR="00707384" w:rsidRPr="00616E66" w:rsidRDefault="00707384" w:rsidP="00F1222F">
            <w:pPr>
              <w:pStyle w:val="Table10ptText-ASDEFCON"/>
              <w:keepNext/>
            </w:pPr>
          </w:p>
        </w:tc>
        <w:tc>
          <w:tcPr>
            <w:tcW w:w="3870" w:type="dxa"/>
          </w:tcPr>
          <w:p w14:paraId="5A37D8A6" w14:textId="77777777" w:rsidR="00707384" w:rsidRPr="00616E66" w:rsidRDefault="00707384" w:rsidP="00F1222F">
            <w:pPr>
              <w:pStyle w:val="Table10ptText-ASDEFCON"/>
              <w:rPr>
                <w:b/>
              </w:rPr>
            </w:pPr>
            <w:r w:rsidRPr="00616E66">
              <w:t>TELEPHONE NUMBER:</w:t>
            </w:r>
          </w:p>
        </w:tc>
      </w:tr>
      <w:tr w:rsidR="00707384" w:rsidRPr="00DA290C" w14:paraId="4B5E3619" w14:textId="77777777" w:rsidTr="00F1222F">
        <w:trPr>
          <w:trHeight w:val="454"/>
        </w:trPr>
        <w:tc>
          <w:tcPr>
            <w:tcW w:w="3109" w:type="dxa"/>
            <w:tcBorders>
              <w:bottom w:val="dashed" w:sz="4" w:space="0" w:color="auto"/>
            </w:tcBorders>
          </w:tcPr>
          <w:p w14:paraId="49578B40" w14:textId="77777777" w:rsidR="00707384" w:rsidRPr="00616E66" w:rsidRDefault="00707384" w:rsidP="00F1222F">
            <w:pPr>
              <w:pStyle w:val="Table10ptText-ASDEFCON"/>
              <w:keepNext/>
            </w:pPr>
          </w:p>
        </w:tc>
        <w:tc>
          <w:tcPr>
            <w:tcW w:w="720" w:type="dxa"/>
          </w:tcPr>
          <w:p w14:paraId="3E86006C" w14:textId="77777777" w:rsidR="00707384" w:rsidRPr="00616E66" w:rsidRDefault="00707384" w:rsidP="00F1222F">
            <w:pPr>
              <w:pStyle w:val="Table10ptText-ASDEFCON"/>
              <w:keepNext/>
            </w:pPr>
          </w:p>
        </w:tc>
        <w:tc>
          <w:tcPr>
            <w:tcW w:w="3870" w:type="dxa"/>
            <w:tcBorders>
              <w:bottom w:val="dashed" w:sz="4" w:space="0" w:color="auto"/>
            </w:tcBorders>
          </w:tcPr>
          <w:p w14:paraId="35CB17D6" w14:textId="77777777" w:rsidR="00707384" w:rsidRPr="00616E66" w:rsidRDefault="00707384" w:rsidP="00F1222F">
            <w:pPr>
              <w:pStyle w:val="Table10ptText-ASDEFCON"/>
              <w:keepNext/>
            </w:pPr>
          </w:p>
        </w:tc>
      </w:tr>
      <w:tr w:rsidR="00707384" w:rsidRPr="00DA290C" w14:paraId="5B6E8EDA" w14:textId="77777777" w:rsidTr="00F1222F">
        <w:trPr>
          <w:trHeight w:val="454"/>
        </w:trPr>
        <w:tc>
          <w:tcPr>
            <w:tcW w:w="3109" w:type="dxa"/>
          </w:tcPr>
          <w:p w14:paraId="47B39B32" w14:textId="77777777" w:rsidR="00707384" w:rsidRPr="00616E66" w:rsidRDefault="00707384" w:rsidP="00F1222F">
            <w:pPr>
              <w:pStyle w:val="Table10ptText-ASDEFCON"/>
              <w:keepNext/>
            </w:pPr>
          </w:p>
        </w:tc>
        <w:tc>
          <w:tcPr>
            <w:tcW w:w="720" w:type="dxa"/>
          </w:tcPr>
          <w:p w14:paraId="5055B3E4" w14:textId="77777777" w:rsidR="00707384" w:rsidRPr="00616E66" w:rsidRDefault="00707384" w:rsidP="00F1222F">
            <w:pPr>
              <w:pStyle w:val="Table10ptText-ASDEFCON"/>
              <w:keepNext/>
            </w:pPr>
          </w:p>
        </w:tc>
        <w:tc>
          <w:tcPr>
            <w:tcW w:w="3870" w:type="dxa"/>
            <w:tcBorders>
              <w:top w:val="dashed" w:sz="4" w:space="0" w:color="auto"/>
            </w:tcBorders>
          </w:tcPr>
          <w:p w14:paraId="02E30CCC" w14:textId="77777777" w:rsidR="00707384" w:rsidRPr="00616E66" w:rsidRDefault="00707384" w:rsidP="00F1222F">
            <w:pPr>
              <w:pStyle w:val="Table10ptText-ASDEFCON"/>
            </w:pPr>
            <w:r w:rsidRPr="00616E66">
              <w:t>EMAIL ADDRESS:</w:t>
            </w:r>
          </w:p>
        </w:tc>
      </w:tr>
      <w:tr w:rsidR="00707384" w:rsidRPr="00DA290C" w14:paraId="1BC83E59" w14:textId="77777777" w:rsidTr="00F1222F">
        <w:trPr>
          <w:trHeight w:val="454"/>
        </w:trPr>
        <w:tc>
          <w:tcPr>
            <w:tcW w:w="3109" w:type="dxa"/>
            <w:tcBorders>
              <w:bottom w:val="dashed" w:sz="4" w:space="0" w:color="auto"/>
            </w:tcBorders>
          </w:tcPr>
          <w:p w14:paraId="3B6B2980" w14:textId="77777777" w:rsidR="00707384" w:rsidRPr="00616E66" w:rsidRDefault="00707384" w:rsidP="00F1222F">
            <w:pPr>
              <w:pStyle w:val="Table10ptText-ASDEFCON"/>
              <w:keepNext/>
            </w:pPr>
          </w:p>
        </w:tc>
        <w:tc>
          <w:tcPr>
            <w:tcW w:w="720" w:type="dxa"/>
          </w:tcPr>
          <w:p w14:paraId="1923D7FD" w14:textId="77777777" w:rsidR="00707384" w:rsidRPr="00616E66" w:rsidRDefault="00707384" w:rsidP="00F1222F">
            <w:pPr>
              <w:pStyle w:val="Table10ptText-ASDEFCON"/>
              <w:keepNext/>
            </w:pPr>
          </w:p>
        </w:tc>
        <w:tc>
          <w:tcPr>
            <w:tcW w:w="3870" w:type="dxa"/>
            <w:tcBorders>
              <w:bottom w:val="dashed" w:sz="4" w:space="0" w:color="auto"/>
            </w:tcBorders>
          </w:tcPr>
          <w:p w14:paraId="0F21B923" w14:textId="77777777" w:rsidR="00707384" w:rsidRPr="00616E66" w:rsidRDefault="00707384" w:rsidP="00F1222F">
            <w:pPr>
              <w:pStyle w:val="Table10ptText-ASDEFCON"/>
              <w:keepNext/>
            </w:pPr>
          </w:p>
        </w:tc>
      </w:tr>
    </w:tbl>
    <w:p w14:paraId="03A65248" w14:textId="77777777" w:rsidR="00FE57E8" w:rsidRDefault="00FE57E8" w:rsidP="00032AF6">
      <w:pPr>
        <w:pStyle w:val="ASDEFCONOptionSpace"/>
      </w:pPr>
    </w:p>
    <w:p w14:paraId="289BCB49" w14:textId="14EFE6E7" w:rsidR="00FE57E8" w:rsidRDefault="00FE57E8" w:rsidP="00FE57E8">
      <w:pPr>
        <w:pStyle w:val="Note-ASDEFCON"/>
      </w:pPr>
      <w:r w:rsidRPr="00794A90">
        <w:t xml:space="preserve">Note for </w:t>
      </w:r>
      <w:r>
        <w:t>Deed</w:t>
      </w:r>
      <w:r w:rsidRPr="00794A90">
        <w:t xml:space="preserve"> Signature: </w:t>
      </w:r>
      <w:r>
        <w:t xml:space="preserve"> </w:t>
      </w:r>
      <w:r w:rsidRPr="00794A90">
        <w:t xml:space="preserve">Guidance on executing agreements, including some statutory requirements to ensure the execution is effective, are detailed in the ‘Executing Agreements Fact Sheet’, found on the </w:t>
      </w:r>
      <w:r w:rsidR="00F41781">
        <w:t>Commercial Division</w:t>
      </w:r>
      <w:r w:rsidRPr="00794A90">
        <w:t xml:space="preserve"> intranet page at:</w:t>
      </w:r>
    </w:p>
    <w:p w14:paraId="67E9D8AE" w14:textId="7A40445E" w:rsidR="00911DAA" w:rsidRPr="00F41E61" w:rsidRDefault="003A4963" w:rsidP="00032AF6">
      <w:pPr>
        <w:pStyle w:val="NoteBullets-ASDEFCON"/>
      </w:pPr>
      <w:hyperlink r:id="rId25" w:history="1">
        <w:r w:rsidR="00911DAA">
          <w:rPr>
            <w:rStyle w:val="Hyperlink"/>
          </w:rPr>
          <w:t>http://ibss/PublishedWebsite/LatestFinal/%7B836F0CF2-84F0-43C2-8A34-6D34BD246B0D%7D/Item/EBDAF9B0-2B07-45D4-BC51-67963BAA2394</w:t>
        </w:r>
      </w:hyperlink>
    </w:p>
    <w:p w14:paraId="54C758CB" w14:textId="77777777" w:rsidR="00FE57E8" w:rsidRPr="001E3C59" w:rsidRDefault="00FE57E8" w:rsidP="00FE57E8">
      <w:pPr>
        <w:pStyle w:val="Note-ASDEFCON"/>
        <w:rPr>
          <w:rFonts w:cs="Arial"/>
        </w:rPr>
      </w:pPr>
      <w:r w:rsidRPr="00794A90">
        <w:t xml:space="preserve">This guidance </w:t>
      </w:r>
      <w:r>
        <w:t xml:space="preserve">is developed for Commonwealth Personnel and </w:t>
      </w:r>
      <w:r w:rsidRPr="00794A90">
        <w:t xml:space="preserve">should be used to assess the </w:t>
      </w:r>
      <w:r>
        <w:t>Tenderer</w:t>
      </w:r>
      <w:r w:rsidRPr="00794A90">
        <w:t xml:space="preserve">’s execution of the </w:t>
      </w:r>
      <w:r>
        <w:t>Deed</w:t>
      </w:r>
      <w:r w:rsidRPr="00794A90">
        <w:t>.</w:t>
      </w:r>
      <w:r>
        <w:t xml:space="preserve">  The Tenderer should seek its own independent legal advice on its execution of the Deed.</w:t>
      </w:r>
    </w:p>
    <w:p w14:paraId="5434165C" w14:textId="77777777" w:rsidR="00707384" w:rsidRPr="00616E66" w:rsidRDefault="00707384" w:rsidP="00032AF6">
      <w:pPr>
        <w:pStyle w:val="ASDEFCONNormal"/>
      </w:pPr>
    </w:p>
    <w:p w14:paraId="6D4AB976" w14:textId="77777777" w:rsidR="00707384" w:rsidRPr="00616E66" w:rsidRDefault="00707384" w:rsidP="00032AF6">
      <w:pPr>
        <w:pStyle w:val="Table10ptHeading-ASDEFCON"/>
        <w:jc w:val="left"/>
      </w:pPr>
      <w:r w:rsidRPr="00616E66">
        <w:t>Executed as a Deed Poll</w:t>
      </w:r>
    </w:p>
    <w:p w14:paraId="01503C3E" w14:textId="26D4901D" w:rsidR="00707384" w:rsidRPr="008E09A1" w:rsidRDefault="008E09A1" w:rsidP="00032AF6">
      <w:pPr>
        <w:pStyle w:val="ASDEFCONNormal"/>
        <w:rPr>
          <w:b/>
        </w:rPr>
      </w:pPr>
      <w:r>
        <w:rPr>
          <w:b/>
        </w:rPr>
        <w:fldChar w:fldCharType="begin">
          <w:ffData>
            <w:name w:val="Text122"/>
            <w:enabled/>
            <w:calcOnExit w:val="0"/>
            <w:textInput>
              <w:default w:val="(…INSERT APPROPRIATE TENDERER'S EXECUTION CLAUSE…)"/>
            </w:textInput>
          </w:ffData>
        </w:fldChar>
      </w:r>
      <w:r>
        <w:rPr>
          <w:b/>
        </w:rPr>
        <w:instrText xml:space="preserve"> </w:instrText>
      </w:r>
      <w:bookmarkStart w:id="56" w:name="Text122"/>
      <w:r>
        <w:rPr>
          <w:b/>
        </w:rPr>
        <w:instrText xml:space="preserve">FORMTEXT </w:instrText>
      </w:r>
      <w:r>
        <w:rPr>
          <w:b/>
        </w:rPr>
      </w:r>
      <w:r>
        <w:rPr>
          <w:b/>
        </w:rPr>
        <w:fldChar w:fldCharType="separate"/>
      </w:r>
      <w:r>
        <w:rPr>
          <w:b/>
          <w:noProof/>
        </w:rPr>
        <w:t>(…INSERT APPROPRIATE TENDERER'S EXECUTION CLAUSE…)</w:t>
      </w:r>
      <w:r>
        <w:rPr>
          <w:b/>
        </w:rPr>
        <w:fldChar w:fldCharType="end"/>
      </w:r>
      <w:bookmarkEnd w:id="34"/>
      <w:bookmarkEnd w:id="35"/>
      <w:bookmarkEnd w:id="36"/>
      <w:bookmarkEnd w:id="37"/>
      <w:bookmarkEnd w:id="38"/>
      <w:bookmarkEnd w:id="39"/>
      <w:bookmarkEnd w:id="56"/>
    </w:p>
    <w:p w14:paraId="795DE69A" w14:textId="77777777" w:rsidR="00FF2E31" w:rsidRDefault="00FF2E31" w:rsidP="00FF2E31">
      <w:pPr>
        <w:pStyle w:val="ASDEFCONTitle"/>
        <w:sectPr w:rsidR="00FF2E31" w:rsidSect="00AA7A66">
          <w:headerReference w:type="default" r:id="rId26"/>
          <w:footerReference w:type="default" r:id="rId27"/>
          <w:pgSz w:w="11907" w:h="16840" w:code="9"/>
          <w:pgMar w:top="1191" w:right="1418" w:bottom="567" w:left="1418" w:header="510" w:footer="510" w:gutter="0"/>
          <w:pgNumType w:start="1"/>
          <w:cols w:space="720"/>
          <w:docGrid w:linePitch="272"/>
        </w:sectPr>
      </w:pPr>
      <w:bookmarkStart w:id="57" w:name="_Toc99884504"/>
    </w:p>
    <w:p w14:paraId="58DD9045" w14:textId="6D693D34" w:rsidR="00FF2E31" w:rsidRPr="00616E66" w:rsidRDefault="00FF2E31" w:rsidP="00FF2E31">
      <w:pPr>
        <w:pStyle w:val="ASDEFCONTitle"/>
      </w:pPr>
      <w:r w:rsidRPr="00616E66">
        <w:lastRenderedPageBreak/>
        <w:t>COMMERCIAL (CORE)</w:t>
      </w:r>
    </w:p>
    <w:p w14:paraId="46F47D4F" w14:textId="77777777" w:rsidR="00FF2E31" w:rsidRPr="00616E66" w:rsidRDefault="00FF2E31" w:rsidP="001F1973">
      <w:pPr>
        <w:pStyle w:val="ATTANNLV1-ASDEFCON"/>
        <w:numPr>
          <w:ilvl w:val="0"/>
          <w:numId w:val="71"/>
        </w:numPr>
      </w:pPr>
      <w:r w:rsidRPr="00616E66">
        <w:t>IMPORTation of SUPPLIES AND EXPORT APPROVALS (CORE)</w:t>
      </w:r>
      <w:bookmarkEnd w:id="57"/>
    </w:p>
    <w:p w14:paraId="2C781C2A" w14:textId="77777777" w:rsidR="00FF2E31" w:rsidRPr="00616E66" w:rsidRDefault="00FF2E31" w:rsidP="00FF2E31">
      <w:pPr>
        <w:pStyle w:val="ATTANNReferencetoCOC"/>
      </w:pPr>
      <w:r w:rsidRPr="004909E1">
        <w:t>Draft COC reference: clauses 3.4 and 3.5</w:t>
      </w:r>
    </w:p>
    <w:p w14:paraId="16DD3048" w14:textId="77777777" w:rsidR="00FF2E31" w:rsidRPr="00616E66" w:rsidRDefault="00FF2E31" w:rsidP="00FF2E31">
      <w:pPr>
        <w:pStyle w:val="NoteToTenderers-ASDEFCON"/>
      </w:pPr>
      <w:r w:rsidRPr="00616E66">
        <w:t xml:space="preserve">Note to tenderers:  Tenderers are solely responsible for informing themselves of the export control status of the tendered Supplies and for ensuring their compliance with Australian and Foreign Government controls related to the export of defence and dual-use goods, including if the export is from an Australian contractor to an overseas </w:t>
      </w:r>
      <w:r>
        <w:t>S</w:t>
      </w:r>
      <w:r w:rsidRPr="00616E66">
        <w:t>ubcontractor or Related Body Corporate for the purposes of providing the Supplies to the Commonwealth.</w:t>
      </w:r>
    </w:p>
    <w:p w14:paraId="3E82FB02" w14:textId="0CCD4E13" w:rsidR="00FE57E8" w:rsidRDefault="000E0E0C" w:rsidP="00FF2E31">
      <w:pPr>
        <w:pStyle w:val="NoteToTenderers-ASDEFCON"/>
      </w:pPr>
      <w:r>
        <w:t>A</w:t>
      </w:r>
      <w:r w:rsidR="00FF2E31" w:rsidRPr="00616E66">
        <w:t xml:space="preserve">dvice on the control status of goods and services </w:t>
      </w:r>
      <w:r>
        <w:t>can be requested by emailing</w:t>
      </w:r>
      <w:r w:rsidR="00FF2E31" w:rsidRPr="00616E66">
        <w:t xml:space="preserve"> Defence Export Control</w:t>
      </w:r>
      <w:r w:rsidR="00FF2E31">
        <w:t>s</w:t>
      </w:r>
      <w:r w:rsidR="00FF2E31" w:rsidRPr="00616E66">
        <w:t xml:space="preserve"> email at </w:t>
      </w:r>
      <w:hyperlink r:id="rId28" w:history="1">
        <w:r w:rsidR="00FF2E31" w:rsidRPr="00D4585D">
          <w:rPr>
            <w:rStyle w:val="Hyperlink"/>
          </w:rPr>
          <w:t>ExportControls@defence.gov.au</w:t>
        </w:r>
      </w:hyperlink>
      <w:r w:rsidR="00FF2E31" w:rsidRPr="00616E66">
        <w:t>.  Further information may be found at</w:t>
      </w:r>
      <w:r w:rsidR="00FE57E8">
        <w:t>:</w:t>
      </w:r>
    </w:p>
    <w:p w14:paraId="3E91F666" w14:textId="3B38F3C3" w:rsidR="00FF2E31" w:rsidRPr="00616E66" w:rsidRDefault="003A4963" w:rsidP="006B1BE8">
      <w:pPr>
        <w:pStyle w:val="NoteToTenderersBullets-ASDEFCON"/>
      </w:pPr>
      <w:hyperlink r:id="rId29" w:history="1">
        <w:r w:rsidR="006E45B8">
          <w:rPr>
            <w:rStyle w:val="Hyperlink"/>
          </w:rPr>
          <w:t>https://www.defence.gov.au/business-industry/export/controls</w:t>
        </w:r>
      </w:hyperlink>
      <w:r w:rsidR="00FF2E31" w:rsidRPr="00616E66">
        <w:t>.</w:t>
      </w:r>
    </w:p>
    <w:p w14:paraId="00A68265" w14:textId="77777777" w:rsidR="00FF2E31" w:rsidRPr="00616E66" w:rsidRDefault="00FF2E31" w:rsidP="0096086F">
      <w:pPr>
        <w:pStyle w:val="ATTANNLV2-ASDEFCON"/>
      </w:pPr>
      <w:r w:rsidRPr="00616E66">
        <w:t>Tenderers proposing to import items of Supplies are to provide:</w:t>
      </w:r>
    </w:p>
    <w:p w14:paraId="0EE52048" w14:textId="77777777" w:rsidR="00FF2E31" w:rsidRPr="00616E66" w:rsidRDefault="00FF2E31" w:rsidP="0096086F">
      <w:pPr>
        <w:pStyle w:val="ATTANNLV3-ASDEFCON"/>
      </w:pPr>
      <w:r w:rsidRPr="00616E66">
        <w:t>an indication of what is being imported;</w:t>
      </w:r>
    </w:p>
    <w:p w14:paraId="0714177E" w14:textId="77777777" w:rsidR="00FF2E31" w:rsidRPr="00616E66" w:rsidRDefault="00FF2E31" w:rsidP="0096086F">
      <w:pPr>
        <w:pStyle w:val="ATTANNLV3-ASDEFCON"/>
      </w:pPr>
      <w:r w:rsidRPr="00616E66">
        <w:t xml:space="preserve">evidence from the Government of the country of origin that the tenderer </w:t>
      </w:r>
      <w:r>
        <w:t>is to</w:t>
      </w:r>
      <w:r w:rsidRPr="00616E66">
        <w:t xml:space="preserve"> be granted an </w:t>
      </w:r>
      <w:r>
        <w:t>E</w:t>
      </w:r>
      <w:r w:rsidRPr="00616E66">
        <w:t xml:space="preserve">xport </w:t>
      </w:r>
      <w:r>
        <w:t>A</w:t>
      </w:r>
      <w:r w:rsidRPr="00616E66">
        <w:t>pproval for those items if the tenderer is awarded any resultant Contract;</w:t>
      </w:r>
    </w:p>
    <w:p w14:paraId="28D5F7A2" w14:textId="2434D505" w:rsidR="00FF2E31" w:rsidRPr="00616E66" w:rsidRDefault="00FF2E31" w:rsidP="0096086F">
      <w:pPr>
        <w:pStyle w:val="ATTANNLV3-ASDEFCON"/>
      </w:pPr>
      <w:r w:rsidRPr="00616E66">
        <w:t xml:space="preserve">identification of any specific limitations or provisos that the Government of the country of origin could reasonably be expected to place on the </w:t>
      </w:r>
      <w:r>
        <w:t>E</w:t>
      </w:r>
      <w:r w:rsidRPr="00616E66">
        <w:t xml:space="preserve">xport </w:t>
      </w:r>
      <w:r>
        <w:t>A</w:t>
      </w:r>
      <w:r w:rsidRPr="00616E66">
        <w:t>pproval with respect to individual items of tendered Supplies</w:t>
      </w:r>
      <w:r>
        <w:t>, including TD and Software</w:t>
      </w:r>
      <w:r w:rsidRPr="00616E66">
        <w:t>;</w:t>
      </w:r>
    </w:p>
    <w:p w14:paraId="3389BC2F" w14:textId="77777777" w:rsidR="00FF2E31" w:rsidRPr="00616E66" w:rsidRDefault="00FF2E31" w:rsidP="0096086F">
      <w:pPr>
        <w:pStyle w:val="ATTANNLV3-ASDEFCON"/>
      </w:pPr>
      <w:r w:rsidRPr="00616E66">
        <w:t xml:space="preserve">details of other approvals required in addition to, or as part of, the grant of </w:t>
      </w:r>
      <w:r>
        <w:t>E</w:t>
      </w:r>
      <w:r w:rsidRPr="00616E66">
        <w:t xml:space="preserve">xport </w:t>
      </w:r>
      <w:r>
        <w:t>A</w:t>
      </w:r>
      <w:r w:rsidRPr="00616E66">
        <w:t>pprovals (</w:t>
      </w:r>
      <w:proofErr w:type="spellStart"/>
      <w:r>
        <w:t>eg</w:t>
      </w:r>
      <w:proofErr w:type="spellEnd"/>
      <w:r>
        <w:t>,</w:t>
      </w:r>
      <w:r w:rsidRPr="00616E66">
        <w:t xml:space="preserve"> technical assistance agreements) and the impact to schedule of gaining such approvals; and</w:t>
      </w:r>
    </w:p>
    <w:p w14:paraId="46052D5B" w14:textId="548CDFF3" w:rsidR="00FF2E31" w:rsidRPr="00616E66" w:rsidRDefault="00FF2E31" w:rsidP="0096086F">
      <w:pPr>
        <w:pStyle w:val="ATTANNLV3-ASDEFCON"/>
      </w:pPr>
      <w:proofErr w:type="gramStart"/>
      <w:r w:rsidRPr="00616E66">
        <w:t>details</w:t>
      </w:r>
      <w:proofErr w:type="gramEnd"/>
      <w:r w:rsidRPr="00616E66">
        <w:t xml:space="preserve"> of any rejected application for, or refusal to grant, an </w:t>
      </w:r>
      <w:r>
        <w:t>E</w:t>
      </w:r>
      <w:r w:rsidRPr="00616E66">
        <w:t xml:space="preserve">xport </w:t>
      </w:r>
      <w:r>
        <w:t>A</w:t>
      </w:r>
      <w:r w:rsidRPr="00616E66">
        <w:t>pproval for goods similar to the Supplies</w:t>
      </w:r>
      <w:r w:rsidR="000E0E0C">
        <w:t>,</w:t>
      </w:r>
      <w:r w:rsidRPr="00616E66">
        <w:t xml:space="preserve"> which </w:t>
      </w:r>
      <w:r w:rsidR="000E0E0C">
        <w:t>may</w:t>
      </w:r>
      <w:r w:rsidR="000E0E0C" w:rsidRPr="00616E66">
        <w:t xml:space="preserve"> </w:t>
      </w:r>
      <w:r w:rsidRPr="00616E66">
        <w:t>have a bearing on an application to export Supplies.</w:t>
      </w:r>
      <w:bookmarkStart w:id="58" w:name="_Toc467553672"/>
      <w:bookmarkStart w:id="59" w:name="_Ref513884867"/>
    </w:p>
    <w:p w14:paraId="4FA9C8D2" w14:textId="77777777" w:rsidR="00FF2E31" w:rsidRPr="00616E66" w:rsidRDefault="00FF2E31" w:rsidP="00545C4B">
      <w:pPr>
        <w:pStyle w:val="ATTANNLV1-ASDEFCON"/>
      </w:pPr>
      <w:bookmarkStart w:id="60" w:name="_Ref530830174"/>
      <w:bookmarkStart w:id="61" w:name="_Toc99884506"/>
      <w:r w:rsidRPr="00616E66">
        <w:t xml:space="preserve">LIABILITY </w:t>
      </w:r>
      <w:bookmarkEnd w:id="58"/>
      <w:r w:rsidRPr="00616E66">
        <w:t>(Core)</w:t>
      </w:r>
      <w:bookmarkEnd w:id="59"/>
      <w:bookmarkEnd w:id="60"/>
      <w:bookmarkEnd w:id="61"/>
    </w:p>
    <w:p w14:paraId="3F8A10D5" w14:textId="0DC8477A" w:rsidR="00FF2E31" w:rsidRPr="00616E66" w:rsidRDefault="00FF2E31" w:rsidP="00FF2E31">
      <w:pPr>
        <w:pStyle w:val="ATTANNReferencetoCOC"/>
      </w:pPr>
      <w:r w:rsidRPr="004909E1">
        <w:t>Draft COC reference: clause</w:t>
      </w:r>
      <w:r w:rsidR="000E0E0C">
        <w:t>s 9 and</w:t>
      </w:r>
      <w:r w:rsidRPr="004909E1">
        <w:t xml:space="preserve"> 10.10</w:t>
      </w:r>
    </w:p>
    <w:p w14:paraId="2EB48E7A" w14:textId="7A8546FC" w:rsidR="00FF2E31" w:rsidRPr="004909E1" w:rsidRDefault="00FF2E31" w:rsidP="000E0E0C">
      <w:pPr>
        <w:pStyle w:val="NoteToDrafters-ASDEFCON"/>
      </w:pPr>
      <w:bookmarkStart w:id="62" w:name="_Toc99884507"/>
      <w:r w:rsidRPr="00616E66">
        <w:t xml:space="preserve">Note to drafters: </w:t>
      </w:r>
      <w:r w:rsidR="000E0E0C">
        <w:t>Refer to</w:t>
      </w:r>
      <w:r w:rsidRPr="004909E1">
        <w:t xml:space="preserve"> clause 10.10.1 of the draft COC</w:t>
      </w:r>
      <w:r w:rsidR="000E0E0C">
        <w:t xml:space="preserve"> for notes on liability risk assessments</w:t>
      </w:r>
      <w:r w:rsidRPr="004909E1">
        <w:t>.</w:t>
      </w:r>
    </w:p>
    <w:p w14:paraId="5FCAA2A7" w14:textId="4BFDD1C1" w:rsidR="00FF2E31" w:rsidRPr="005A1253" w:rsidRDefault="00FF2E31" w:rsidP="00FF2E31">
      <w:pPr>
        <w:pStyle w:val="NoteToTenderers-ASDEFCON"/>
        <w:rPr>
          <w:rFonts w:cs="Arial"/>
        </w:rPr>
      </w:pPr>
      <w:r w:rsidRPr="004909E1">
        <w:t xml:space="preserve">Note to tenderers:  </w:t>
      </w:r>
      <w:r w:rsidR="00805740">
        <w:t>L</w:t>
      </w:r>
      <w:r w:rsidRPr="00616E66">
        <w:t xml:space="preserve">iability </w:t>
      </w:r>
      <w:r>
        <w:t>caps</w:t>
      </w:r>
      <w:r w:rsidRPr="00616E66">
        <w:t xml:space="preserve"> and insurance </w:t>
      </w:r>
      <w:r w:rsidRPr="004909E1">
        <w:t xml:space="preserve">requirements in clauses 10.10 and 9 of the draft COC </w:t>
      </w:r>
      <w:r w:rsidR="000E0E0C">
        <w:t>are</w:t>
      </w:r>
      <w:r w:rsidRPr="00616E66">
        <w:t xml:space="preserve"> based on a</w:t>
      </w:r>
      <w:r w:rsidR="00805740" w:rsidRPr="00805740">
        <w:t xml:space="preserve"> </w:t>
      </w:r>
      <w:r w:rsidR="00805740">
        <w:t>Commonwealth</w:t>
      </w:r>
      <w:r w:rsidRPr="00616E66">
        <w:t xml:space="preserve"> liability risk assessment conducted in accordance with the Defence Liability </w:t>
      </w:r>
      <w:r w:rsidRPr="005A1253">
        <w:rPr>
          <w:rFonts w:cs="Arial"/>
        </w:rPr>
        <w:t>Principles and Liability Risk Assessment template</w:t>
      </w:r>
      <w:r w:rsidR="00805740">
        <w:rPr>
          <w:rFonts w:cs="Arial"/>
        </w:rPr>
        <w:t>, which</w:t>
      </w:r>
      <w:r w:rsidRPr="005A1253">
        <w:rPr>
          <w:rFonts w:cs="Arial"/>
        </w:rPr>
        <w:t xml:space="preserve"> can be accessed at:</w:t>
      </w:r>
    </w:p>
    <w:p w14:paraId="7BCED3AE" w14:textId="12EC56E9" w:rsidR="00FF2E31" w:rsidRPr="00616E66" w:rsidRDefault="003A4963" w:rsidP="006B1BE8">
      <w:pPr>
        <w:pStyle w:val="NoteToTenderersBullets-ASDEFCON"/>
      </w:pPr>
      <w:hyperlink r:id="rId30" w:history="1">
        <w:r w:rsidR="00911DAA">
          <w:rPr>
            <w:rStyle w:val="Hyperlink"/>
          </w:rPr>
          <w:t>https://www.defence.gov.au/business-industry/procurement/policies-guidelines-templates/procurement-guidance/liability-risk-management</w:t>
        </w:r>
      </w:hyperlink>
      <w:r w:rsidR="00FF2E31" w:rsidRPr="00616E66">
        <w:t>.</w:t>
      </w:r>
    </w:p>
    <w:p w14:paraId="183FF25C" w14:textId="4CCA214B" w:rsidR="00FF2E31" w:rsidRPr="00616E66" w:rsidRDefault="00FF2E31" w:rsidP="0096086F">
      <w:pPr>
        <w:pStyle w:val="ATTANNLV2-ASDEFCON"/>
      </w:pPr>
      <w:r w:rsidRPr="00616E66">
        <w:t xml:space="preserve">If a tenderer proposes to limit its liability on an alternative basis to that set </w:t>
      </w:r>
      <w:r w:rsidRPr="004909E1">
        <w:t>out in clause 10.10 of the draft COC (</w:t>
      </w:r>
      <w:proofErr w:type="spellStart"/>
      <w:r w:rsidRPr="004909E1">
        <w:t>eg</w:t>
      </w:r>
      <w:proofErr w:type="spellEnd"/>
      <w:r w:rsidRPr="004909E1">
        <w:t>, by proposing a limitation or exclusion addition</w:t>
      </w:r>
      <w:r w:rsidRPr="00616E66">
        <w:t xml:space="preserve">al to those set out </w:t>
      </w:r>
      <w:r w:rsidRPr="004909E1">
        <w:t>in clause</w:t>
      </w:r>
      <w:r w:rsidR="00FE57E8">
        <w:t>s 10.10.1,</w:t>
      </w:r>
      <w:r w:rsidRPr="004909E1">
        <w:t xml:space="preserve"> 10.10.3</w:t>
      </w:r>
      <w:r w:rsidR="00FE57E8">
        <w:t xml:space="preserve"> </w:t>
      </w:r>
      <w:r w:rsidR="006E4FE1">
        <w:t>(</w:t>
      </w:r>
      <w:r w:rsidR="00FE57E8">
        <w:t>if applicable) and 10.10.4</w:t>
      </w:r>
      <w:r w:rsidRPr="004909E1">
        <w:t>), the tenderer is to</w:t>
      </w:r>
      <w:r w:rsidRPr="00616E66">
        <w:t xml:space="preserve"> provide the following details:</w:t>
      </w:r>
    </w:p>
    <w:p w14:paraId="68417402" w14:textId="11859EF3" w:rsidR="00FF2E31" w:rsidRPr="004909E1" w:rsidRDefault="00FF2E31" w:rsidP="0096086F">
      <w:pPr>
        <w:pStyle w:val="ATTANNLV3-ASDEFCON"/>
      </w:pPr>
      <w:r w:rsidRPr="004909E1">
        <w:t>the terms of the tenderer’s proposed limitation of liability (if different to those set out in clause 10.10 of the draft COC), including their proposed monetary caps for each category of loss/liability set out in clause 10.10.1 and 10.10.</w:t>
      </w:r>
      <w:r w:rsidR="00770A78">
        <w:t>3</w:t>
      </w:r>
      <w:r w:rsidR="00770A78" w:rsidRPr="004909E1">
        <w:t xml:space="preserve"> </w:t>
      </w:r>
      <w:r w:rsidRPr="004909E1">
        <w:t>(if applicable) of the draft COC;</w:t>
      </w:r>
    </w:p>
    <w:p w14:paraId="320C6098" w14:textId="4E2F8CBE" w:rsidR="00FF2E31" w:rsidRPr="004909E1" w:rsidRDefault="00FF2E31" w:rsidP="0096086F">
      <w:pPr>
        <w:pStyle w:val="ATTANNLV3-ASDEFCON"/>
      </w:pPr>
      <w:r w:rsidRPr="004909E1">
        <w:t>an explanation of why the tenderer requires a limitation of its liability regime different to that proposed in clause 10.10 of the draft COC; and</w:t>
      </w:r>
    </w:p>
    <w:p w14:paraId="1FE28854" w14:textId="77777777" w:rsidR="00FF2E31" w:rsidRPr="00616E66" w:rsidRDefault="00FF2E31" w:rsidP="0096086F">
      <w:pPr>
        <w:pStyle w:val="ATTANNLV3-ASDEFCON"/>
      </w:pPr>
      <w:proofErr w:type="gramStart"/>
      <w:r w:rsidRPr="00616E66">
        <w:t>the</w:t>
      </w:r>
      <w:proofErr w:type="gramEnd"/>
      <w:r w:rsidRPr="00616E66">
        <w:t xml:space="preserve"> impact (if any) of these changes on the insurance requirements of the draft COC.</w:t>
      </w:r>
    </w:p>
    <w:p w14:paraId="5094C193" w14:textId="4F1D0412" w:rsidR="00FF2E31" w:rsidRPr="00616E66" w:rsidRDefault="00FF2E31" w:rsidP="00545C4B">
      <w:pPr>
        <w:pStyle w:val="ATTANNLV1-ASDEFCON"/>
      </w:pPr>
      <w:r w:rsidRPr="00616E66">
        <w:t>INSURANCE (CORE)</w:t>
      </w:r>
      <w:bookmarkEnd w:id="62"/>
    </w:p>
    <w:p w14:paraId="75D3140B" w14:textId="77777777" w:rsidR="00FF2E31" w:rsidRPr="00616E66" w:rsidRDefault="00FF2E31" w:rsidP="00C90E88">
      <w:pPr>
        <w:pStyle w:val="ATTANNReferencetoCOC"/>
      </w:pPr>
      <w:r w:rsidRPr="00616E66">
        <w:t xml:space="preserve">Draft </w:t>
      </w:r>
      <w:r>
        <w:t>COC</w:t>
      </w:r>
      <w:r w:rsidRPr="00616E66">
        <w:t xml:space="preserve"> reference: clause </w:t>
      </w:r>
      <w:r>
        <w:t>9</w:t>
      </w:r>
    </w:p>
    <w:p w14:paraId="5E7E4FCF" w14:textId="3E5720B6" w:rsidR="00FF2E31" w:rsidRPr="00616E66" w:rsidRDefault="00FF2E31" w:rsidP="00032AF6">
      <w:pPr>
        <w:pStyle w:val="NoteToTenderers-ASDEFCON"/>
        <w:keepNext w:val="0"/>
        <w:rPr>
          <w:rFonts w:eastAsia="Calibri"/>
        </w:rPr>
      </w:pPr>
      <w:r w:rsidRPr="00616E66">
        <w:rPr>
          <w:rFonts w:eastAsia="Calibri"/>
        </w:rPr>
        <w:t xml:space="preserve">Note to tenderers: </w:t>
      </w:r>
      <w:r w:rsidR="00A643C1">
        <w:rPr>
          <w:rFonts w:eastAsia="Calibri"/>
        </w:rPr>
        <w:t xml:space="preserve">Refer to clause 9.1 of the draft Contract for </w:t>
      </w:r>
      <w:r w:rsidR="00A643C1" w:rsidRPr="00580B87">
        <w:rPr>
          <w:rFonts w:eastAsia="Calibri"/>
        </w:rPr>
        <w:t>information</w:t>
      </w:r>
      <w:r w:rsidRPr="00616E66">
        <w:rPr>
          <w:rFonts w:eastAsia="Calibri"/>
        </w:rPr>
        <w:t xml:space="preserve"> on the </w:t>
      </w:r>
      <w:r w:rsidR="00A643C1">
        <w:rPr>
          <w:rFonts w:eastAsia="Calibri"/>
        </w:rPr>
        <w:t>Approved Contractor Insurance Program (</w:t>
      </w:r>
      <w:r w:rsidRPr="00616E66">
        <w:rPr>
          <w:rFonts w:eastAsia="Calibri"/>
        </w:rPr>
        <w:t>ACIP</w:t>
      </w:r>
      <w:r w:rsidR="00A643C1">
        <w:rPr>
          <w:rFonts w:eastAsia="Calibri"/>
        </w:rPr>
        <w:t>)</w:t>
      </w:r>
      <w:r w:rsidRPr="00616E66">
        <w:rPr>
          <w:rFonts w:eastAsia="Calibri"/>
        </w:rPr>
        <w:t xml:space="preserve"> </w:t>
      </w:r>
      <w:r w:rsidR="00A643C1">
        <w:rPr>
          <w:rFonts w:eastAsia="Calibri"/>
        </w:rPr>
        <w:t>and the</w:t>
      </w:r>
      <w:r w:rsidRPr="00616E66">
        <w:rPr>
          <w:rFonts w:eastAsia="Calibri"/>
        </w:rPr>
        <w:t xml:space="preserve"> current ACIP status </w:t>
      </w:r>
      <w:r w:rsidR="00A643C1">
        <w:rPr>
          <w:rFonts w:eastAsia="Calibri"/>
        </w:rPr>
        <w:t>of participating companies.</w:t>
      </w:r>
    </w:p>
    <w:p w14:paraId="63BC0B95" w14:textId="51C2A65C" w:rsidR="00FF2E31" w:rsidRPr="00616E66" w:rsidRDefault="00FF2E31">
      <w:pPr>
        <w:pStyle w:val="NoteToTenderers-ASDEFCON"/>
        <w:rPr>
          <w:rFonts w:eastAsia="Calibri"/>
        </w:rPr>
      </w:pPr>
      <w:r w:rsidRPr="00616E66">
        <w:rPr>
          <w:rFonts w:eastAsia="Calibri"/>
        </w:rPr>
        <w:lastRenderedPageBreak/>
        <w:t xml:space="preserve">For insurance policies </w:t>
      </w:r>
      <w:r w:rsidR="00FE2732">
        <w:rPr>
          <w:rFonts w:eastAsia="Calibri"/>
        </w:rPr>
        <w:t>other than</w:t>
      </w:r>
      <w:r w:rsidRPr="00616E66">
        <w:rPr>
          <w:rFonts w:eastAsia="Calibri"/>
        </w:rPr>
        <w:t xml:space="preserve"> ACIP </w:t>
      </w:r>
      <w:r w:rsidR="00FE2732">
        <w:rPr>
          <w:rFonts w:eastAsia="Calibri"/>
        </w:rPr>
        <w:t>approved</w:t>
      </w:r>
      <w:r w:rsidRPr="00616E66">
        <w:rPr>
          <w:rFonts w:eastAsia="Calibri"/>
        </w:rPr>
        <w:t xml:space="preserve"> insurance policies</w:t>
      </w:r>
      <w:r w:rsidR="00FE2732">
        <w:rPr>
          <w:rFonts w:eastAsia="Calibri"/>
        </w:rPr>
        <w:t>,</w:t>
      </w:r>
      <w:r w:rsidRPr="00616E66">
        <w:rPr>
          <w:rFonts w:eastAsia="Calibri"/>
        </w:rPr>
        <w:t xml:space="preserve"> </w:t>
      </w:r>
      <w:r w:rsidR="00FE2732">
        <w:rPr>
          <w:rFonts w:eastAsia="Calibri"/>
        </w:rPr>
        <w:t>the</w:t>
      </w:r>
      <w:r w:rsidR="00FE2732" w:rsidRPr="00580B87">
        <w:rPr>
          <w:rFonts w:eastAsia="Calibri"/>
        </w:rPr>
        <w:t xml:space="preserve"> Commonwealth</w:t>
      </w:r>
      <w:r w:rsidR="00FE2732">
        <w:rPr>
          <w:rFonts w:eastAsia="Calibri"/>
        </w:rPr>
        <w:t xml:space="preserve"> will seek comprehensive details from the preferred tenderer(s) during negotiations for any resultant Contract.</w:t>
      </w:r>
      <w:r w:rsidRPr="00616E66">
        <w:rPr>
          <w:rFonts w:eastAsia="Calibri"/>
        </w:rPr>
        <w:t xml:space="preserve">  The Commonwealth </w:t>
      </w:r>
      <w:r w:rsidR="00FE2732">
        <w:rPr>
          <w:rFonts w:eastAsia="Calibri"/>
        </w:rPr>
        <w:t>reserves the right to request</w:t>
      </w:r>
      <w:r w:rsidRPr="00616E66">
        <w:rPr>
          <w:rFonts w:eastAsia="Calibri"/>
        </w:rPr>
        <w:t xml:space="preserve"> additional insurance policies </w:t>
      </w:r>
      <w:r w:rsidR="00FE2732">
        <w:rPr>
          <w:rFonts w:eastAsia="Calibri"/>
        </w:rPr>
        <w:t>based on any circumstances assessed as being relevant to the Commonwealth’s risk assessments</w:t>
      </w:r>
      <w:r w:rsidRPr="00616E66">
        <w:rPr>
          <w:rFonts w:eastAsia="Calibri"/>
        </w:rPr>
        <w:t>.</w:t>
      </w:r>
    </w:p>
    <w:p w14:paraId="4DD419E5" w14:textId="2023511E" w:rsidR="00FF2E31" w:rsidRPr="00616E66" w:rsidRDefault="00D53A16" w:rsidP="00032AF6">
      <w:pPr>
        <w:pStyle w:val="ATTANNLV2-ASDEFCON"/>
        <w:numPr>
          <w:ilvl w:val="0"/>
          <w:numId w:val="0"/>
        </w:numPr>
        <w:ind w:left="851"/>
      </w:pPr>
      <w:r w:rsidRPr="00032AF6">
        <w:t xml:space="preserve">All </w:t>
      </w:r>
      <w:r w:rsidRPr="00616E66">
        <w:t xml:space="preserve">tenderers </w:t>
      </w:r>
      <w:r w:rsidR="00FF2E31" w:rsidRPr="00616E66">
        <w:t>are to indicate in their Statement of Non-Compliance the extent to which the</w:t>
      </w:r>
      <w:r>
        <w:t>y</w:t>
      </w:r>
      <w:r w:rsidR="00FF2E31" w:rsidRPr="00616E66">
        <w:t xml:space="preserve"> </w:t>
      </w:r>
      <w:r>
        <w:t>do not comply with</w:t>
      </w:r>
      <w:r w:rsidR="00FF2E31" w:rsidRPr="00616E66">
        <w:t xml:space="preserve"> the insurances required by the draft COC </w:t>
      </w:r>
      <w:r>
        <w:t xml:space="preserve">(provided that </w:t>
      </w:r>
      <w:r w:rsidR="00FF2E31" w:rsidRPr="00616E66">
        <w:t>tenderer</w:t>
      </w:r>
      <w:r>
        <w:t>s</w:t>
      </w:r>
      <w:r w:rsidR="00FF2E31" w:rsidRPr="00616E66">
        <w:t xml:space="preserve"> with ACIP</w:t>
      </w:r>
      <w:r>
        <w:t xml:space="preserve"> status are deemed compliant in relation to the</w:t>
      </w:r>
      <w:r w:rsidR="00FF2E31" w:rsidRPr="00616E66">
        <w:t xml:space="preserve"> insurance</w:t>
      </w:r>
      <w:r>
        <w:t>s</w:t>
      </w:r>
      <w:r w:rsidR="00FF2E31" w:rsidRPr="00616E66">
        <w:t xml:space="preserve"> that </w:t>
      </w:r>
      <w:r>
        <w:t>are within</w:t>
      </w:r>
      <w:r w:rsidR="00FF2E31" w:rsidRPr="00616E66">
        <w:t xml:space="preserve"> the</w:t>
      </w:r>
      <w:r>
        <w:t>ir</w:t>
      </w:r>
      <w:r w:rsidR="00FF2E31" w:rsidRPr="00616E66">
        <w:t xml:space="preserve"> ACIP</w:t>
      </w:r>
      <w:r>
        <w:t xml:space="preserve"> approval)</w:t>
      </w:r>
      <w:r w:rsidR="00FF2E31" w:rsidRPr="00616E66">
        <w:t>.</w:t>
      </w:r>
    </w:p>
    <w:p w14:paraId="5424E95D" w14:textId="5918A6D4" w:rsidR="00FF2E31" w:rsidRPr="00616E66" w:rsidRDefault="00FF2E31" w:rsidP="0096086F">
      <w:pPr>
        <w:pStyle w:val="ATTANNLV2-ASDEFCON"/>
      </w:pPr>
      <w:r w:rsidRPr="00616E66">
        <w:t>All tenderers are to identify</w:t>
      </w:r>
      <w:r w:rsidR="00C81E56">
        <w:t>,</w:t>
      </w:r>
      <w:r w:rsidRPr="00616E66">
        <w:t xml:space="preserve"> in their tendered prices detailed in </w:t>
      </w:r>
      <w:r w:rsidR="00C216A1">
        <w:t xml:space="preserve">the ‘Specific Prices’ worksheet of the </w:t>
      </w:r>
      <w:r w:rsidR="00FE57E8">
        <w:t>Acquisition</w:t>
      </w:r>
      <w:r w:rsidR="00955EDC">
        <w:t xml:space="preserve"> Pricing Workbook</w:t>
      </w:r>
      <w:r w:rsidR="00C216A1" w:rsidRPr="00EB32A4">
        <w:t xml:space="preserve"> (</w:t>
      </w:r>
      <w:r w:rsidR="00FE57E8">
        <w:t>ACQ</w:t>
      </w:r>
      <w:r w:rsidR="00955EDC">
        <w:t>PW</w:t>
      </w:r>
      <w:r w:rsidR="00C216A1" w:rsidRPr="00EB32A4">
        <w:t>)</w:t>
      </w:r>
      <w:r w:rsidR="00B306AC">
        <w:t>,</w:t>
      </w:r>
      <w:r w:rsidR="00C216A1">
        <w:t xml:space="preserve"> submitted under </w:t>
      </w:r>
      <w:r w:rsidRPr="00616E66">
        <w:t>TDR D</w:t>
      </w:r>
      <w:r w:rsidR="00B306AC">
        <w:t>,</w:t>
      </w:r>
      <w:r w:rsidRPr="00616E66">
        <w:t xml:space="preserve"> details of all costs associated with the insurance policies covered in the tenderer’s insurance response.</w:t>
      </w:r>
    </w:p>
    <w:p w14:paraId="27196D34" w14:textId="77777777" w:rsidR="00FF2E31" w:rsidRPr="00616E66" w:rsidRDefault="00FF2E31" w:rsidP="00545C4B">
      <w:pPr>
        <w:pStyle w:val="ATTANNLV1-ASDEFCON"/>
      </w:pPr>
      <w:bookmarkStart w:id="63" w:name="_Toc99884508"/>
      <w:r>
        <w:t>DEFECT RECTIFICATION</w:t>
      </w:r>
      <w:r w:rsidRPr="00616E66">
        <w:t xml:space="preserve"> (core)</w:t>
      </w:r>
      <w:bookmarkEnd w:id="63"/>
    </w:p>
    <w:p w14:paraId="157F2442" w14:textId="605CFB01" w:rsidR="00FF2E31" w:rsidRPr="004909E1" w:rsidRDefault="00FF2E31" w:rsidP="00FF2E31">
      <w:pPr>
        <w:pStyle w:val="ATTANNReferencetoCOC"/>
      </w:pPr>
      <w:r w:rsidRPr="004909E1">
        <w:t>Draft COC reference: clause 8.3</w:t>
      </w:r>
    </w:p>
    <w:p w14:paraId="2E4DE7E9" w14:textId="44B7B172" w:rsidR="00FF2E31" w:rsidRPr="00616E66" w:rsidRDefault="00FF2E31" w:rsidP="0096086F">
      <w:pPr>
        <w:pStyle w:val="ATTANNLV2-ASDEFCON"/>
      </w:pPr>
      <w:bookmarkStart w:id="64" w:name="_Ref530830214"/>
      <w:bookmarkStart w:id="65" w:name="_Ref530830232"/>
      <w:bookmarkStart w:id="66" w:name="_Ref530830262"/>
      <w:r>
        <w:t>Tenderers are to provide details of any warranties</w:t>
      </w:r>
      <w:r w:rsidR="00EA366A">
        <w:t>, for significant items of Supplies,</w:t>
      </w:r>
      <w:r>
        <w:t xml:space="preserve"> available from relevant manufacturers or suppliers that will extend beyond the relevant Defect Rectification Period.</w:t>
      </w:r>
    </w:p>
    <w:p w14:paraId="7DC69302" w14:textId="77777777" w:rsidR="00FF2E31" w:rsidRPr="00616E66" w:rsidRDefault="00FF2E31" w:rsidP="00545C4B">
      <w:pPr>
        <w:pStyle w:val="ATTANNLV1-ASDEFCON"/>
      </w:pPr>
      <w:bookmarkStart w:id="67" w:name="_Toc99884505"/>
      <w:bookmarkStart w:id="68" w:name="_Ref520882541"/>
      <w:bookmarkStart w:id="69" w:name="_Ref528741414"/>
      <w:bookmarkStart w:id="70" w:name="_Ref165617829"/>
      <w:r>
        <w:t>Technical Data AND SOFTWARE RIGHTS</w:t>
      </w:r>
      <w:r w:rsidRPr="00AC437E">
        <w:t xml:space="preserve"> </w:t>
      </w:r>
      <w:r w:rsidRPr="00616E66">
        <w:t>(CORE)</w:t>
      </w:r>
      <w:bookmarkEnd w:id="67"/>
      <w:bookmarkEnd w:id="68"/>
      <w:bookmarkEnd w:id="69"/>
      <w:bookmarkEnd w:id="70"/>
    </w:p>
    <w:p w14:paraId="4602AADD" w14:textId="77777777" w:rsidR="00FF2E31" w:rsidRPr="00616E66" w:rsidRDefault="00FF2E31" w:rsidP="00FF2E31">
      <w:pPr>
        <w:pStyle w:val="ATTANNReferencetoCOC"/>
      </w:pPr>
      <w:r w:rsidRPr="00E648A5">
        <w:t>Draft COC: clause 5</w:t>
      </w:r>
    </w:p>
    <w:p w14:paraId="41844E04" w14:textId="4F8FA59E" w:rsidR="00FF2E31" w:rsidRPr="00616E66" w:rsidRDefault="00FF2E31" w:rsidP="00EA366A">
      <w:pPr>
        <w:pStyle w:val="NoteToDrafters-ASDEFCON"/>
      </w:pPr>
      <w:r w:rsidRPr="00616E66">
        <w:t xml:space="preserve">Note to drafters: </w:t>
      </w:r>
      <w:r w:rsidR="00EA366A">
        <w:t>Refer to clause 5 of the draft COC regarding analysis and tailoring requirements.</w:t>
      </w:r>
    </w:p>
    <w:p w14:paraId="0BB1D549" w14:textId="06529881" w:rsidR="00FF2E31" w:rsidRDefault="00FF2E31" w:rsidP="00FF2E31">
      <w:pPr>
        <w:pStyle w:val="NoteToTenderers-ASDEFCON"/>
      </w:pPr>
      <w:r w:rsidRPr="00616E66">
        <w:t xml:space="preserve">Note to tenderers:  </w:t>
      </w:r>
      <w:r>
        <w:t xml:space="preserve">Tenderers are to </w:t>
      </w:r>
      <w:r w:rsidR="00EA366A">
        <w:t xml:space="preserve">submit </w:t>
      </w:r>
      <w:r>
        <w:t>a draft TDSR Schedule</w:t>
      </w:r>
      <w:r w:rsidR="00EA366A">
        <w:t>, and</w:t>
      </w:r>
      <w:r>
        <w:t xml:space="preserve"> </w:t>
      </w:r>
      <w:r w:rsidRPr="00DD6522">
        <w:t>ensure</w:t>
      </w:r>
      <w:r>
        <w:t xml:space="preserve"> that any restrictions set out in the</w:t>
      </w:r>
      <w:r w:rsidR="00EA366A">
        <w:t>ir</w:t>
      </w:r>
      <w:r>
        <w:t xml:space="preserve"> </w:t>
      </w:r>
      <w:r w:rsidRPr="00BF5F31">
        <w:t>draft TDSR</w:t>
      </w:r>
      <w:r>
        <w:t xml:space="preserve"> </w:t>
      </w:r>
      <w:r w:rsidRPr="00BF5F31">
        <w:t>S</w:t>
      </w:r>
      <w:r>
        <w:t xml:space="preserve">chedule do not materially limit </w:t>
      </w:r>
      <w:r w:rsidR="00EA366A">
        <w:t xml:space="preserve">the </w:t>
      </w:r>
      <w:r>
        <w:t xml:space="preserve">achievement of the Commonwealth’s Life-of-Type objectives </w:t>
      </w:r>
      <w:r w:rsidR="00EA366A">
        <w:t>for</w:t>
      </w:r>
      <w:r>
        <w:t xml:space="preserve"> the Mission </w:t>
      </w:r>
      <w:r w:rsidRPr="00E648A5">
        <w:t>System, affect the Commonwealth’s rights at clause 5.2 of the draft COC (otherwise than as provided for below)</w:t>
      </w:r>
      <w:r w:rsidR="00EA366A">
        <w:t>,</w:t>
      </w:r>
      <w:r w:rsidRPr="00E648A5">
        <w:t xml:space="preserve"> or the tenderer's compliance with the warranties contained in clause 5 of the draft COC.</w:t>
      </w:r>
    </w:p>
    <w:p w14:paraId="404FFF3A" w14:textId="44C8EF4B" w:rsidR="00FF2E31" w:rsidRDefault="00FF2E31" w:rsidP="00FF2E31">
      <w:pPr>
        <w:pStyle w:val="NoteToTenderers-ASDEFCON"/>
        <w:jc w:val="left"/>
      </w:pPr>
      <w:r w:rsidRPr="00616E66">
        <w:t xml:space="preserve">Tenderers should familiarise themselves with </w:t>
      </w:r>
      <w:r w:rsidRPr="00A150BB">
        <w:t xml:space="preserve">the </w:t>
      </w:r>
      <w:r>
        <w:t>ASDEFCON T</w:t>
      </w:r>
      <w:r w:rsidR="00281675">
        <w:t xml:space="preserve">echnical </w:t>
      </w:r>
      <w:r>
        <w:t>D</w:t>
      </w:r>
      <w:r w:rsidR="00281675">
        <w:t>ata</w:t>
      </w:r>
      <w:r>
        <w:t xml:space="preserve"> </w:t>
      </w:r>
      <w:r w:rsidR="00281675">
        <w:t>and</w:t>
      </w:r>
      <w:r>
        <w:t xml:space="preserve"> I</w:t>
      </w:r>
      <w:r w:rsidR="00281675">
        <w:t xml:space="preserve">ntellectual </w:t>
      </w:r>
      <w:r>
        <w:t>P</w:t>
      </w:r>
      <w:r w:rsidR="00281675">
        <w:t>roperty Commercial</w:t>
      </w:r>
      <w:r>
        <w:t xml:space="preserve"> Handbook, </w:t>
      </w:r>
      <w:r w:rsidRPr="00616E66">
        <w:t>which can be accessed at</w:t>
      </w:r>
      <w:r>
        <w:t>:</w:t>
      </w:r>
    </w:p>
    <w:p w14:paraId="57FF2644" w14:textId="03312445" w:rsidR="00FF2E31" w:rsidRDefault="003A4963" w:rsidP="006B1BE8">
      <w:pPr>
        <w:pStyle w:val="NoteToTenderersBullets-ASDEFCON"/>
      </w:pPr>
      <w:hyperlink r:id="rId31" w:history="1">
        <w:r w:rsidR="00740147">
          <w:rPr>
            <w:rStyle w:val="Hyperlink"/>
          </w:rPr>
          <w:t>https://www.defence.gov.au/business-industry/procurement/policies-guidelines-templates/procurement-guidance/intellectual-property-framework</w:t>
        </w:r>
      </w:hyperlink>
      <w:r w:rsidR="00281675">
        <w:t>.</w:t>
      </w:r>
    </w:p>
    <w:p w14:paraId="726BE281" w14:textId="2DCC06D7" w:rsidR="00FF2E31" w:rsidRPr="00792515" w:rsidRDefault="00FF2E31" w:rsidP="00D7326B">
      <w:pPr>
        <w:pStyle w:val="ATTANNLV2-ASDEFCON"/>
      </w:pPr>
      <w:r w:rsidRPr="00580B87">
        <w:t xml:space="preserve">Tenderers are to provide a draft </w:t>
      </w:r>
      <w:r w:rsidRPr="00BF5F31">
        <w:rPr>
          <w:szCs w:val="20"/>
        </w:rPr>
        <w:t>TDSR</w:t>
      </w:r>
      <w:r>
        <w:rPr>
          <w:szCs w:val="20"/>
        </w:rPr>
        <w:t xml:space="preserve"> </w:t>
      </w:r>
      <w:r w:rsidRPr="00BF5F31">
        <w:rPr>
          <w:szCs w:val="20"/>
        </w:rPr>
        <w:t>S</w:t>
      </w:r>
      <w:r>
        <w:rPr>
          <w:szCs w:val="20"/>
        </w:rPr>
        <w:t xml:space="preserve">chedule in the form </w:t>
      </w:r>
      <w:r w:rsidRPr="00094D2A">
        <w:rPr>
          <w:szCs w:val="20"/>
        </w:rPr>
        <w:t xml:space="preserve">of Attachment </w:t>
      </w:r>
      <w:r w:rsidR="00FE57E8">
        <w:rPr>
          <w:szCs w:val="20"/>
        </w:rPr>
        <w:t>G</w:t>
      </w:r>
      <w:r w:rsidRPr="00094D2A">
        <w:rPr>
          <w:szCs w:val="20"/>
        </w:rPr>
        <w:t xml:space="preserve"> to the draft COC </w:t>
      </w:r>
      <w:r w:rsidR="00FE57E8">
        <w:rPr>
          <w:szCs w:val="20"/>
        </w:rPr>
        <w:t xml:space="preserve">including </w:t>
      </w:r>
      <w:r w:rsidRPr="00094D2A">
        <w:rPr>
          <w:szCs w:val="20"/>
        </w:rPr>
        <w:t>by specifying the following:</w:t>
      </w:r>
    </w:p>
    <w:p w14:paraId="31B30703" w14:textId="77777777" w:rsidR="00792515" w:rsidRPr="00BF5F31" w:rsidRDefault="00792515" w:rsidP="00792515">
      <w:pPr>
        <w:pStyle w:val="NoteToTenderers-ASDEFCON"/>
      </w:pPr>
      <w:r>
        <w:t xml:space="preserve">Note to tenderers:  </w:t>
      </w:r>
      <w:r w:rsidRPr="00B8747E">
        <w:t xml:space="preserve">Highly Sensitive TD </w:t>
      </w:r>
      <w:r>
        <w:t>and</w:t>
      </w:r>
      <w:r w:rsidRPr="00B8747E">
        <w:t xml:space="preserve"> Highly Sensitive Software listed in </w:t>
      </w:r>
      <w:r>
        <w:t>A</w:t>
      </w:r>
      <w:r w:rsidRPr="00B8747E">
        <w:t xml:space="preserve">nnex </w:t>
      </w:r>
      <w:r>
        <w:t xml:space="preserve">A </w:t>
      </w:r>
      <w:r w:rsidRPr="00B8747E">
        <w:t>should only include TD</w:t>
      </w:r>
      <w:r w:rsidRPr="00DB6D9E">
        <w:t xml:space="preserve"> or Software the disclosure of </w:t>
      </w:r>
      <w:r>
        <w:t>which</w:t>
      </w:r>
      <w:r w:rsidRPr="00DB6D9E">
        <w:t xml:space="preserve"> would have a major adverse effect on the </w:t>
      </w:r>
      <w:r>
        <w:t>commercial interests</w:t>
      </w:r>
      <w:r w:rsidRPr="00DB6D9E">
        <w:t xml:space="preserve"> of the Contractor or Approved Subcontractor.  </w:t>
      </w:r>
      <w:r>
        <w:t>This TD or Software must be clearly identified at its lowest constituent / configuration item and linked to the SSTDL or Software List, as appropriate.  Highly Sensitive</w:t>
      </w:r>
      <w:r w:rsidRPr="00DB6D9E">
        <w:t xml:space="preserve"> TD </w:t>
      </w:r>
      <w:r>
        <w:t>and Highly Sensitive</w:t>
      </w:r>
      <w:r w:rsidRPr="00DB6D9E">
        <w:t xml:space="preserve"> Software </w:t>
      </w:r>
      <w:r>
        <w:t>w</w:t>
      </w:r>
      <w:r w:rsidRPr="00DB6D9E">
        <w:t xml:space="preserve">ould generally already exist </w:t>
      </w:r>
      <w:r>
        <w:t>at</w:t>
      </w:r>
      <w:r w:rsidRPr="00DB6D9E">
        <w:t xml:space="preserve"> the Effective Date and not include TD or Software specifically created under the Contract for the Commonwealth.</w:t>
      </w:r>
    </w:p>
    <w:p w14:paraId="2FDD6CF8" w14:textId="2627813C" w:rsidR="00FF2E31" w:rsidRPr="00E648A5" w:rsidRDefault="00FF2E31" w:rsidP="0096086F">
      <w:pPr>
        <w:pStyle w:val="ATTANNLV3-ASDEFCON"/>
      </w:pPr>
      <w:r w:rsidRPr="00E648A5">
        <w:t xml:space="preserve">Annex A - all restrictions proposed </w:t>
      </w:r>
      <w:r w:rsidR="00281675">
        <w:t xml:space="preserve">that would </w:t>
      </w:r>
      <w:r w:rsidRPr="00E648A5">
        <w:t>limit the:</w:t>
      </w:r>
    </w:p>
    <w:p w14:paraId="5CAA348B" w14:textId="77777777" w:rsidR="00FF2E31" w:rsidRPr="00E648A5" w:rsidRDefault="00FF2E31" w:rsidP="0096086F">
      <w:pPr>
        <w:pStyle w:val="ATTANNLV4-ASDEFCON"/>
      </w:pPr>
      <w:r w:rsidRPr="00E648A5">
        <w:t>TD and Software rights to be granted under clause 5.2.3b(ix) of the draft COC; and</w:t>
      </w:r>
    </w:p>
    <w:p w14:paraId="08AE9928" w14:textId="34E81D41" w:rsidR="00FF2E31" w:rsidRPr="00E648A5" w:rsidRDefault="00FF2E31" w:rsidP="0096086F">
      <w:pPr>
        <w:pStyle w:val="ATTANNLV4-ASDEFCON"/>
      </w:pPr>
      <w:r w:rsidRPr="00E648A5">
        <w:t>delivery of TD and Software to the Commonwealth or other persons under clause 5.1</w:t>
      </w:r>
      <w:r w:rsidR="00E648A5" w:rsidRPr="00E648A5">
        <w:t>2</w:t>
      </w:r>
      <w:r w:rsidRPr="00E648A5">
        <w:t xml:space="preserve"> of the draft COC;</w:t>
      </w:r>
    </w:p>
    <w:p w14:paraId="2D365326" w14:textId="6F4A7813" w:rsidR="00FF2E31" w:rsidRDefault="00FF2E31" w:rsidP="00FF2E31">
      <w:pPr>
        <w:pStyle w:val="NoteToTenderers-ASDEFCON"/>
        <w:tabs>
          <w:tab w:val="left" w:pos="0"/>
        </w:tabs>
      </w:pPr>
      <w:r w:rsidRPr="00775D32">
        <w:t>Note to tenderers:</w:t>
      </w:r>
      <w:r>
        <w:t xml:space="preserve">  </w:t>
      </w:r>
      <w:r w:rsidR="00740147">
        <w:t>T</w:t>
      </w:r>
      <w:r>
        <w:t>he Commonwealth may require that a Commercial Item be listed as a Key Commercial Item in Annex B</w:t>
      </w:r>
      <w:r w:rsidR="00FE57E8">
        <w:t xml:space="preserve"> to the TDSR Schedule</w:t>
      </w:r>
      <w:r>
        <w:t>, notwithstanding that it is not owned by the Contractor, Approved Subcontractor or a Related Body Corporate of the Contractor.  This may be required if the Commonwealth considers that the relevant Commercial Item is of high value or particular significance to the Capability</w:t>
      </w:r>
      <w:r w:rsidR="00D7326B">
        <w:t xml:space="preserve"> System's </w:t>
      </w:r>
      <w:r>
        <w:t>Life-of-Type requirements.</w:t>
      </w:r>
    </w:p>
    <w:p w14:paraId="18209473" w14:textId="77777777" w:rsidR="00FF2E31" w:rsidRPr="00E648A5" w:rsidRDefault="00FF2E31" w:rsidP="0096086F">
      <w:pPr>
        <w:pStyle w:val="ATTANNLV3-ASDEFCON"/>
      </w:pPr>
      <w:r>
        <w:t xml:space="preserve">Annex B - any Key Commercial Items proposed to be provided as part of the Supplies and the proposed licence terms in respect of the related Commercial TD and </w:t>
      </w:r>
      <w:r w:rsidRPr="00E648A5">
        <w:t>Commercial Software in accordance with clause 5.3.3 of the draft COC;</w:t>
      </w:r>
    </w:p>
    <w:p w14:paraId="34EBC9BC" w14:textId="415B4754" w:rsidR="00FF2E31" w:rsidRDefault="00FF2E31" w:rsidP="00FF2E31">
      <w:pPr>
        <w:pStyle w:val="NoteToTenderers-ASDEFCON"/>
      </w:pPr>
      <w:r w:rsidRPr="00A56017">
        <w:lastRenderedPageBreak/>
        <w:t xml:space="preserve">Note to tenderers: </w:t>
      </w:r>
      <w:r>
        <w:t xml:space="preserve"> </w:t>
      </w:r>
      <w:r w:rsidRPr="001D7E19">
        <w:t xml:space="preserve">The Commonwealth may require ownership of </w:t>
      </w:r>
      <w:r>
        <w:t>certain</w:t>
      </w:r>
      <w:r w:rsidRPr="001D7E19">
        <w:t xml:space="preserve"> TD and Software</w:t>
      </w:r>
      <w:r w:rsidRPr="00580262">
        <w:t xml:space="preserve"> for </w:t>
      </w:r>
      <w:r w:rsidRPr="00A45345">
        <w:t>reasons relat</w:t>
      </w:r>
      <w:r>
        <w:t>ing</w:t>
      </w:r>
      <w:r w:rsidRPr="00A45345">
        <w:t xml:space="preserve"> to</w:t>
      </w:r>
      <w:r>
        <w:t xml:space="preserve"> </w:t>
      </w:r>
      <w:r w:rsidRPr="00EF07F6">
        <w:t>national security and/or strategic interest</w:t>
      </w:r>
      <w:r>
        <w:t>s associated</w:t>
      </w:r>
      <w:r w:rsidRPr="00D84E30">
        <w:t xml:space="preserve"> </w:t>
      </w:r>
      <w:r>
        <w:t>with the program or Capability</w:t>
      </w:r>
      <w:r w:rsidR="00740147">
        <w:t xml:space="preserve"> System</w:t>
      </w:r>
      <w:r>
        <w:t>'s whole of life requirements (Commonwealth TD or Commonwealth Software)</w:t>
      </w:r>
      <w:r w:rsidRPr="00A56017">
        <w:t>.</w:t>
      </w:r>
    </w:p>
    <w:p w14:paraId="54A6EF7D" w14:textId="5BDA4A8B" w:rsidR="00FF2E31" w:rsidRDefault="00FF2E31" w:rsidP="00FF2E31">
      <w:pPr>
        <w:pStyle w:val="NoteToTenderers-ASDEFCON"/>
      </w:pPr>
      <w:r>
        <w:t>If any Commonwealth TD or Commonwealth Software contain</w:t>
      </w:r>
      <w:r w:rsidR="00600B07">
        <w:t>s</w:t>
      </w:r>
      <w:r>
        <w:t xml:space="preserve"> IP created outside the Contract and Subcontracts</w:t>
      </w:r>
      <w:r w:rsidR="00600B07">
        <w:t xml:space="preserve"> (</w:t>
      </w:r>
      <w:proofErr w:type="spellStart"/>
      <w:r w:rsidR="00600B07">
        <w:t>eg</w:t>
      </w:r>
      <w:proofErr w:type="spellEnd"/>
      <w:r w:rsidR="00600B07">
        <w:t>, in existence prior to Effective Date</w:t>
      </w:r>
      <w:r>
        <w:t>), the Contractor is to grant a licence to the Commonwealth under clause 5.2 of the draft COC (subject to any proposed restrictions listed in Annex A</w:t>
      </w:r>
      <w:r w:rsidR="00600B07">
        <w:t xml:space="preserve"> to Attachment G</w:t>
      </w:r>
      <w:r>
        <w:t xml:space="preserve">).  Tenderers should not </w:t>
      </w:r>
      <w:r w:rsidR="00600B07">
        <w:t>propose</w:t>
      </w:r>
      <w:r>
        <w:t xml:space="preserve"> restrictions </w:t>
      </w:r>
      <w:r w:rsidR="00600B07">
        <w:t>that</w:t>
      </w:r>
      <w:r>
        <w:t xml:space="preserve"> prevent the use of Commonwealth TD or Commonwealth Software as provided </w:t>
      </w:r>
      <w:r w:rsidR="00600B07">
        <w:t>by</w:t>
      </w:r>
      <w:r>
        <w:t xml:space="preserve"> clause </w:t>
      </w:r>
      <w:r w:rsidRPr="00E648A5">
        <w:t>5.</w:t>
      </w:r>
      <w:r w:rsidR="00E648A5" w:rsidRPr="00E648A5">
        <w:t>15</w:t>
      </w:r>
      <w:r w:rsidRPr="00E648A5">
        <w:t>.1b of the draft COC.</w:t>
      </w:r>
    </w:p>
    <w:p w14:paraId="233E5F1C" w14:textId="77777777" w:rsidR="00FF2E31" w:rsidRDefault="00FF2E31" w:rsidP="0096086F">
      <w:pPr>
        <w:pStyle w:val="ATTANNLV3-ASDEFCON"/>
      </w:pPr>
      <w:r w:rsidRPr="00422DD8">
        <w:t xml:space="preserve">Annex </w:t>
      </w:r>
      <w:r>
        <w:t>C</w:t>
      </w:r>
      <w:r w:rsidRPr="00422DD8">
        <w:t xml:space="preserve"> </w:t>
      </w:r>
      <w:r>
        <w:t>- in relation to any</w:t>
      </w:r>
      <w:r w:rsidRPr="00422DD8">
        <w:t xml:space="preserve"> </w:t>
      </w:r>
      <w:r>
        <w:t>items or equipment specified in Annex C for which the Commonwealth has identified that it is to own the IP created under the Contract or a Subcontract (Commonwealth TD or Commonwealth Software), the tenderer is to include, to the extent known, details of the TD or Software of those items or equipment at the system, subsystem or component level;</w:t>
      </w:r>
    </w:p>
    <w:p w14:paraId="2AD380B4" w14:textId="3199B9F7" w:rsidR="00FF2E31" w:rsidRPr="00E648A5" w:rsidRDefault="00FF2E31" w:rsidP="00FF2E31">
      <w:pPr>
        <w:pStyle w:val="NoteToTenderers-ASDEFCON"/>
      </w:pPr>
      <w:r w:rsidRPr="002158D9">
        <w:t>Note to tenderers:</w:t>
      </w:r>
      <w:r>
        <w:t xml:space="preserve">  The </w:t>
      </w:r>
      <w:r w:rsidR="00600B07">
        <w:t>Commonwealth will only agree to entities being</w:t>
      </w:r>
      <w:r>
        <w:t xml:space="preserve"> Excluded Parties </w:t>
      </w:r>
      <w:r w:rsidRPr="00E648A5">
        <w:t>in exceptional circumstances</w:t>
      </w:r>
      <w:r w:rsidR="00600B07">
        <w:t>,</w:t>
      </w:r>
      <w:r w:rsidRPr="00E648A5">
        <w:t xml:space="preserve"> to </w:t>
      </w:r>
      <w:r w:rsidR="00600B07">
        <w:t>prevent</w:t>
      </w:r>
      <w:r w:rsidR="00600B07" w:rsidRPr="00E648A5">
        <w:t xml:space="preserve"> </w:t>
      </w:r>
      <w:r w:rsidRPr="00E648A5">
        <w:t xml:space="preserve">certain competitors from being Commonwealth Service Providers for the sole purpose of the licences granted under clauses 5.2.3a and </w:t>
      </w:r>
      <w:proofErr w:type="gramStart"/>
      <w:r w:rsidRPr="00E648A5">
        <w:t>5.6.1b(</w:t>
      </w:r>
      <w:proofErr w:type="spellStart"/>
      <w:proofErr w:type="gramEnd"/>
      <w:r w:rsidRPr="00E648A5">
        <w:t>i</w:t>
      </w:r>
      <w:proofErr w:type="spellEnd"/>
      <w:r w:rsidRPr="00E648A5">
        <w:t xml:space="preserve">) of the draft COC.  However, the Commonwealth will be permitted to grant </w:t>
      </w:r>
      <w:proofErr w:type="spellStart"/>
      <w:r w:rsidRPr="00E648A5">
        <w:t>Sublicences</w:t>
      </w:r>
      <w:proofErr w:type="spellEnd"/>
      <w:r w:rsidRPr="00E648A5">
        <w:t xml:space="preserve"> to Excluded Parties in other circumstances permitted under clause 5 of the draft COC.</w:t>
      </w:r>
    </w:p>
    <w:p w14:paraId="0EFD3077" w14:textId="77777777" w:rsidR="00FF2E31" w:rsidRDefault="00FF2E31" w:rsidP="0096086F">
      <w:pPr>
        <w:pStyle w:val="ATTANNLV3-ASDEFCON"/>
      </w:pPr>
      <w:r w:rsidRPr="00E648A5">
        <w:t>Annex D - those parties who are proposed by the tenderer to be excluded from being a</w:t>
      </w:r>
      <w:r>
        <w:t xml:space="preserve"> Commonwealth Service Provider for the sole purpose of the licences granted under </w:t>
      </w:r>
      <w:r w:rsidRPr="00E648A5">
        <w:t xml:space="preserve">clauses 5.2.3a and </w:t>
      </w:r>
      <w:proofErr w:type="gramStart"/>
      <w:r w:rsidRPr="00E648A5">
        <w:t>5.6.1b(</w:t>
      </w:r>
      <w:proofErr w:type="spellStart"/>
      <w:proofErr w:type="gramEnd"/>
      <w:r w:rsidRPr="00E648A5">
        <w:t>i</w:t>
      </w:r>
      <w:proofErr w:type="spellEnd"/>
      <w:r w:rsidRPr="00E648A5">
        <w:t>) of the COC.  The tenderer is to include the period of the</w:t>
      </w:r>
      <w:r>
        <w:t xml:space="preserve"> restriction, which cannot be perpetual; and</w:t>
      </w:r>
    </w:p>
    <w:p w14:paraId="22390C1D" w14:textId="4DFE65A3" w:rsidR="00FF2E31" w:rsidRPr="00E648A5" w:rsidRDefault="00FF2E31" w:rsidP="0096086F">
      <w:pPr>
        <w:pStyle w:val="ATTANNLV3-ASDEFCON"/>
        <w:rPr>
          <w:rFonts w:cs="Arial"/>
        </w:rPr>
      </w:pPr>
      <w:r w:rsidRPr="00BF5F31">
        <w:t xml:space="preserve">Annex </w:t>
      </w:r>
      <w:r>
        <w:t>E</w:t>
      </w:r>
      <w:r w:rsidRPr="00BF5F31">
        <w:t xml:space="preserve"> </w:t>
      </w:r>
      <w:r>
        <w:t>-</w:t>
      </w:r>
      <w:r w:rsidRPr="00BF5F31">
        <w:t xml:space="preserve"> </w:t>
      </w:r>
      <w:r w:rsidRPr="00E648A5">
        <w:t>details of any restrictions that limit the licences granted to the Commonwealth under the Contract in relation to Patents, Registrable Designs or Circuit Layouts, in accordance with clause 5.1</w:t>
      </w:r>
      <w:r w:rsidR="00E648A5" w:rsidRPr="00E648A5">
        <w:t>7</w:t>
      </w:r>
      <w:r w:rsidRPr="00E648A5">
        <w:t xml:space="preserve"> of the draft COC.</w:t>
      </w:r>
    </w:p>
    <w:p w14:paraId="019287EF" w14:textId="2D0A9340" w:rsidR="00FF2E31" w:rsidRPr="00E648A5" w:rsidRDefault="00FF2E31" w:rsidP="0096086F">
      <w:pPr>
        <w:pStyle w:val="ATTANNLV2-ASDEFCON"/>
      </w:pPr>
      <w:bookmarkStart w:id="71" w:name="_Ref75236195"/>
      <w:r w:rsidRPr="00E648A5">
        <w:t xml:space="preserve">Tenderers are to provide detailed justification for all proposed restrictions or other terms included in the draft TDSR Schedule </w:t>
      </w:r>
      <w:r w:rsidR="00600B07">
        <w:t>(</w:t>
      </w:r>
      <w:r w:rsidRPr="00E648A5">
        <w:t>to the extent</w:t>
      </w:r>
      <w:r>
        <w:t xml:space="preserve"> </w:t>
      </w:r>
      <w:r w:rsidR="00600B07">
        <w:t xml:space="preserve">it </w:t>
      </w:r>
      <w:r>
        <w:t>know</w:t>
      </w:r>
      <w:r w:rsidR="00600B07">
        <w:t>s</w:t>
      </w:r>
      <w:r w:rsidR="008F537B">
        <w:t xml:space="preserve"> what</w:t>
      </w:r>
      <w:r>
        <w:t xml:space="preserve"> </w:t>
      </w:r>
      <w:r w:rsidR="008F537B">
        <w:t>the restrictions are or are likely to be)</w:t>
      </w:r>
      <w:r w:rsidRPr="00BF5F31">
        <w:t xml:space="preserve">, including a </w:t>
      </w:r>
      <w:r>
        <w:t xml:space="preserve">detailed </w:t>
      </w:r>
      <w:r w:rsidRPr="00BF5F31">
        <w:t xml:space="preserve">explanation of how any </w:t>
      </w:r>
      <w:r w:rsidRPr="007A7DDA">
        <w:t xml:space="preserve">such restrictions will not detrimentally impact </w:t>
      </w:r>
      <w:r w:rsidRPr="007A7DDA">
        <w:rPr>
          <w:szCs w:val="20"/>
        </w:rPr>
        <w:t xml:space="preserve">the </w:t>
      </w:r>
      <w:r w:rsidR="008F537B" w:rsidRPr="007A7DDA">
        <w:rPr>
          <w:szCs w:val="20"/>
        </w:rPr>
        <w:t xml:space="preserve">Capability </w:t>
      </w:r>
      <w:bookmarkEnd w:id="71"/>
      <w:r w:rsidR="008F537B">
        <w:rPr>
          <w:szCs w:val="20"/>
        </w:rPr>
        <w:t>System’s Life-of-Type requirements</w:t>
      </w:r>
      <w:r w:rsidRPr="00E648A5">
        <w:t>.</w:t>
      </w:r>
    </w:p>
    <w:p w14:paraId="6D7595AB" w14:textId="77777777" w:rsidR="00FF2E31" w:rsidRDefault="00FF2E31" w:rsidP="000215FC">
      <w:pPr>
        <w:pStyle w:val="ATTANNLV2-ASDEFCON"/>
      </w:pPr>
      <w:r w:rsidRPr="00E648A5">
        <w:t>Tenderers are to identify in their tender any Commercial TD and Commercial Software of which the licence to be granted to the Commonwealth for the purposes of clause 5.3.4 of the draft COC, will or is likely to require the Commonwealth</w:t>
      </w:r>
      <w:r>
        <w:t xml:space="preserve"> to pay a Royalty or other fee (not otherwise included in the Contract Price)</w:t>
      </w:r>
      <w:r w:rsidRPr="00580B87">
        <w:t>.</w:t>
      </w:r>
    </w:p>
    <w:bookmarkEnd w:id="64"/>
    <w:bookmarkEnd w:id="65"/>
    <w:bookmarkEnd w:id="66"/>
    <w:p w14:paraId="18D8C0F4" w14:textId="0F17773C" w:rsidR="00EF4AF9" w:rsidRDefault="00EF4AF9" w:rsidP="00EF4AF9">
      <w:pPr>
        <w:pStyle w:val="ATTANNLV1-ASDEFCON"/>
      </w:pPr>
      <w:r>
        <w:t>ECONOMIC BENEFIT</w:t>
      </w:r>
      <w:r w:rsidR="008F537B">
        <w:t>s</w:t>
      </w:r>
      <w:r>
        <w:t xml:space="preserve"> TO THE AUSTRALIAN ECONOMY (</w:t>
      </w:r>
      <w:r w:rsidR="008F537B">
        <w:t>CORE</w:t>
      </w:r>
      <w:r>
        <w:t>)</w:t>
      </w:r>
    </w:p>
    <w:p w14:paraId="17B539C4" w14:textId="357361CC" w:rsidR="00EF4AF9" w:rsidRPr="00A161C6" w:rsidRDefault="00EF4AF9" w:rsidP="00EF4AF9">
      <w:pPr>
        <w:keepNext/>
        <w:shd w:val="pct15" w:color="auto" w:fill="auto"/>
        <w:rPr>
          <w:b/>
          <w:i/>
          <w:color w:val="000000"/>
          <w:szCs w:val="40"/>
        </w:rPr>
      </w:pPr>
      <w:r w:rsidRPr="00A161C6">
        <w:rPr>
          <w:b/>
          <w:i/>
          <w:color w:val="000000"/>
          <w:szCs w:val="40"/>
        </w:rPr>
        <w:t>Note to tenderers:  For an explanation of economic benefit</w:t>
      </w:r>
      <w:r w:rsidR="008F537B">
        <w:rPr>
          <w:b/>
          <w:i/>
          <w:color w:val="000000"/>
          <w:szCs w:val="40"/>
        </w:rPr>
        <w:t>s</w:t>
      </w:r>
      <w:r w:rsidRPr="00A161C6">
        <w:rPr>
          <w:b/>
          <w:i/>
          <w:color w:val="000000"/>
          <w:szCs w:val="40"/>
        </w:rPr>
        <w:t>, refer to the Department of Finance:</w:t>
      </w:r>
    </w:p>
    <w:p w14:paraId="1E75D83E" w14:textId="03D75E17" w:rsidR="00EF4AF9" w:rsidRPr="00A161C6" w:rsidRDefault="003A4963" w:rsidP="000019EA">
      <w:pPr>
        <w:pStyle w:val="NoteToTenderersBullets-ASDEFCON"/>
      </w:pPr>
      <w:hyperlink r:id="rId32" w:history="1">
        <w:r w:rsidR="00213AC6" w:rsidRPr="00CD4ED8">
          <w:rPr>
            <w:rStyle w:val="Hyperlink"/>
          </w:rPr>
          <w:t>https://www.finance.gov.au/sites/default/files/2024-07/consideration-of-broader-economic-benefits-in-procurement_july-2024.pdf</w:t>
        </w:r>
      </w:hyperlink>
      <w:r w:rsidR="00EF4AF9">
        <w:t>.</w:t>
      </w:r>
    </w:p>
    <w:p w14:paraId="0F229CC5" w14:textId="11E40D9A" w:rsidR="00FF2E31" w:rsidRDefault="00EF4AF9" w:rsidP="000215FC">
      <w:pPr>
        <w:pStyle w:val="ATTANNLV2-ASDEFCON"/>
      </w:pPr>
      <w:r w:rsidRPr="001729BD">
        <w:t>Tenderers</w:t>
      </w:r>
      <w:r>
        <w:t xml:space="preserve"> </w:t>
      </w:r>
      <w:r w:rsidRPr="001729BD">
        <w:t>are</w:t>
      </w:r>
      <w:r>
        <w:t xml:space="preserve"> </w:t>
      </w:r>
      <w:r w:rsidRPr="001729BD">
        <w:t>to</w:t>
      </w:r>
      <w:r>
        <w:t xml:space="preserve"> </w:t>
      </w:r>
      <w:r w:rsidRPr="001729BD">
        <w:t>provide</w:t>
      </w:r>
      <w:r>
        <w:t xml:space="preserve"> </w:t>
      </w:r>
      <w:r w:rsidRPr="001729BD">
        <w:t>details</w:t>
      </w:r>
      <w:r>
        <w:t xml:space="preserve"> </w:t>
      </w:r>
      <w:r w:rsidRPr="001729BD">
        <w:t>of</w:t>
      </w:r>
      <w:r>
        <w:t xml:space="preserve"> </w:t>
      </w:r>
      <w:r w:rsidRPr="001729BD">
        <w:t>the</w:t>
      </w:r>
      <w:r>
        <w:t xml:space="preserve"> </w:t>
      </w:r>
      <w:r w:rsidR="008F537B">
        <w:t xml:space="preserve">direct </w:t>
      </w:r>
      <w:r w:rsidRPr="001729BD">
        <w:t>economic</w:t>
      </w:r>
      <w:r>
        <w:t xml:space="preserve"> </w:t>
      </w:r>
      <w:r w:rsidRPr="001729BD">
        <w:t>benefits</w:t>
      </w:r>
      <w:r>
        <w:t xml:space="preserve"> </w:t>
      </w:r>
      <w:r w:rsidRPr="001729BD">
        <w:t>that</w:t>
      </w:r>
      <w:r>
        <w:t xml:space="preserve"> </w:t>
      </w:r>
      <w:r w:rsidRPr="001729BD">
        <w:t>any</w:t>
      </w:r>
      <w:r>
        <w:t xml:space="preserve"> </w:t>
      </w:r>
      <w:r w:rsidRPr="001729BD">
        <w:t>resultant</w:t>
      </w:r>
      <w:r>
        <w:t xml:space="preserve"> </w:t>
      </w:r>
      <w:r w:rsidRPr="001729BD">
        <w:t>Contract</w:t>
      </w:r>
      <w:r>
        <w:t xml:space="preserve"> </w:t>
      </w:r>
      <w:r w:rsidRPr="001729BD">
        <w:t>would</w:t>
      </w:r>
      <w:r>
        <w:t xml:space="preserve"> </w:t>
      </w:r>
      <w:r w:rsidRPr="001729BD">
        <w:t>achieve</w:t>
      </w:r>
      <w:r>
        <w:t xml:space="preserve"> </w:t>
      </w:r>
      <w:r w:rsidRPr="001729BD">
        <w:t>for</w:t>
      </w:r>
      <w:r>
        <w:t xml:space="preserve"> </w:t>
      </w:r>
      <w:r w:rsidRPr="001729BD">
        <w:t>the</w:t>
      </w:r>
      <w:r>
        <w:t xml:space="preserve"> </w:t>
      </w:r>
      <w:r w:rsidRPr="001729BD">
        <w:t>Australian</w:t>
      </w:r>
      <w:r>
        <w:t xml:space="preserve"> </w:t>
      </w:r>
      <w:r w:rsidRPr="001729BD">
        <w:t>economy.</w:t>
      </w:r>
    </w:p>
    <w:p w14:paraId="22EF126D" w14:textId="77777777" w:rsidR="00FF2E31" w:rsidRDefault="00FF2E31" w:rsidP="00FF2E31">
      <w:pPr>
        <w:pStyle w:val="ATTANNLV2-ASDEFCON"/>
        <w:numPr>
          <w:ilvl w:val="0"/>
          <w:numId w:val="0"/>
        </w:numPr>
        <w:ind w:left="851" w:hanging="851"/>
        <w:jc w:val="left"/>
        <w:rPr>
          <w:u w:val="single"/>
        </w:rPr>
      </w:pPr>
    </w:p>
    <w:p w14:paraId="48A2B1B8" w14:textId="77777777" w:rsidR="00FF2E31" w:rsidRPr="00616E66" w:rsidRDefault="00FF2E31" w:rsidP="00FF2E31">
      <w:pPr>
        <w:pStyle w:val="ATTANNLV3-ASDEFCON"/>
        <w:numPr>
          <w:ilvl w:val="0"/>
          <w:numId w:val="0"/>
        </w:numPr>
        <w:ind w:left="1418" w:hanging="567"/>
        <w:sectPr w:rsidR="00FF2E31" w:rsidRPr="00616E66" w:rsidSect="00032AF6">
          <w:headerReference w:type="default" r:id="rId33"/>
          <w:footerReference w:type="default" r:id="rId34"/>
          <w:pgSz w:w="11907" w:h="16840" w:code="9"/>
          <w:pgMar w:top="1304" w:right="1418" w:bottom="907" w:left="1418" w:header="567" w:footer="397" w:gutter="0"/>
          <w:pgNumType w:start="1"/>
          <w:cols w:space="720"/>
          <w:docGrid w:linePitch="272"/>
        </w:sectPr>
      </w:pPr>
    </w:p>
    <w:p w14:paraId="04BE6622" w14:textId="1F459A83" w:rsidR="006533D2" w:rsidRPr="00616E66" w:rsidRDefault="006533D2" w:rsidP="006533D2">
      <w:pPr>
        <w:pStyle w:val="ASDEFCONTitle"/>
      </w:pPr>
      <w:bookmarkStart w:id="72" w:name="_Toc99884492"/>
      <w:bookmarkStart w:id="73" w:name="_Toc99884512"/>
      <w:r w:rsidRPr="007F3822">
        <w:lastRenderedPageBreak/>
        <w:t>FINANCIAL (CORE)</w:t>
      </w:r>
      <w:bookmarkEnd w:id="72"/>
    </w:p>
    <w:p w14:paraId="4BBF8C63" w14:textId="59830077" w:rsidR="00FE57E8" w:rsidRPr="00616E66" w:rsidRDefault="00FE57E8" w:rsidP="000215FC">
      <w:pPr>
        <w:pStyle w:val="ATTANNLV1-ASDEFCON"/>
        <w:numPr>
          <w:ilvl w:val="0"/>
          <w:numId w:val="78"/>
        </w:numPr>
      </w:pPr>
      <w:bookmarkStart w:id="74" w:name="_Hlt101671003"/>
      <w:bookmarkStart w:id="75" w:name="Annex_D"/>
      <w:bookmarkStart w:id="76" w:name="_Hlt70482435"/>
      <w:bookmarkStart w:id="77" w:name="_Hlt82315624"/>
      <w:bookmarkStart w:id="78" w:name="_Ref165616862"/>
      <w:bookmarkEnd w:id="73"/>
      <w:bookmarkEnd w:id="74"/>
      <w:bookmarkEnd w:id="75"/>
      <w:bookmarkEnd w:id="76"/>
      <w:bookmarkEnd w:id="77"/>
      <w:r w:rsidRPr="00D56FBA">
        <w:t xml:space="preserve">TENDERED PRICING INFORMATION </w:t>
      </w:r>
      <w:r w:rsidR="002D32FA">
        <w:t>—</w:t>
      </w:r>
      <w:r w:rsidRPr="00D56FBA">
        <w:t xml:space="preserve"> GENERAL REQUIREMENTS (CORE</w:t>
      </w:r>
      <w:r w:rsidRPr="00D547A1">
        <w:t>)</w:t>
      </w:r>
      <w:bookmarkEnd w:id="78"/>
    </w:p>
    <w:p w14:paraId="582A41C7" w14:textId="2A55EE1C" w:rsidR="00A5245D" w:rsidRDefault="00A5245D" w:rsidP="000215FC">
      <w:pPr>
        <w:pStyle w:val="ATTANNReferencetoCOC"/>
      </w:pPr>
      <w:r>
        <w:t>Draft COC reference: clause 7 and Attachment B</w:t>
      </w:r>
    </w:p>
    <w:p w14:paraId="69A17C3C" w14:textId="1600F38C" w:rsidR="00FE57E8" w:rsidRDefault="00FE57E8" w:rsidP="002B4659">
      <w:pPr>
        <w:pStyle w:val="NoteToTenderers-ASDEFCON"/>
      </w:pPr>
      <w:r w:rsidRPr="00D547A1">
        <w:t>Note to tenderers:  The ‘</w:t>
      </w:r>
      <w:r>
        <w:t>Acquisition</w:t>
      </w:r>
      <w:r w:rsidRPr="00D547A1">
        <w:t xml:space="preserve"> Pricing Workbook’ (</w:t>
      </w:r>
      <w:r>
        <w:t>ACQ</w:t>
      </w:r>
      <w:r w:rsidRPr="00D547A1">
        <w:t>PW)</w:t>
      </w:r>
      <w:r w:rsidR="00A5245D">
        <w:t>, as part of</w:t>
      </w:r>
      <w:r w:rsidRPr="00D547A1">
        <w:t xml:space="preserve"> this TDR D</w:t>
      </w:r>
      <w:r w:rsidR="00A5245D">
        <w:t>,</w:t>
      </w:r>
      <w:r w:rsidRPr="00D547A1">
        <w:t xml:space="preserve"> collect</w:t>
      </w:r>
      <w:r w:rsidR="00A5245D">
        <w:t>s</w:t>
      </w:r>
      <w:r w:rsidRPr="00D547A1">
        <w:t xml:space="preserve"> </w:t>
      </w:r>
      <w:r w:rsidR="00A5245D">
        <w:t xml:space="preserve">financial </w:t>
      </w:r>
      <w:r w:rsidRPr="00D547A1">
        <w:t xml:space="preserve">information </w:t>
      </w:r>
      <w:r w:rsidR="00A5245D">
        <w:t>for tenders</w:t>
      </w:r>
      <w:r w:rsidRPr="00D547A1">
        <w:t xml:space="preserve">, </w:t>
      </w:r>
      <w:r w:rsidR="00A5245D">
        <w:t>calculates Australian Contract Expenditure (ACE), and</w:t>
      </w:r>
      <w:r w:rsidR="00A5245D" w:rsidRPr="00A21A10">
        <w:t xml:space="preserve"> </w:t>
      </w:r>
      <w:r w:rsidR="00A5245D">
        <w:t>is in a format suitable</w:t>
      </w:r>
      <w:r w:rsidR="00A5245D" w:rsidRPr="00D547A1" w:rsidDel="00A5245D">
        <w:t xml:space="preserve"> </w:t>
      </w:r>
      <w:r w:rsidR="00A5245D">
        <w:t xml:space="preserve">for </w:t>
      </w:r>
      <w:r w:rsidR="0012608E" w:rsidRPr="00D547A1">
        <w:t xml:space="preserve">annexes </w:t>
      </w:r>
      <w:r w:rsidRPr="00D547A1">
        <w:t xml:space="preserve">to Attachment B </w:t>
      </w:r>
      <w:r w:rsidR="00A5245D">
        <w:t xml:space="preserve">of any resultant </w:t>
      </w:r>
      <w:r w:rsidRPr="00D547A1">
        <w:t xml:space="preserve">Contract.  </w:t>
      </w:r>
      <w:r w:rsidR="00A5245D">
        <w:t>For</w:t>
      </w:r>
      <w:r w:rsidR="00A5245D" w:rsidRPr="00D547A1">
        <w:t xml:space="preserve"> </w:t>
      </w:r>
      <w:r w:rsidRPr="00D547A1">
        <w:t>guidance</w:t>
      </w:r>
      <w:r w:rsidR="00A5245D">
        <w:t>, refer to</w:t>
      </w:r>
      <w:r w:rsidRPr="00D547A1">
        <w:t xml:space="preserve"> </w:t>
      </w:r>
      <w:r>
        <w:t xml:space="preserve">the </w:t>
      </w:r>
      <w:r w:rsidR="001B6681" w:rsidRPr="001B6681">
        <w:t>Acquisition Pricing Workbook Guide</w:t>
      </w:r>
      <w:r w:rsidR="001B6681" w:rsidRPr="00BF0A2B">
        <w:t>, ACE Measurement Rules,</w:t>
      </w:r>
      <w:r w:rsidR="00EE35C3">
        <w:t xml:space="preserve"> and </w:t>
      </w:r>
      <w:r w:rsidR="001B6681" w:rsidRPr="001B6681">
        <w:t>ACE Guide</w:t>
      </w:r>
      <w:r w:rsidR="001B6681" w:rsidRPr="00BF0A2B">
        <w:t>, which are available from</w:t>
      </w:r>
      <w:r w:rsidR="001B6681">
        <w:t>:</w:t>
      </w:r>
    </w:p>
    <w:p w14:paraId="59191DD3" w14:textId="1E8B8506" w:rsidR="001B6681" w:rsidRDefault="003A4963" w:rsidP="001B6681">
      <w:pPr>
        <w:pStyle w:val="NoteToTenderersBullets-ASDEFCON"/>
      </w:pPr>
      <w:hyperlink r:id="rId35" w:history="1">
        <w:r w:rsidR="00EE5BB0" w:rsidRPr="006020A2">
          <w:rPr>
            <w:rStyle w:val="Hyperlink"/>
          </w:rPr>
          <w:t>https://www.defence.gov.au/business-industry/procurement/contracting-templates/asdefcon-suite/complex-materiel-vol-2</w:t>
        </w:r>
      </w:hyperlink>
      <w:r w:rsidR="00EE5BB0">
        <w:t xml:space="preserve"> </w:t>
      </w:r>
    </w:p>
    <w:p w14:paraId="55367286" w14:textId="16E91BB8" w:rsidR="008F5FA0" w:rsidRPr="00D547A1" w:rsidRDefault="008F5FA0" w:rsidP="000215FC">
      <w:pPr>
        <w:pStyle w:val="NoteToDrafters-ASDEFCON"/>
      </w:pPr>
      <w:r w:rsidRPr="00D547A1">
        <w:t>Note to drafters:</w:t>
      </w:r>
      <w:r w:rsidR="00E20F6E" w:rsidRPr="00D547A1" w:rsidDel="00E20F6E">
        <w:t xml:space="preserve"> </w:t>
      </w:r>
      <w:r w:rsidRPr="00D547A1">
        <w:t xml:space="preserve"> </w:t>
      </w:r>
      <w:r>
        <w:t>Update the ACQ</w:t>
      </w:r>
      <w:r w:rsidRPr="00D547A1">
        <w:t>PW</w:t>
      </w:r>
      <w:r>
        <w:t xml:space="preserve"> to</w:t>
      </w:r>
      <w:r w:rsidRPr="00D547A1">
        <w:t xml:space="preserve"> support this annex.</w:t>
      </w:r>
      <w:r>
        <w:t xml:space="preserve">  Amend the list of worksheets below for the draft Contract; for example, if Cost Reimbursement Supplies will not</w:t>
      </w:r>
      <w:r w:rsidR="005F611D">
        <w:t xml:space="preserve"> be required</w:t>
      </w:r>
      <w:r>
        <w:t xml:space="preserve">. </w:t>
      </w:r>
      <w:r w:rsidR="00392B1E">
        <w:t xml:space="preserve"> C</w:t>
      </w:r>
      <w:r w:rsidR="005F611D">
        <w:t>onfirm</w:t>
      </w:r>
      <w:r w:rsidR="00392B1E">
        <w:t xml:space="preserve"> with Commercial and Financial A</w:t>
      </w:r>
      <w:r w:rsidR="005F611D">
        <w:t xml:space="preserve">nalysis </w:t>
      </w:r>
      <w:r w:rsidR="00392B1E">
        <w:t xml:space="preserve">(CFA) </w:t>
      </w:r>
      <w:r w:rsidR="005F611D">
        <w:t xml:space="preserve">if </w:t>
      </w:r>
      <w:r w:rsidR="00392B1E">
        <w:t xml:space="preserve">the schedules of rates will be required.  </w:t>
      </w:r>
      <w:r>
        <w:t>Update the Specific Price descriptions in the ‘Specific Prices’ worksheet as required.</w:t>
      </w:r>
    </w:p>
    <w:p w14:paraId="29D29177" w14:textId="77777777" w:rsidR="00671853" w:rsidRDefault="00FE57E8" w:rsidP="00FE57E8">
      <w:pPr>
        <w:pStyle w:val="ATTANNLV2-ASDEFCON"/>
      </w:pPr>
      <w:bookmarkStart w:id="79" w:name="_Ref165527876"/>
      <w:r w:rsidRPr="00616E66">
        <w:t xml:space="preserve">Tenderers are to complete </w:t>
      </w:r>
      <w:r w:rsidRPr="006C2D83">
        <w:t>and submit tender pricing information within the Microsoft Excel® Workbook titled ‘</w:t>
      </w:r>
      <w:r>
        <w:t>Acquisition</w:t>
      </w:r>
      <w:r w:rsidRPr="006C2D83">
        <w:t xml:space="preserve"> Pricing Workbook’ (</w:t>
      </w:r>
      <w:r>
        <w:t>ACQ</w:t>
      </w:r>
      <w:r w:rsidRPr="006C2D83">
        <w:t>PW)</w:t>
      </w:r>
      <w:r w:rsidR="00671853">
        <w:t>, including the following worksheets:</w:t>
      </w:r>
      <w:bookmarkEnd w:id="79"/>
    </w:p>
    <w:p w14:paraId="0D660F7D" w14:textId="77777777" w:rsidR="00671853" w:rsidRDefault="00671853" w:rsidP="00671853">
      <w:pPr>
        <w:pStyle w:val="ATTANNLV3-ASDEFCON"/>
      </w:pPr>
      <w:r>
        <w:t>Price Schedule;</w:t>
      </w:r>
    </w:p>
    <w:p w14:paraId="1F6CF478" w14:textId="77777777" w:rsidR="00671853" w:rsidRDefault="00671853" w:rsidP="00671853">
      <w:pPr>
        <w:pStyle w:val="ATTANNLV3-ASDEFCON"/>
      </w:pPr>
      <w:r>
        <w:t>Milestone Payment Schedule (for identified Milestones and any proposed Milestones);</w:t>
      </w:r>
    </w:p>
    <w:p w14:paraId="31EB7311" w14:textId="77777777" w:rsidR="00671853" w:rsidRDefault="00671853" w:rsidP="00671853">
      <w:pPr>
        <w:pStyle w:val="ATTANNLV3-ASDEFCON"/>
      </w:pPr>
      <w:r>
        <w:t>Adjustments (including the preferred index series in each applicable currency, and component values (weightings) for each index in each applicable period);</w:t>
      </w:r>
    </w:p>
    <w:p w14:paraId="30AA13FD" w14:textId="215D6723" w:rsidR="00671853" w:rsidRPr="00F57DE8" w:rsidRDefault="00671853" w:rsidP="00671853">
      <w:pPr>
        <w:pStyle w:val="NoteToTenderers-ASDEFCON"/>
      </w:pPr>
      <w:r w:rsidRPr="00BE19D0">
        <w:t xml:space="preserve">Note to tenderers:  </w:t>
      </w:r>
      <w:r w:rsidR="00BB67DA">
        <w:t>Not-To-Exceed</w:t>
      </w:r>
      <w:r w:rsidR="00BB67DA" w:rsidRPr="00BE19D0">
        <w:t xml:space="preserve"> </w:t>
      </w:r>
      <w:r w:rsidR="00BB67DA">
        <w:t>(</w:t>
      </w:r>
      <w:r w:rsidRPr="00BE19D0">
        <w:t>NTE</w:t>
      </w:r>
      <w:r w:rsidR="00BB67DA">
        <w:t>)</w:t>
      </w:r>
      <w:r w:rsidRPr="00BE19D0">
        <w:t xml:space="preserve"> Prices </w:t>
      </w:r>
      <w:r>
        <w:t xml:space="preserve">and Specific Prices that are not included in the initial Contract Price </w:t>
      </w:r>
      <w:r w:rsidRPr="00BE19D0">
        <w:t xml:space="preserve">are </w:t>
      </w:r>
      <w:r>
        <w:t>considered</w:t>
      </w:r>
      <w:r w:rsidRPr="00BE19D0">
        <w:t xml:space="preserve"> </w:t>
      </w:r>
      <w:r>
        <w:t xml:space="preserve">during </w:t>
      </w:r>
      <w:r w:rsidRPr="00BE19D0">
        <w:t>tender</w:t>
      </w:r>
      <w:r>
        <w:t xml:space="preserve"> evaluations and,</w:t>
      </w:r>
      <w:r w:rsidRPr="00BE19D0">
        <w:t xml:space="preserve"> </w:t>
      </w:r>
      <w:r>
        <w:t>s</w:t>
      </w:r>
      <w:r w:rsidRPr="00BE19D0">
        <w:t>ubject to negotiations,</w:t>
      </w:r>
      <w:r w:rsidRPr="00ED71C7">
        <w:rPr>
          <w:szCs w:val="20"/>
        </w:rPr>
        <w:t xml:space="preserve"> </w:t>
      </w:r>
      <w:r w:rsidRPr="00BE19D0">
        <w:t xml:space="preserve">will be included in Annex </w:t>
      </w:r>
      <w:r>
        <w:t>D</w:t>
      </w:r>
      <w:r w:rsidRPr="00BE19D0">
        <w:t xml:space="preserve"> to Attachment B to the draft</w:t>
      </w:r>
      <w:r>
        <w:t xml:space="preserve"> </w:t>
      </w:r>
      <w:r w:rsidR="00BB67DA">
        <w:t>Contract</w:t>
      </w:r>
      <w:r>
        <w:t>.  N</w:t>
      </w:r>
      <w:r w:rsidRPr="005E7E79">
        <w:t xml:space="preserve">ote that </w:t>
      </w:r>
      <w:r>
        <w:t>per-</w:t>
      </w:r>
      <w:r w:rsidRPr="005E7E79">
        <w:t xml:space="preserve">unit prices for </w:t>
      </w:r>
      <w:r>
        <w:t>major</w:t>
      </w:r>
      <w:r w:rsidRPr="005E7E79">
        <w:t xml:space="preserve"> items of Spares, S&amp;TE</w:t>
      </w:r>
      <w:r>
        <w:t xml:space="preserve">, </w:t>
      </w:r>
      <w:r w:rsidRPr="005E7E79">
        <w:t xml:space="preserve">Training Equipment </w:t>
      </w:r>
      <w:r>
        <w:t>and Packaging are</w:t>
      </w:r>
      <w:r w:rsidRPr="005E7E79">
        <w:t xml:space="preserve"> </w:t>
      </w:r>
      <w:r>
        <w:t>requested</w:t>
      </w:r>
      <w:r w:rsidRPr="005E7E79">
        <w:t xml:space="preserve"> </w:t>
      </w:r>
      <w:r>
        <w:t>under</w:t>
      </w:r>
      <w:r w:rsidRPr="005E7E79">
        <w:t xml:space="preserve"> </w:t>
      </w:r>
      <w:r w:rsidRPr="005D040E">
        <w:t>TDR F-</w:t>
      </w:r>
      <w:r w:rsidR="005D040E" w:rsidRPr="005D040E">
        <w:fldChar w:fldCharType="begin"/>
      </w:r>
      <w:r w:rsidR="005D040E" w:rsidRPr="0026764E">
        <w:instrText xml:space="preserve"> REF _Ref521665151 \r \h </w:instrText>
      </w:r>
      <w:r w:rsidR="005D040E">
        <w:instrText xml:space="preserve"> \* MERGEFORMAT </w:instrText>
      </w:r>
      <w:r w:rsidR="005D040E" w:rsidRPr="005D040E">
        <w:fldChar w:fldCharType="separate"/>
      </w:r>
      <w:r w:rsidR="00643D62">
        <w:t>7</w:t>
      </w:r>
      <w:r w:rsidR="005D040E" w:rsidRPr="005D040E">
        <w:fldChar w:fldCharType="end"/>
      </w:r>
      <w:r w:rsidRPr="0037317F">
        <w:t>.</w:t>
      </w:r>
    </w:p>
    <w:p w14:paraId="07CDAF53" w14:textId="77777777" w:rsidR="00671853" w:rsidRDefault="00671853" w:rsidP="00671853">
      <w:pPr>
        <w:pStyle w:val="ATTANNLV3-ASDEFCON"/>
      </w:pPr>
      <w:r>
        <w:t>Specific Prices (including Not-To-Exceed Prices);</w:t>
      </w:r>
    </w:p>
    <w:p w14:paraId="78CBB188" w14:textId="77777777" w:rsidR="00671853" w:rsidRDefault="00671853" w:rsidP="00671853">
      <w:pPr>
        <w:pStyle w:val="ATTANNLV3-ASDEFCON"/>
      </w:pPr>
      <w:r>
        <w:t>Further Quantities (including prices for any optional extras);</w:t>
      </w:r>
    </w:p>
    <w:p w14:paraId="396698F4" w14:textId="77777777" w:rsidR="00671853" w:rsidRDefault="00671853" w:rsidP="00671853">
      <w:pPr>
        <w:pStyle w:val="ATTANNLV3-ASDEFCON"/>
      </w:pPr>
      <w:r>
        <w:t xml:space="preserve">Schedules of Rates (including the Schedule of Margins, Labour Rates, Material, and Other Direct Cost worksheets); </w:t>
      </w:r>
    </w:p>
    <w:p w14:paraId="3006ADDF" w14:textId="77777777" w:rsidR="00671853" w:rsidRDefault="00671853" w:rsidP="00671853">
      <w:pPr>
        <w:pStyle w:val="ATTANNLV3-ASDEFCON"/>
      </w:pPr>
      <w:r>
        <w:t>Cost Reimbursement;</w:t>
      </w:r>
    </w:p>
    <w:p w14:paraId="0B4906B4" w14:textId="77777777" w:rsidR="00671853" w:rsidRDefault="00671853" w:rsidP="00671853">
      <w:pPr>
        <w:pStyle w:val="ATTANNLV3-ASDEFCON"/>
      </w:pPr>
      <w:r>
        <w:t>ACE Summary; and</w:t>
      </w:r>
    </w:p>
    <w:p w14:paraId="61FA94D6" w14:textId="040B1B5E" w:rsidR="00FE57E8" w:rsidRPr="00616E66" w:rsidRDefault="00671853" w:rsidP="000D3E5B">
      <w:pPr>
        <w:pStyle w:val="ATTANNLV3-ASDEFCON"/>
      </w:pPr>
      <w:proofErr w:type="gramStart"/>
      <w:r>
        <w:t>if</w:t>
      </w:r>
      <w:proofErr w:type="gramEnd"/>
      <w:r>
        <w:t xml:space="preserve"> additional currencies are required, the Constants worksheet</w:t>
      </w:r>
      <w:r w:rsidR="00FE57E8" w:rsidRPr="00616E66">
        <w:t>.</w:t>
      </w:r>
    </w:p>
    <w:p w14:paraId="652CADEE" w14:textId="5EB11986" w:rsidR="00FE57E8" w:rsidRDefault="00FE57E8" w:rsidP="00FE57E8">
      <w:pPr>
        <w:pStyle w:val="ATTANNLV2-ASDEFCON"/>
      </w:pPr>
      <w:r>
        <w:t>Prices for tendered Supplies are to be stated in Australian dollars except for any portion of the Supplies to be imported from overseas, which is to be stated in foreign currency.  All prices tendered will be in Base Date dollars</w:t>
      </w:r>
      <w:r w:rsidR="00671853">
        <w:t xml:space="preserve"> (noting</w:t>
      </w:r>
      <w:r w:rsidR="00746F95" w:rsidRPr="004D1BA9">
        <w:t xml:space="preserve"> that payments under any resultant Contract will be subject to adjustment </w:t>
      </w:r>
      <w:r w:rsidR="00746F95">
        <w:t>in accordance with clause 7.3 of the</w:t>
      </w:r>
      <w:r w:rsidR="001B6681">
        <w:t xml:space="preserve"> draft</w:t>
      </w:r>
      <w:r w:rsidR="00746F95">
        <w:t xml:space="preserve"> COC</w:t>
      </w:r>
      <w:r w:rsidR="00671853">
        <w:t>)</w:t>
      </w:r>
      <w:r w:rsidR="00746F95">
        <w:t>.</w:t>
      </w:r>
    </w:p>
    <w:p w14:paraId="32A95045" w14:textId="0C1F3D73" w:rsidR="00FE57E8" w:rsidRPr="00616E66" w:rsidRDefault="00FE57E8" w:rsidP="00FE57E8">
      <w:pPr>
        <w:pStyle w:val="ATTANNLV2-ASDEFCON"/>
      </w:pPr>
      <w:r w:rsidRPr="00616E66">
        <w:t xml:space="preserve">Tendered prices are to be inclusive of all costs </w:t>
      </w:r>
      <w:r w:rsidR="008F5FA0">
        <w:t xml:space="preserve">(and fees, including profit) </w:t>
      </w:r>
      <w:r w:rsidR="008F5FA0" w:rsidRPr="00BE19D0">
        <w:t xml:space="preserve">of complying with the </w:t>
      </w:r>
      <w:r w:rsidR="008F5FA0">
        <w:t>draft Contract a</w:t>
      </w:r>
      <w:r w:rsidR="008F5FA0" w:rsidRPr="00BE19D0">
        <w:t xml:space="preserve">nd </w:t>
      </w:r>
      <w:r w:rsidRPr="00616E66">
        <w:t xml:space="preserve">associated with providing the Supplies and carrying out all matters and doing all things necessary for the due and proper performance and completion of the proposed </w:t>
      </w:r>
      <w:r w:rsidR="004573D1">
        <w:t>C</w:t>
      </w:r>
      <w:r w:rsidRPr="00616E66">
        <w:t>ontract.</w:t>
      </w:r>
      <w:r>
        <w:t xml:space="preserve"> </w:t>
      </w:r>
      <w:r w:rsidRPr="00616E66">
        <w:t xml:space="preserve"> </w:t>
      </w:r>
      <w:r w:rsidR="008F5FA0">
        <w:t>Tenderers are not to</w:t>
      </w:r>
      <w:r w:rsidR="008F5FA0" w:rsidRPr="004D1BA9">
        <w:t xml:space="preserve"> </w:t>
      </w:r>
      <w:r w:rsidR="008F5FA0">
        <w:t xml:space="preserve">include </w:t>
      </w:r>
      <w:r w:rsidR="008F5FA0" w:rsidRPr="004D1BA9">
        <w:t>contingency for exchange rate fluctuations in their tendered price</w:t>
      </w:r>
      <w:r w:rsidRPr="00616E66">
        <w:t>.</w:t>
      </w:r>
    </w:p>
    <w:p w14:paraId="0FA69BB8" w14:textId="77777777" w:rsidR="00E7133D" w:rsidRPr="00616E66" w:rsidRDefault="00E7133D" w:rsidP="00E7133D">
      <w:pPr>
        <w:pStyle w:val="ATTANNLV2-ASDEFCON"/>
      </w:pPr>
      <w:r w:rsidRPr="00097A2E">
        <w:t>Tenderers are required to submit tender prices inclusive of all overseas taxes and charges and all Australian (Federal, State and Local Government) taxes, including GST, duties and charges that are applicable at the Base Date.  For each item of the Supplies on which GST will be payable, the tenderer is to indicate the amount of GST to be applied.</w:t>
      </w:r>
    </w:p>
    <w:p w14:paraId="0FC23092" w14:textId="78605B83" w:rsidR="008F5FA0" w:rsidRDefault="00FE57E8" w:rsidP="008F5FA0">
      <w:pPr>
        <w:pStyle w:val="NoteToTenderers-ASDEFCON"/>
      </w:pPr>
      <w:r>
        <w:lastRenderedPageBreak/>
        <w:t xml:space="preserve">Note to tenderers:  The </w:t>
      </w:r>
      <w:r w:rsidR="00206415">
        <w:t xml:space="preserve">Defence </w:t>
      </w:r>
      <w:r>
        <w:t xml:space="preserve">Cost Principles </w:t>
      </w:r>
      <w:r w:rsidR="00F415E2">
        <w:t>can</w:t>
      </w:r>
      <w:r>
        <w:t xml:space="preserve"> be found here:</w:t>
      </w:r>
    </w:p>
    <w:p w14:paraId="6404D272" w14:textId="15013D86" w:rsidR="008F5FA0" w:rsidRPr="00BF0A2B" w:rsidRDefault="003A4963" w:rsidP="00032AF6">
      <w:pPr>
        <w:pStyle w:val="NoteToTenderersBullets-ASDEFCON"/>
        <w:rPr>
          <w:rStyle w:val="Hyperlink"/>
          <w:color w:val="auto"/>
        </w:rPr>
      </w:pPr>
      <w:hyperlink r:id="rId36" w:history="1">
        <w:r w:rsidR="008F5FA0" w:rsidRPr="00FA7BEC">
          <w:rPr>
            <w:rStyle w:val="Hyperlink"/>
          </w:rPr>
          <w:t>https://www.defence.gov.au/business-industry/procurement/policies-guidelines-templates/procurement-guidance/cost-principles</w:t>
        </w:r>
      </w:hyperlink>
    </w:p>
    <w:p w14:paraId="3A6E97E5" w14:textId="49B29B83" w:rsidR="00FE57E8" w:rsidRDefault="008F5FA0" w:rsidP="008F5FA0">
      <w:pPr>
        <w:pStyle w:val="NoteToTenderers-ASDEFCON"/>
      </w:pPr>
      <w:r>
        <w:t>The Australian Contract Expenditure (ACE) Measurement Rules can be found here:</w:t>
      </w:r>
    </w:p>
    <w:p w14:paraId="3FC60A9A" w14:textId="6BA1F067" w:rsidR="00FE57E8" w:rsidRPr="00032AF6" w:rsidRDefault="003A4963" w:rsidP="006B1BE8">
      <w:pPr>
        <w:pStyle w:val="NoteToTenderersBullets-ASDEFCON"/>
        <w:rPr>
          <w:rStyle w:val="Hyperlink"/>
          <w:color w:val="000000"/>
          <w:u w:val="none"/>
        </w:rPr>
      </w:pPr>
      <w:hyperlink r:id="rId37" w:history="1">
        <w:r w:rsidR="006E45B8">
          <w:rPr>
            <w:rStyle w:val="Hyperlink"/>
          </w:rPr>
          <w:t>https://www.defence.gov.au/business-industry/procurement/policies-guidelines-templates/procurement-guidance</w:t>
        </w:r>
      </w:hyperlink>
    </w:p>
    <w:p w14:paraId="4898F23B" w14:textId="23740FD4" w:rsidR="00E20F6E" w:rsidRDefault="00E20F6E" w:rsidP="00E20F6E">
      <w:pPr>
        <w:pStyle w:val="NoteToDrafters-ASDEFCON"/>
      </w:pPr>
      <w:r>
        <w:t xml:space="preserve">Note to </w:t>
      </w:r>
      <w:r w:rsidR="00F14E5F">
        <w:t>drafters</w:t>
      </w:r>
      <w:r>
        <w:t xml:space="preserve">: In accordance with Chapter 2 of the Defence Cost Principles V3.0, there are some cases where exceptions to the Defence Cost Principles may apply. </w:t>
      </w:r>
    </w:p>
    <w:p w14:paraId="2E91A191" w14:textId="77777777" w:rsidR="00E20F6E" w:rsidRDefault="00E20F6E" w:rsidP="00E20F6E">
      <w:pPr>
        <w:pStyle w:val="NoteToDrafters-ASDEFCON"/>
      </w:pPr>
      <w:r>
        <w:t>For guidance in relation to application of the Defence Cost Principles, refer to Commercial and Financial Analysis Directorate at:</w:t>
      </w:r>
    </w:p>
    <w:p w14:paraId="23F0133D" w14:textId="3E909E7F" w:rsidR="00E20F6E" w:rsidRDefault="003A4963" w:rsidP="00E20F6E">
      <w:pPr>
        <w:pStyle w:val="NoteToDrafters-ASDEFCON"/>
        <w:numPr>
          <w:ilvl w:val="0"/>
          <w:numId w:val="82"/>
        </w:numPr>
        <w:ind w:hanging="720"/>
      </w:pPr>
      <w:hyperlink r:id="rId38" w:history="1">
        <w:r w:rsidR="00E20F6E" w:rsidRPr="008F1D2F">
          <w:rPr>
            <w:rStyle w:val="Hyperlink"/>
          </w:rPr>
          <w:t>http://ibss/PublishedWebsite/LatestFinal/836F0CF2-84F0-43C2-8A34-6D34BD246B0D/Item/4DF33272-EE23-45FF-B074-FBD845E9FDC7</w:t>
        </w:r>
      </w:hyperlink>
    </w:p>
    <w:p w14:paraId="4C1EE3A6" w14:textId="77777777" w:rsidR="00E20F6E" w:rsidRDefault="00E20F6E" w:rsidP="00E20F6E">
      <w:pPr>
        <w:pStyle w:val="NoteToDrafters-ASDEFCON"/>
      </w:pPr>
      <w:proofErr w:type="gramStart"/>
      <w:r>
        <w:t>or</w:t>
      </w:r>
      <w:proofErr w:type="gramEnd"/>
      <w:r>
        <w:t xml:space="preserve"> by email at:</w:t>
      </w:r>
    </w:p>
    <w:p w14:paraId="58104500" w14:textId="4D1D4A5F" w:rsidR="00E20F6E" w:rsidRDefault="003A4963" w:rsidP="00E20F6E">
      <w:pPr>
        <w:pStyle w:val="NoteToDrafters-ASDEFCON"/>
        <w:numPr>
          <w:ilvl w:val="0"/>
          <w:numId w:val="82"/>
        </w:numPr>
        <w:ind w:hanging="720"/>
      </w:pPr>
      <w:hyperlink r:id="rId39" w:history="1">
        <w:r w:rsidR="00E20F6E" w:rsidRPr="00A1416D">
          <w:rPr>
            <w:rStyle w:val="Hyperlink"/>
          </w:rPr>
          <w:t>casg.cfa@dpe.protected.mil.au</w:t>
        </w:r>
      </w:hyperlink>
    </w:p>
    <w:p w14:paraId="7D47E2A4" w14:textId="77777777" w:rsidR="00206415" w:rsidRDefault="00206415" w:rsidP="00206415">
      <w:pPr>
        <w:pStyle w:val="NoteToDrafters-ASDEFCON"/>
      </w:pPr>
      <w:r w:rsidRPr="0026764E">
        <w:t>W</w:t>
      </w:r>
      <w:r w:rsidRPr="00B02442">
        <w:t>here the Defence Cost Principles are not applicable, drafters should ensure that the pricing response requirements of the RFT ensure sufficient transparency of pricing in order to evaluate and establish value for money</w:t>
      </w:r>
      <w:r>
        <w:t>.</w:t>
      </w:r>
    </w:p>
    <w:p w14:paraId="2B918AB1" w14:textId="1C947F44" w:rsidR="00FE57E8" w:rsidRDefault="00FE57E8" w:rsidP="00FE57E8">
      <w:pPr>
        <w:pStyle w:val="ATTANNLV2-ASDEFCON"/>
      </w:pPr>
      <w:r w:rsidRPr="00616E66">
        <w:t>Tenderers are to apply</w:t>
      </w:r>
      <w:r>
        <w:t>:</w:t>
      </w:r>
    </w:p>
    <w:tbl>
      <w:tblPr>
        <w:tblStyle w:val="TableGrid"/>
        <w:tblW w:w="0" w:type="auto"/>
        <w:tblLook w:val="04A0" w:firstRow="1" w:lastRow="0" w:firstColumn="1" w:lastColumn="0" w:noHBand="0" w:noVBand="1"/>
      </w:tblPr>
      <w:tblGrid>
        <w:gridCol w:w="9061"/>
      </w:tblGrid>
      <w:tr w:rsidR="00E360DB" w14:paraId="0456B2C6" w14:textId="77777777" w:rsidTr="00045C0F">
        <w:tc>
          <w:tcPr>
            <w:tcW w:w="9061" w:type="dxa"/>
          </w:tcPr>
          <w:p w14:paraId="40B4E9DD" w14:textId="3E38FF31" w:rsidR="00E360DB" w:rsidRDefault="00E360DB" w:rsidP="00045C0F">
            <w:pPr>
              <w:pStyle w:val="ATTANNLV2-ASDEFCON"/>
              <w:numPr>
                <w:ilvl w:val="0"/>
                <w:numId w:val="0"/>
              </w:numPr>
              <w:rPr>
                <w:b/>
                <w:i/>
              </w:rPr>
            </w:pPr>
            <w:r>
              <w:rPr>
                <w:b/>
                <w:i/>
              </w:rPr>
              <w:t xml:space="preserve">Option: Include this clause if the Defence Cost </w:t>
            </w:r>
            <w:r w:rsidR="00E22DC7">
              <w:rPr>
                <w:b/>
                <w:i/>
              </w:rPr>
              <w:t>Principles</w:t>
            </w:r>
            <w:r>
              <w:rPr>
                <w:b/>
                <w:i/>
              </w:rPr>
              <w:t xml:space="preserve"> are being used to develop the tender</w:t>
            </w:r>
            <w:r w:rsidR="00224714">
              <w:rPr>
                <w:b/>
                <w:i/>
              </w:rPr>
              <w:t>ed pricing for this procurement and any exception under Chapter 2 of the Defence Cost Principles does not apply.</w:t>
            </w:r>
          </w:p>
          <w:p w14:paraId="777CA86F" w14:textId="77777777" w:rsidR="00E360DB" w:rsidRPr="002C25FB" w:rsidRDefault="00E360DB" w:rsidP="0026764E">
            <w:pPr>
              <w:pStyle w:val="ATTANNLV3-ASDEFCON"/>
              <w:spacing w:after="0"/>
              <w:ind w:hanging="675"/>
            </w:pPr>
            <w:r w:rsidRPr="00BE19D0">
              <w:t xml:space="preserve">the </w:t>
            </w:r>
            <w:r>
              <w:t>Defence</w:t>
            </w:r>
            <w:r w:rsidRPr="00BE19D0">
              <w:t xml:space="preserve"> Cost Principles when preparing tendered prices</w:t>
            </w:r>
            <w:r>
              <w:t>; and</w:t>
            </w:r>
          </w:p>
        </w:tc>
      </w:tr>
    </w:tbl>
    <w:p w14:paraId="6B88B61F" w14:textId="1EB1EC66" w:rsidR="00FE57E8" w:rsidRDefault="00FE57E8" w:rsidP="0026764E">
      <w:pPr>
        <w:pStyle w:val="ATTANNLV3-ASDEFCON"/>
        <w:spacing w:before="120"/>
      </w:pPr>
      <w:proofErr w:type="gramStart"/>
      <w:r>
        <w:t>the</w:t>
      </w:r>
      <w:proofErr w:type="gramEnd"/>
      <w:r>
        <w:t xml:space="preserve"> Australian Contract Expenditure (ACE) Measurement Rules</w:t>
      </w:r>
      <w:r w:rsidR="00821A15">
        <w:t>,</w:t>
      </w:r>
      <w:r>
        <w:t xml:space="preserve"> when defining the ACE and Imported Contract Expenditure (ICE) within tendered prices.</w:t>
      </w:r>
    </w:p>
    <w:p w14:paraId="273268DD" w14:textId="72D1BEFE" w:rsidR="00FE57E8" w:rsidRDefault="0049222C" w:rsidP="00FE57E8">
      <w:pPr>
        <w:pStyle w:val="ATTANNLV1-ASDEFCON"/>
      </w:pPr>
      <w:bookmarkStart w:id="80" w:name="_Ref86754979"/>
      <w:r>
        <w:t xml:space="preserve">Tendered Pricing Information </w:t>
      </w:r>
      <w:r w:rsidR="00F81F36">
        <w:t>—</w:t>
      </w:r>
      <w:r>
        <w:t xml:space="preserve"> Specific Requirements</w:t>
      </w:r>
      <w:r w:rsidR="00FE57E8" w:rsidRPr="00616E66">
        <w:t xml:space="preserve"> (Core)</w:t>
      </w:r>
      <w:bookmarkEnd w:id="80"/>
    </w:p>
    <w:p w14:paraId="53EDADC4" w14:textId="259517FF" w:rsidR="00FE57E8" w:rsidRPr="00626A65" w:rsidRDefault="00FE57E8" w:rsidP="00FE57E8">
      <w:pPr>
        <w:pStyle w:val="ATTANNReferencetoCOC"/>
      </w:pPr>
      <w:r w:rsidRPr="006C2D83">
        <w:t xml:space="preserve">Draft COC reference: </w:t>
      </w:r>
      <w:r w:rsidR="00033E3F">
        <w:t>clause 7</w:t>
      </w:r>
      <w:r w:rsidR="00056EB5">
        <w:t>,</w:t>
      </w:r>
      <w:r w:rsidR="00033E3F">
        <w:t xml:space="preserve"> and </w:t>
      </w:r>
      <w:r w:rsidRPr="006C2D83">
        <w:t>Attachment</w:t>
      </w:r>
      <w:r w:rsidR="00033E3F">
        <w:t>s</w:t>
      </w:r>
      <w:r w:rsidRPr="006C2D83">
        <w:t xml:space="preserve"> B</w:t>
      </w:r>
      <w:r>
        <w:t xml:space="preserve"> </w:t>
      </w:r>
      <w:r w:rsidR="00033E3F">
        <w:t>and C</w:t>
      </w:r>
    </w:p>
    <w:p w14:paraId="09CCEB6C" w14:textId="5E48DEAA" w:rsidR="00FE57E8" w:rsidRPr="00616E66" w:rsidRDefault="00FE57E8" w:rsidP="00FE57E8">
      <w:pPr>
        <w:pStyle w:val="ATTANNLV2-ASDEFCON"/>
      </w:pPr>
      <w:r w:rsidRPr="006C2D83">
        <w:t xml:space="preserve">Tenderers are to provide a justification for the tendered management reserve (MR) figures used in the </w:t>
      </w:r>
      <w:r>
        <w:t>ACQPW</w:t>
      </w:r>
      <w:r w:rsidRPr="006C2D83">
        <w:t>, explaining</w:t>
      </w:r>
      <w:r>
        <w:t xml:space="preserve"> how these figures have been derived from the tendered Risk </w:t>
      </w:r>
      <w:r w:rsidR="00E21F1F">
        <w:t>Assessment</w:t>
      </w:r>
      <w:r>
        <w:t xml:space="preserve"> (from</w:t>
      </w:r>
      <w:r w:rsidRPr="00155DA5">
        <w:t xml:space="preserve"> </w:t>
      </w:r>
      <w:r>
        <w:t xml:space="preserve">TDR </w:t>
      </w:r>
      <w:r w:rsidRPr="009936BC">
        <w:t>E-</w:t>
      </w:r>
      <w:r w:rsidR="008D1C31" w:rsidRPr="009936BC">
        <w:fldChar w:fldCharType="begin"/>
      </w:r>
      <w:r w:rsidR="008D1C31" w:rsidRPr="00056EB5">
        <w:instrText xml:space="preserve"> REF _Ref86823879 \r \h </w:instrText>
      </w:r>
      <w:r w:rsidR="00566BC7" w:rsidRPr="0026764E">
        <w:instrText xml:space="preserve"> \* MERGEFORMAT </w:instrText>
      </w:r>
      <w:r w:rsidR="008D1C31" w:rsidRPr="009936BC">
        <w:fldChar w:fldCharType="separate"/>
      </w:r>
      <w:r w:rsidR="00643D62">
        <w:t>6</w:t>
      </w:r>
      <w:r w:rsidR="008D1C31" w:rsidRPr="009936BC">
        <w:fldChar w:fldCharType="end"/>
      </w:r>
      <w:r w:rsidRPr="00155DA5">
        <w:t>)</w:t>
      </w:r>
      <w:r>
        <w:t xml:space="preserve"> and allocated to the tendered price</w:t>
      </w:r>
      <w:r w:rsidR="00566BC7">
        <w:t>s</w:t>
      </w:r>
      <w:r>
        <w:t>.</w:t>
      </w:r>
    </w:p>
    <w:p w14:paraId="354B3D27" w14:textId="00F084CF" w:rsidR="00DD4030" w:rsidRDefault="00DD4030" w:rsidP="00DD4030">
      <w:pPr>
        <w:pStyle w:val="NoteToDrafters-ASDEFCON"/>
      </w:pPr>
      <w:r>
        <w:t>Note to drafters:</w:t>
      </w:r>
      <w:r w:rsidR="00E401E7">
        <w:t xml:space="preserve"> </w:t>
      </w:r>
      <w:r>
        <w:t xml:space="preserve">  Insert in clause </w:t>
      </w:r>
      <w:r>
        <w:fldChar w:fldCharType="begin"/>
      </w:r>
      <w:r>
        <w:instrText xml:space="preserve"> REF _Ref107984827 \r \h </w:instrText>
      </w:r>
      <w:r>
        <w:fldChar w:fldCharType="separate"/>
      </w:r>
      <w:r w:rsidR="00643D62">
        <w:t>2.2</w:t>
      </w:r>
      <w:r>
        <w:fldChar w:fldCharType="end"/>
      </w:r>
      <w:r>
        <w:t xml:space="preserve"> the number of </w:t>
      </w:r>
      <w:r w:rsidR="00C00BC3">
        <w:t xml:space="preserve">high-value </w:t>
      </w:r>
      <w:r>
        <w:t>proposed Approved Subcontracts for which detailed pricing is required</w:t>
      </w:r>
      <w:r w:rsidR="00566BC7">
        <w:t>,</w:t>
      </w:r>
      <w:r>
        <w:t xml:space="preserve"> </w:t>
      </w:r>
      <w:r w:rsidR="00566BC7">
        <w:t>in order to obtain</w:t>
      </w:r>
      <w:r w:rsidR="00C00BC3">
        <w:t xml:space="preserve"> visibility of ACE</w:t>
      </w:r>
      <w:r>
        <w:t xml:space="preserve">.  </w:t>
      </w:r>
      <w:r w:rsidR="00566BC7">
        <w:t>O</w:t>
      </w:r>
      <w:r>
        <w:t xml:space="preserve">nly a </w:t>
      </w:r>
      <w:r w:rsidR="00C00BC3">
        <w:t>small number of</w:t>
      </w:r>
      <w:r>
        <w:t xml:space="preserve"> high-value Subcontracts </w:t>
      </w:r>
      <w:r w:rsidR="00566BC7">
        <w:t>are</w:t>
      </w:r>
      <w:r w:rsidR="00C00BC3">
        <w:t xml:space="preserve"> needed to capture a meaningful </w:t>
      </w:r>
      <w:r>
        <w:t xml:space="preserve">portion of the Contract value. </w:t>
      </w:r>
    </w:p>
    <w:p w14:paraId="2275C4E8" w14:textId="5EC9B0B9" w:rsidR="00DD4030" w:rsidRDefault="00DD4030" w:rsidP="00DD4030">
      <w:pPr>
        <w:pStyle w:val="NoteToTenderers-ASDEFCON"/>
      </w:pPr>
      <w:r>
        <w:t xml:space="preserve">Note to tenderers:  </w:t>
      </w:r>
      <w:r w:rsidR="00566BC7">
        <w:t>Limiting the detailed pricing to a number of</w:t>
      </w:r>
      <w:r>
        <w:t xml:space="preserve"> proposed Approved Subcontracts does not limit any other tender data requirement</w:t>
      </w:r>
      <w:r w:rsidR="00566BC7">
        <w:t>; however,</w:t>
      </w:r>
      <w:r w:rsidR="00566BC7" w:rsidRPr="00D06605">
        <w:t xml:space="preserve"> </w:t>
      </w:r>
      <w:r w:rsidR="00566BC7">
        <w:t>it assists the Commonwealth to assess ACE and work-related risks</w:t>
      </w:r>
      <w:r>
        <w:t>.</w:t>
      </w:r>
      <w:r w:rsidR="00566BC7">
        <w:t xml:space="preserve">  Additional detail, including for other proposed Approved Subcontracts, may be sought during contract negotiations for any resultant Contract.</w:t>
      </w:r>
    </w:p>
    <w:p w14:paraId="1B0FB38D" w14:textId="1D8F737B" w:rsidR="00DD4030" w:rsidRDefault="00DD4030" w:rsidP="00DD4030">
      <w:pPr>
        <w:pStyle w:val="ATTANNLV2-ASDEFCON"/>
      </w:pPr>
      <w:bookmarkStart w:id="81" w:name="_Ref107984827"/>
      <w:r>
        <w:t xml:space="preserve">When identifying ‘Approved Subcontractor prices’ </w:t>
      </w:r>
      <w:r w:rsidR="00C00BC3">
        <w:t>within</w:t>
      </w:r>
      <w:r>
        <w:t xml:space="preserve"> the pricing structure </w:t>
      </w:r>
      <w:r w:rsidR="00C00BC3">
        <w:t>of</w:t>
      </w:r>
      <w:r>
        <w:t xml:space="preserve"> the ACQPW ‘Price </w:t>
      </w:r>
      <w:r w:rsidR="002C736C">
        <w:t xml:space="preserve">Schedule’ </w:t>
      </w:r>
      <w:r>
        <w:t xml:space="preserve">worksheet, as required by clause </w:t>
      </w:r>
      <w:r>
        <w:fldChar w:fldCharType="begin"/>
      </w:r>
      <w:r>
        <w:instrText xml:space="preserve"> REF _Ref405710083 \r \h </w:instrText>
      </w:r>
      <w:r>
        <w:fldChar w:fldCharType="separate"/>
      </w:r>
      <w:r w:rsidR="00643D62">
        <w:t>2.1</w:t>
      </w:r>
      <w:r>
        <w:fldChar w:fldCharType="end"/>
      </w:r>
      <w:r>
        <w:t>, tenderers are to:</w:t>
      </w:r>
      <w:bookmarkEnd w:id="81"/>
    </w:p>
    <w:p w14:paraId="4467F5B3" w14:textId="24B1BAD2" w:rsidR="00DD4030" w:rsidRDefault="00DD4030" w:rsidP="00DD4030">
      <w:pPr>
        <w:pStyle w:val="ATTANNLV3-ASDEFCON"/>
      </w:pPr>
      <w:proofErr w:type="gramStart"/>
      <w:r>
        <w:t>identify</w:t>
      </w:r>
      <w:proofErr w:type="gramEnd"/>
      <w:r>
        <w:t xml:space="preserve"> the </w:t>
      </w:r>
      <w:r w:rsidR="00566BC7" w:rsidRPr="008E09A1">
        <w:rPr>
          <w:b/>
        </w:rPr>
        <w:fldChar w:fldCharType="begin">
          <w:ffData>
            <w:name w:val="Text1"/>
            <w:enabled/>
            <w:calcOnExit w:val="0"/>
            <w:textInput>
              <w:default w:val="[...INSERT NUMBER EG. 'three' or 'five'...]"/>
            </w:textInput>
          </w:ffData>
        </w:fldChar>
      </w:r>
      <w:r w:rsidR="00566BC7" w:rsidRPr="008E09A1">
        <w:rPr>
          <w:b/>
        </w:rPr>
        <w:instrText xml:space="preserve"> FORMTEXT </w:instrText>
      </w:r>
      <w:r w:rsidR="00566BC7" w:rsidRPr="008E09A1">
        <w:rPr>
          <w:b/>
        </w:rPr>
      </w:r>
      <w:r w:rsidR="00566BC7" w:rsidRPr="008E09A1">
        <w:rPr>
          <w:b/>
        </w:rPr>
        <w:fldChar w:fldCharType="separate"/>
      </w:r>
      <w:r w:rsidR="00566BC7" w:rsidRPr="008E09A1">
        <w:rPr>
          <w:b/>
          <w:noProof/>
        </w:rPr>
        <w:t>[...INSERT NUMBER EG. 'three' or 'five'...]</w:t>
      </w:r>
      <w:r w:rsidR="00566BC7" w:rsidRPr="008E09A1">
        <w:rPr>
          <w:b/>
        </w:rPr>
        <w:fldChar w:fldCharType="end"/>
      </w:r>
      <w:r>
        <w:t xml:space="preserve"> proposed Approved Subcontracts with the highest expected Subcontract values, or all proposed Approved Subcontracts if there are less than </w:t>
      </w:r>
      <w:r w:rsidRPr="008E09A1">
        <w:rPr>
          <w:b/>
        </w:rPr>
        <w:fldChar w:fldCharType="begin">
          <w:ffData>
            <w:name w:val="Text1"/>
            <w:enabled/>
            <w:calcOnExit w:val="0"/>
            <w:textInput>
              <w:default w:val="[...INSERT NUMBER...]"/>
            </w:textInput>
          </w:ffData>
        </w:fldChar>
      </w:r>
      <w:r w:rsidRPr="008E09A1">
        <w:rPr>
          <w:b/>
        </w:rPr>
        <w:instrText xml:space="preserve"> FORMTEXT </w:instrText>
      </w:r>
      <w:r w:rsidRPr="008E09A1">
        <w:rPr>
          <w:b/>
        </w:rPr>
      </w:r>
      <w:r w:rsidRPr="008E09A1">
        <w:rPr>
          <w:b/>
        </w:rPr>
        <w:fldChar w:fldCharType="separate"/>
      </w:r>
      <w:r w:rsidRPr="008E09A1">
        <w:rPr>
          <w:b/>
          <w:noProof/>
        </w:rPr>
        <w:t>[...INSERT NUMBER...]</w:t>
      </w:r>
      <w:r w:rsidRPr="008E09A1">
        <w:rPr>
          <w:b/>
        </w:rPr>
        <w:fldChar w:fldCharType="end"/>
      </w:r>
      <w:r>
        <w:t xml:space="preserve">; </w:t>
      </w:r>
    </w:p>
    <w:p w14:paraId="6349A6D2" w14:textId="3C8AFA99" w:rsidR="00DD4030" w:rsidRDefault="00DD4030" w:rsidP="00DD4030">
      <w:pPr>
        <w:pStyle w:val="ATTANNLV3-ASDEFCON"/>
      </w:pPr>
      <w:r>
        <w:t>for the proposed Approved Subcontracts i</w:t>
      </w:r>
      <w:r w:rsidR="004D4EF3">
        <w:t xml:space="preserve">dentified in accordance with </w:t>
      </w:r>
      <w:r>
        <w:t>clause</w:t>
      </w:r>
      <w:r w:rsidR="004D4EF3">
        <w:t xml:space="preserve"> </w:t>
      </w:r>
      <w:r w:rsidR="004D4EF3">
        <w:fldChar w:fldCharType="begin"/>
      </w:r>
      <w:r w:rsidR="004D4EF3">
        <w:instrText xml:space="preserve"> REF _Ref151630874 \w \h </w:instrText>
      </w:r>
      <w:r w:rsidR="004D4EF3">
        <w:fldChar w:fldCharType="separate"/>
      </w:r>
      <w:r w:rsidR="00643D62">
        <w:t>2.9a</w:t>
      </w:r>
      <w:r w:rsidR="004D4EF3">
        <w:fldChar w:fldCharType="end"/>
      </w:r>
      <w:r>
        <w:t>., include a breakdown of Subcontract prices (</w:t>
      </w:r>
      <w:proofErr w:type="spellStart"/>
      <w:r>
        <w:t>ie</w:t>
      </w:r>
      <w:proofErr w:type="spellEnd"/>
      <w:r>
        <w:t>, direct costs to the Contractor under any resultant Contract) into labour, materials, other direct costs, and non-Approved Subcontract prices, as applicable; and</w:t>
      </w:r>
    </w:p>
    <w:p w14:paraId="1B91BB7B" w14:textId="6E8AAA99" w:rsidR="00DD4030" w:rsidRPr="00BE19D0" w:rsidRDefault="00DD4030" w:rsidP="00DD4030">
      <w:pPr>
        <w:pStyle w:val="ATTANNLV3-ASDEFCON"/>
      </w:pPr>
      <w:proofErr w:type="gramStart"/>
      <w:r>
        <w:t>for</w:t>
      </w:r>
      <w:proofErr w:type="gramEnd"/>
      <w:r>
        <w:t xml:space="preserve"> any other proposed Approved Subcontrac</w:t>
      </w:r>
      <w:r w:rsidR="004D4EF3">
        <w:t>ts (</w:t>
      </w:r>
      <w:proofErr w:type="spellStart"/>
      <w:r w:rsidR="004D4EF3">
        <w:t>ie</w:t>
      </w:r>
      <w:proofErr w:type="spellEnd"/>
      <w:r w:rsidR="004D4EF3">
        <w:t xml:space="preserve">, not identified under </w:t>
      </w:r>
      <w:r>
        <w:t xml:space="preserve">clause </w:t>
      </w:r>
      <w:r w:rsidR="004D4EF3">
        <w:fldChar w:fldCharType="begin"/>
      </w:r>
      <w:r w:rsidR="004D4EF3">
        <w:instrText xml:space="preserve"> REF _Ref151630874 \w \h </w:instrText>
      </w:r>
      <w:r w:rsidR="004D4EF3">
        <w:fldChar w:fldCharType="separate"/>
      </w:r>
      <w:r w:rsidR="00643D62">
        <w:t>2.9a</w:t>
      </w:r>
      <w:r w:rsidR="004D4EF3">
        <w:fldChar w:fldCharType="end"/>
      </w:r>
      <w:r>
        <w:t>.), include pricing within the non-Approved Subcontract Price column.</w:t>
      </w:r>
    </w:p>
    <w:p w14:paraId="3CD8B92D" w14:textId="4AE7B168" w:rsidR="00FE57E8" w:rsidRPr="006C78B6" w:rsidRDefault="00FE57E8" w:rsidP="00FE57E8">
      <w:pPr>
        <w:pStyle w:val="NoteToTenderers-ASDEFCON"/>
      </w:pPr>
      <w:r>
        <w:lastRenderedPageBreak/>
        <w:t xml:space="preserve">Note to tenderers:  </w:t>
      </w:r>
      <w:r w:rsidRPr="006C78B6">
        <w:t xml:space="preserve">A Mobilisation Payment </w:t>
      </w:r>
      <w:r w:rsidR="001552B4">
        <w:t>may</w:t>
      </w:r>
      <w:r w:rsidR="001552B4" w:rsidRPr="006C78B6">
        <w:t xml:space="preserve"> </w:t>
      </w:r>
      <w:r w:rsidRPr="006C78B6">
        <w:t xml:space="preserve">be considered </w:t>
      </w:r>
      <w:r w:rsidR="001552B4">
        <w:t>if</w:t>
      </w:r>
      <w:r w:rsidRPr="006C78B6">
        <w:t xml:space="preserve"> the tenderer demonstrate</w:t>
      </w:r>
      <w:r w:rsidR="001552B4">
        <w:t>s</w:t>
      </w:r>
      <w:r w:rsidRPr="006C78B6">
        <w:t xml:space="preserve"> that it represents value for money to the Commonwealth</w:t>
      </w:r>
      <w:r w:rsidR="001552B4">
        <w:t xml:space="preserve"> (</w:t>
      </w:r>
      <w:proofErr w:type="spellStart"/>
      <w:r w:rsidR="001552B4">
        <w:t>eg</w:t>
      </w:r>
      <w:proofErr w:type="spellEnd"/>
      <w:r w:rsidR="001552B4">
        <w:t xml:space="preserve">, to establish </w:t>
      </w:r>
      <w:r w:rsidR="00A92587">
        <w:t>an in-country capability)</w:t>
      </w:r>
      <w:r w:rsidRPr="006C78B6">
        <w:t xml:space="preserve">.  The Commonwealth will only consider a Mobilisation Payment amount that is not greater than </w:t>
      </w:r>
      <w:r>
        <w:fldChar w:fldCharType="begin">
          <w:ffData>
            <w:name w:val="Text149"/>
            <w:enabled/>
            <w:calcOnExit w:val="0"/>
            <w:textInput>
              <w:default w:val="[…INSERT PERCENTAGE…]"/>
            </w:textInput>
          </w:ffData>
        </w:fldChar>
      </w:r>
      <w:r>
        <w:instrText xml:space="preserve"> FORMTEXT </w:instrText>
      </w:r>
      <w:r>
        <w:fldChar w:fldCharType="separate"/>
      </w:r>
      <w:r w:rsidR="00274CE4">
        <w:rPr>
          <w:noProof/>
        </w:rPr>
        <w:t>[…INSERT PERCENTAGE…]</w:t>
      </w:r>
      <w:r>
        <w:fldChar w:fldCharType="end"/>
      </w:r>
      <w:r w:rsidRPr="006C78B6">
        <w:t xml:space="preserve"> of the Contract Price.  </w:t>
      </w:r>
      <w:r w:rsidR="00A92587">
        <w:t>I</w:t>
      </w:r>
      <w:r w:rsidRPr="006C78B6">
        <w:t>f a Mobilisation Payment is considered appropriate, a Bank Guarantee in accordance with clause 7.4 of the draft COC</w:t>
      </w:r>
      <w:r w:rsidR="00A92587">
        <w:t xml:space="preserve"> will be required</w:t>
      </w:r>
      <w:r w:rsidRPr="006C78B6">
        <w:t>.</w:t>
      </w:r>
    </w:p>
    <w:p w14:paraId="6144D068" w14:textId="36F43F7E" w:rsidR="00FE57E8" w:rsidRDefault="00FE57E8" w:rsidP="00FE57E8">
      <w:pPr>
        <w:pStyle w:val="ATTANNLV2-ASDEFCON"/>
      </w:pPr>
      <w:r w:rsidRPr="006C78B6">
        <w:t>If</w:t>
      </w:r>
      <w:r w:rsidR="00A92587">
        <w:t xml:space="preserve"> a</w:t>
      </w:r>
      <w:r w:rsidRPr="006C78B6">
        <w:t xml:space="preserve"> tenderer </w:t>
      </w:r>
      <w:r w:rsidR="00A92587">
        <w:t xml:space="preserve">seeks a Mobilisation Payment for any resultant Contract, they </w:t>
      </w:r>
      <w:r w:rsidRPr="006C78B6">
        <w:t xml:space="preserve">are to </w:t>
      </w:r>
      <w:r w:rsidR="00A92587">
        <w:t>state</w:t>
      </w:r>
      <w:r w:rsidRPr="006C78B6">
        <w:t xml:space="preserve"> the amount, purpose(s)</w:t>
      </w:r>
      <w:r w:rsidR="00A92587">
        <w:t>,</w:t>
      </w:r>
      <w:r w:rsidRPr="006C78B6">
        <w:t xml:space="preserve"> and date of </w:t>
      </w:r>
      <w:r>
        <w:t>any</w:t>
      </w:r>
      <w:r w:rsidRPr="006C78B6">
        <w:t xml:space="preserve"> proposed Mobilisation Payment</w:t>
      </w:r>
      <w:r>
        <w:t>.</w:t>
      </w:r>
    </w:p>
    <w:p w14:paraId="18AE5894" w14:textId="25B7D5FF" w:rsidR="00FE57E8" w:rsidRDefault="00FE57E8" w:rsidP="00FE57E8">
      <w:pPr>
        <w:pStyle w:val="NoteToTenderers-ASDEFCON"/>
      </w:pPr>
      <w:r w:rsidRPr="00CC5AC5">
        <w:t xml:space="preserve">Note to tenderers: </w:t>
      </w:r>
      <w:r>
        <w:t xml:space="preserve"> Subject to negotiations, t</w:t>
      </w:r>
      <w:r w:rsidRPr="00CC5AC5">
        <w:t xml:space="preserve">he successful tenderer’s response to clause </w:t>
      </w:r>
      <w:r w:rsidR="00B61E46">
        <w:fldChar w:fldCharType="begin"/>
      </w:r>
      <w:r w:rsidR="00B61E46">
        <w:instrText xml:space="preserve"> REF _Ref87618842 \w \h </w:instrText>
      </w:r>
      <w:r w:rsidR="00B61E46">
        <w:fldChar w:fldCharType="separate"/>
      </w:r>
      <w:r w:rsidR="00643D62">
        <w:t>2.4</w:t>
      </w:r>
      <w:r w:rsidR="00B61E46">
        <w:fldChar w:fldCharType="end"/>
      </w:r>
      <w:r w:rsidR="00B61E46">
        <w:t xml:space="preserve"> </w:t>
      </w:r>
      <w:r w:rsidRPr="00CC5AC5">
        <w:t xml:space="preserve">will be incorporated into Attachment </w:t>
      </w:r>
      <w:r>
        <w:t>C (Delivery Schedule)</w:t>
      </w:r>
      <w:r w:rsidRPr="00CC5AC5">
        <w:t xml:space="preserve"> to the draft </w:t>
      </w:r>
      <w:r w:rsidR="00F14E5F" w:rsidRPr="00CC5AC5">
        <w:t>C</w:t>
      </w:r>
      <w:r w:rsidR="00F14E5F">
        <w:t>ontract</w:t>
      </w:r>
      <w:r w:rsidRPr="00CC5AC5">
        <w:t>.</w:t>
      </w:r>
    </w:p>
    <w:p w14:paraId="7388DE09" w14:textId="4B740AEC" w:rsidR="00FE57E8" w:rsidRDefault="00FE57E8" w:rsidP="00FE57E8">
      <w:pPr>
        <w:pStyle w:val="ATTANNLV2-ASDEFCON"/>
      </w:pPr>
      <w:bookmarkStart w:id="82" w:name="_Ref87618842"/>
      <w:r>
        <w:t xml:space="preserve">Tenderers are to provide a </w:t>
      </w:r>
      <w:r w:rsidRPr="00327E54">
        <w:t>proposed update to Attachment </w:t>
      </w:r>
      <w:r>
        <w:t>C</w:t>
      </w:r>
      <w:r w:rsidRPr="00327E54">
        <w:t xml:space="preserve"> to the draft </w:t>
      </w:r>
      <w:r w:rsidR="00F14E5F">
        <w:t>Contract</w:t>
      </w:r>
      <w:r w:rsidR="00F14E5F" w:rsidRPr="00327E54">
        <w:t xml:space="preserve"> </w:t>
      </w:r>
      <w:r w:rsidRPr="00327E54">
        <w:t>(Delivery Schedule), which:</w:t>
      </w:r>
      <w:bookmarkEnd w:id="82"/>
    </w:p>
    <w:p w14:paraId="64BAE8EB" w14:textId="77777777" w:rsidR="00FE57E8" w:rsidRPr="00327E54" w:rsidRDefault="00FE57E8" w:rsidP="00FE57E8">
      <w:pPr>
        <w:pStyle w:val="ATTANNLV3-ASDEFCON"/>
      </w:pPr>
      <w:r w:rsidRPr="00327E54">
        <w:t>is consistent with the Statement of Non-Compliance at TDR A</w:t>
      </w:r>
      <w:r w:rsidRPr="00327E54">
        <w:noBreakHyphen/>
        <w:t>4;</w:t>
      </w:r>
    </w:p>
    <w:p w14:paraId="71865DB4" w14:textId="77777777" w:rsidR="00FE57E8" w:rsidRPr="00327E54" w:rsidRDefault="00FE57E8" w:rsidP="00FE57E8">
      <w:pPr>
        <w:pStyle w:val="ATTANNLV3-ASDEFCON"/>
      </w:pPr>
      <w:r w:rsidRPr="00327E54">
        <w:t>identifies any additional Milestones proposed by the tenderer;</w:t>
      </w:r>
    </w:p>
    <w:p w14:paraId="4AC5B687" w14:textId="77777777" w:rsidR="00FE57E8" w:rsidRPr="00327E54" w:rsidRDefault="00FE57E8" w:rsidP="00FE57E8">
      <w:pPr>
        <w:pStyle w:val="ATTANNLV3-ASDEFCON"/>
      </w:pPr>
      <w:r w:rsidRPr="00327E54">
        <w:t>provides the information for each Milestone required by Attachment </w:t>
      </w:r>
      <w:r>
        <w:t>C</w:t>
      </w:r>
      <w:r w:rsidRPr="00327E54">
        <w:t>, including the proposed entry and exit criteria; and</w:t>
      </w:r>
    </w:p>
    <w:p w14:paraId="1DF847DD" w14:textId="7D621175" w:rsidR="00FE57E8" w:rsidRDefault="00FE57E8" w:rsidP="00FE57E8">
      <w:pPr>
        <w:pStyle w:val="ATTANNLV3-ASDEFCON"/>
      </w:pPr>
      <w:proofErr w:type="gramStart"/>
      <w:r w:rsidRPr="00327E54">
        <w:t>is</w:t>
      </w:r>
      <w:proofErr w:type="gramEnd"/>
      <w:r w:rsidRPr="00327E54">
        <w:t xml:space="preserve"> consistent with the Milestones </w:t>
      </w:r>
      <w:r w:rsidR="00A92587">
        <w:t>listed</w:t>
      </w:r>
      <w:r w:rsidR="00A92587" w:rsidRPr="00327E54">
        <w:t xml:space="preserve"> </w:t>
      </w:r>
      <w:r w:rsidRPr="00327E54">
        <w:t xml:space="preserve">in the ‘Milestone </w:t>
      </w:r>
      <w:r w:rsidR="00A92587">
        <w:t>Pricing</w:t>
      </w:r>
      <w:r w:rsidR="00A92587" w:rsidRPr="00327E54">
        <w:t xml:space="preserve"> </w:t>
      </w:r>
      <w:r w:rsidRPr="00327E54">
        <w:t xml:space="preserve">Schedule’ worksheet of the </w:t>
      </w:r>
      <w:r>
        <w:t>ACQPW</w:t>
      </w:r>
      <w:r w:rsidR="00BE4268">
        <w:t>,</w:t>
      </w:r>
      <w:r w:rsidRPr="00327E54">
        <w:t xml:space="preserve"> and any Milestones set out in Attachment </w:t>
      </w:r>
      <w:r>
        <w:t>D</w:t>
      </w:r>
      <w:r w:rsidRPr="00327E54">
        <w:t xml:space="preserve"> to the draft </w:t>
      </w:r>
      <w:r w:rsidR="00F14E5F">
        <w:t>Contract</w:t>
      </w:r>
      <w:r w:rsidRPr="00327E54">
        <w:t>.</w:t>
      </w:r>
    </w:p>
    <w:p w14:paraId="08F6361D" w14:textId="77777777" w:rsidR="00FE57E8" w:rsidRPr="00616E66" w:rsidRDefault="00FE57E8" w:rsidP="00FE57E8">
      <w:pPr>
        <w:pStyle w:val="ATTANNLV1-ASDEFCON"/>
      </w:pPr>
      <w:bookmarkStart w:id="83" w:name="_Ref129238627"/>
      <w:r w:rsidRPr="00616E66">
        <w:t>Adjustment</w:t>
      </w:r>
      <w:r>
        <w:t>s</w:t>
      </w:r>
      <w:r w:rsidRPr="00616E66">
        <w:t xml:space="preserve"> (CORE)</w:t>
      </w:r>
      <w:bookmarkEnd w:id="83"/>
    </w:p>
    <w:p w14:paraId="6886AB6F" w14:textId="77777777" w:rsidR="00FE57E8" w:rsidRDefault="00FE57E8" w:rsidP="00FE57E8">
      <w:pPr>
        <w:pStyle w:val="ATTANNReferencetoCOC"/>
      </w:pPr>
      <w:r w:rsidRPr="00616E66">
        <w:t xml:space="preserve">Draft </w:t>
      </w:r>
      <w:r>
        <w:t>COC</w:t>
      </w:r>
      <w:r w:rsidRPr="00616E66">
        <w:t xml:space="preserve"> reference: clause 7.3</w:t>
      </w:r>
      <w:r>
        <w:t>, Attachment B clause 4</w:t>
      </w:r>
    </w:p>
    <w:p w14:paraId="116BA44F" w14:textId="488A099F" w:rsidR="00FE57E8" w:rsidRDefault="00FE57E8" w:rsidP="00FE57E8">
      <w:pPr>
        <w:pStyle w:val="NoteToDrafters-ASDEFCON"/>
      </w:pPr>
      <w:r w:rsidRPr="0038674B">
        <w:t xml:space="preserve">Note to drafters:  </w:t>
      </w:r>
      <w:r w:rsidR="00245180">
        <w:t>C</w:t>
      </w:r>
      <w:r w:rsidRPr="0038674B">
        <w:t xml:space="preserve">onfirm with </w:t>
      </w:r>
      <w:r w:rsidR="004A4AC2">
        <w:t xml:space="preserve">Commercial and </w:t>
      </w:r>
      <w:r w:rsidRPr="0038674B">
        <w:t xml:space="preserve">Financial </w:t>
      </w:r>
      <w:r w:rsidR="004A4AC2">
        <w:t>Analysis</w:t>
      </w:r>
      <w:r w:rsidRPr="0038674B">
        <w:t xml:space="preserve"> (</w:t>
      </w:r>
      <w:r w:rsidR="004A4AC2">
        <w:t>CFA</w:t>
      </w:r>
      <w:r w:rsidRPr="0038674B">
        <w:t xml:space="preserve">) that </w:t>
      </w:r>
      <w:r w:rsidR="00245180">
        <w:t>suitable and current</w:t>
      </w:r>
      <w:r w:rsidR="00245180" w:rsidRPr="0038674B">
        <w:t xml:space="preserve"> </w:t>
      </w:r>
      <w:r w:rsidRPr="0038674B">
        <w:t xml:space="preserve">foreign exchange rates </w:t>
      </w:r>
      <w:r w:rsidR="00245180">
        <w:t xml:space="preserve">are </w:t>
      </w:r>
      <w:r w:rsidRPr="0038674B">
        <w:t xml:space="preserve">included in the </w:t>
      </w:r>
      <w:r>
        <w:t>ACQPW</w:t>
      </w:r>
      <w:r w:rsidRPr="0038674B">
        <w:t xml:space="preserve"> ‘Constants’ worksheet.</w:t>
      </w:r>
    </w:p>
    <w:p w14:paraId="698B1C26" w14:textId="0A570F45" w:rsidR="00FE57E8" w:rsidRDefault="00FE57E8" w:rsidP="00FE57E8">
      <w:pPr>
        <w:pStyle w:val="NoteToTenderers-ASDEFCON"/>
      </w:pPr>
      <w:r>
        <w:t xml:space="preserve">Note to tenderers:  </w:t>
      </w:r>
      <w:r w:rsidR="00245180">
        <w:t>If payment for any resultant</w:t>
      </w:r>
      <w:r>
        <w:t xml:space="preserve"> Contract includes significant </w:t>
      </w:r>
      <w:r w:rsidR="00245180">
        <w:t xml:space="preserve">amounts </w:t>
      </w:r>
      <w:r>
        <w:t>in foreign currencies, Defence policy</w:t>
      </w:r>
      <w:r w:rsidR="00245180">
        <w:t xml:space="preserve"> is</w:t>
      </w:r>
      <w:r>
        <w:t xml:space="preserve"> to pay those amounts in the source currency (to avoid contingency </w:t>
      </w:r>
      <w:r w:rsidR="008B11F6">
        <w:t>and</w:t>
      </w:r>
      <w:r>
        <w:t xml:space="preserve"> currency hedging – see</w:t>
      </w:r>
      <w:r w:rsidR="008B11F6">
        <w:t xml:space="preserve"> the</w:t>
      </w:r>
      <w:r>
        <w:t xml:space="preserve"> ‘Australian Government foreign exchange risk management – guidelines for entities – Resource Management Guide (RMG) 120’):</w:t>
      </w:r>
    </w:p>
    <w:p w14:paraId="2C7C4C29" w14:textId="550448B3" w:rsidR="00FE57E8" w:rsidRDefault="003A4963" w:rsidP="00AD0AF0">
      <w:pPr>
        <w:pStyle w:val="NoteToTenderersBullets-ASDEFCON"/>
      </w:pPr>
      <w:hyperlink r:id="rId40" w:history="1">
        <w:r w:rsidR="00FE57E8" w:rsidRPr="00167A80">
          <w:rPr>
            <w:rStyle w:val="Hyperlink"/>
          </w:rPr>
          <w:t>https://www.finance.gov.au/government/managing-commonwealth-resources/managing-risk-internal-accountability/foreign-exchange-risk-management</w:t>
        </w:r>
      </w:hyperlink>
    </w:p>
    <w:p w14:paraId="37828501" w14:textId="6790E925" w:rsidR="00FE57E8" w:rsidRDefault="008B11F6" w:rsidP="00FE57E8">
      <w:pPr>
        <w:pStyle w:val="NoteToTenderers-ASDEFCON"/>
      </w:pPr>
      <w:r>
        <w:t>If</w:t>
      </w:r>
      <w:r w:rsidR="00FE57E8">
        <w:t xml:space="preserve"> foreign currency amounts are </w:t>
      </w:r>
      <w:r>
        <w:t xml:space="preserve">not </w:t>
      </w:r>
      <w:r w:rsidR="00FE57E8">
        <w:t>significant</w:t>
      </w:r>
      <w:r>
        <w:t xml:space="preserve"> (generally less than $A1 million)</w:t>
      </w:r>
      <w:r w:rsidR="00FE57E8">
        <w:t xml:space="preserve">, </w:t>
      </w:r>
      <w:r>
        <w:t>any resultant</w:t>
      </w:r>
      <w:r w:rsidR="00FE57E8">
        <w:t xml:space="preserve"> Contract may be </w:t>
      </w:r>
      <w:r>
        <w:t xml:space="preserve">paid </w:t>
      </w:r>
      <w:r w:rsidR="00FE57E8">
        <w:t>in Australian dollars with adjustments allowed for exchange rate</w:t>
      </w:r>
      <w:r>
        <w:t>s</w:t>
      </w:r>
      <w:r w:rsidR="00FE57E8">
        <w:t>.</w:t>
      </w:r>
    </w:p>
    <w:p w14:paraId="2535557A" w14:textId="009CC6B1" w:rsidR="00FE57E8" w:rsidRPr="00616E66" w:rsidRDefault="008B11F6" w:rsidP="00FE57E8">
      <w:pPr>
        <w:pStyle w:val="NoteToTenderers-ASDEFCON"/>
      </w:pPr>
      <w:r>
        <w:t>F</w:t>
      </w:r>
      <w:r w:rsidR="00FE57E8">
        <w:t xml:space="preserve">oreign exchange rates not </w:t>
      </w:r>
      <w:r>
        <w:t xml:space="preserve">listed </w:t>
      </w:r>
      <w:r w:rsidR="00FE57E8">
        <w:t>in the ACQPW may be added to the ‘</w:t>
      </w:r>
      <w:r>
        <w:t xml:space="preserve">Constants’ </w:t>
      </w:r>
      <w:r w:rsidR="00FE57E8">
        <w:t>worksheet.</w:t>
      </w:r>
    </w:p>
    <w:p w14:paraId="7B7737CF" w14:textId="408D6920" w:rsidR="00FE57E8" w:rsidRPr="00616E66" w:rsidRDefault="00FE57E8" w:rsidP="00FE57E8">
      <w:pPr>
        <w:pStyle w:val="ATTANNLV2-ASDEFCON"/>
      </w:pPr>
      <w:r w:rsidRPr="00616E66">
        <w:t>Tenderers are to provide the following information</w:t>
      </w:r>
      <w:r w:rsidR="00BE4268">
        <w:t>,</w:t>
      </w:r>
      <w:r w:rsidRPr="00616E66">
        <w:t xml:space="preserve"> which will be necessary in the event that any resultant Contract is written in Australian dollars and </w:t>
      </w:r>
      <w:r w:rsidR="00BE4268">
        <w:t xml:space="preserve">a portion of </w:t>
      </w:r>
      <w:r w:rsidRPr="00616E66">
        <w:t xml:space="preserve">the </w:t>
      </w:r>
      <w:r>
        <w:t>Contract Price is</w:t>
      </w:r>
      <w:r w:rsidRPr="00616E66">
        <w:t xml:space="preserve"> subject to adjustment for exchange rate fluctuations:</w:t>
      </w:r>
    </w:p>
    <w:p w14:paraId="27A4FF21" w14:textId="680DE3E2" w:rsidR="00FE57E8" w:rsidRPr="00616E66" w:rsidRDefault="00FE57E8" w:rsidP="00FE57E8">
      <w:pPr>
        <w:pStyle w:val="ATTANNLV3-ASDEFCON"/>
      </w:pPr>
      <w:r w:rsidRPr="00616E66">
        <w:t xml:space="preserve">percentage of </w:t>
      </w:r>
      <w:r>
        <w:t>the</w:t>
      </w:r>
      <w:r w:rsidRPr="00616E66">
        <w:t xml:space="preserve"> tendered price </w:t>
      </w:r>
      <w:r w:rsidRPr="006E63FF">
        <w:t>(inclusive of all duties and charges) that is proposed to be</w:t>
      </w:r>
      <w:r w:rsidRPr="00616E66">
        <w:t xml:space="preserve"> subject to adjustment for exchange rate fluctuations (per currency</w:t>
      </w:r>
      <w:r w:rsidR="00B56AE5">
        <w:t>,</w:t>
      </w:r>
      <w:r w:rsidRPr="00616E66">
        <w:t xml:space="preserve"> if applicable);</w:t>
      </w:r>
    </w:p>
    <w:p w14:paraId="7FDC636F" w14:textId="2252110E" w:rsidR="00FE57E8" w:rsidRPr="00616E66" w:rsidRDefault="00FE57E8" w:rsidP="00FE57E8">
      <w:pPr>
        <w:pStyle w:val="ATTANNLV3-ASDEFCON"/>
      </w:pPr>
      <w:r w:rsidRPr="00616E66">
        <w:t xml:space="preserve">exchange rate </w:t>
      </w:r>
      <w:r w:rsidR="00B56AE5">
        <w:t>for</w:t>
      </w:r>
      <w:r w:rsidR="00B56AE5" w:rsidRPr="00616E66">
        <w:t xml:space="preserve"> </w:t>
      </w:r>
      <w:r w:rsidRPr="00616E66">
        <w:t>which the tendered price is based: $A</w:t>
      </w:r>
      <w:r>
        <w:t xml:space="preserve">UD </w:t>
      </w:r>
      <w:r w:rsidRPr="00616E66">
        <w:t>1 = (</w:t>
      </w:r>
      <w:r>
        <w:t>f</w:t>
      </w:r>
      <w:r w:rsidRPr="00616E66">
        <w:t>oreign currency); and</w:t>
      </w:r>
    </w:p>
    <w:p w14:paraId="44DFA058" w14:textId="57465E1A" w:rsidR="00FE57E8" w:rsidRPr="00616E66" w:rsidRDefault="00FE57E8" w:rsidP="00FE57E8">
      <w:pPr>
        <w:pStyle w:val="ATTANNLV3-ASDEFCON"/>
      </w:pPr>
      <w:r w:rsidRPr="00616E66">
        <w:t xml:space="preserve">name and address of </w:t>
      </w:r>
      <w:r w:rsidR="006945E9">
        <w:t xml:space="preserve">the </w:t>
      </w:r>
      <w:r w:rsidRPr="00616E66">
        <w:t xml:space="preserve">bank or financial institution whose rates </w:t>
      </w:r>
      <w:r w:rsidR="006945E9">
        <w:t>were</w:t>
      </w:r>
      <w:r w:rsidRPr="006E63FF">
        <w:t xml:space="preserve"> used in tender preparation or are proposed to </w:t>
      </w:r>
      <w:r w:rsidRPr="00616E66">
        <w:t>appl</w:t>
      </w:r>
      <w:r w:rsidR="006945E9">
        <w:t xml:space="preserve">y </w:t>
      </w:r>
      <w:r w:rsidRPr="006E63FF">
        <w:t>to any resultant Contract, including reasoning, if different or additional to those included in the ‘</w:t>
      </w:r>
      <w:r w:rsidR="006945E9" w:rsidRPr="006E63FF">
        <w:t xml:space="preserve">Constants’ </w:t>
      </w:r>
      <w:r w:rsidRPr="006E63FF">
        <w:t xml:space="preserve">worksheet of the </w:t>
      </w:r>
      <w:r>
        <w:t>ACQPW</w:t>
      </w:r>
      <w:r w:rsidRPr="00616E66">
        <w:t>.</w:t>
      </w:r>
    </w:p>
    <w:p w14:paraId="01983D5B" w14:textId="77777777" w:rsidR="00FE57E8" w:rsidRDefault="00FE57E8" w:rsidP="00FE57E8">
      <w:pPr>
        <w:pStyle w:val="ATTANNLV1-ASDEFCON"/>
      </w:pPr>
      <w:bookmarkStart w:id="84" w:name="_Ref86153283"/>
      <w:r>
        <w:lastRenderedPageBreak/>
        <w:t>AUSTRALIAN CONTRACT EXPENDITURE (CORE)</w:t>
      </w:r>
      <w:bookmarkEnd w:id="84"/>
    </w:p>
    <w:p w14:paraId="487688AD" w14:textId="6347B9BD" w:rsidR="00FE57E8" w:rsidRPr="008236D4" w:rsidRDefault="00FE57E8" w:rsidP="00FE57E8">
      <w:pPr>
        <w:pStyle w:val="ATTANNReferencetoCOC"/>
      </w:pPr>
      <w:r w:rsidRPr="006E63FF">
        <w:t xml:space="preserve">Draft COC reference: Attachment B, Attachment </w:t>
      </w:r>
      <w:r w:rsidR="00313D52">
        <w:t>F</w:t>
      </w:r>
      <w:r w:rsidRPr="006E63FF">
        <w:t xml:space="preserve"> clause 4</w:t>
      </w:r>
    </w:p>
    <w:p w14:paraId="391C2A7D" w14:textId="2F3E1D18" w:rsidR="00866C06" w:rsidRDefault="00866C06" w:rsidP="00866C06">
      <w:pPr>
        <w:pStyle w:val="NoteToDrafters-ASDEFCON"/>
      </w:pPr>
      <w:r>
        <w:t xml:space="preserve">Note to drafters:  For high-value contracts expected to be longer than 10 years, or if the tender process will not include an ODIA, drafters may request Prescribed ACE Percentages for some ACE Measurement Points.  Refer to the AIC Guide for ASDEFCON for </w:t>
      </w:r>
      <w:r w:rsidR="00366446">
        <w:t>alternative</w:t>
      </w:r>
      <w:r>
        <w:t xml:space="preserve"> clauses.</w:t>
      </w:r>
    </w:p>
    <w:p w14:paraId="00873F5C" w14:textId="50A83C75" w:rsidR="00866C06" w:rsidRDefault="00FE57E8" w:rsidP="00FE57E8">
      <w:pPr>
        <w:pStyle w:val="NoteToTenderers-ASDEFCON"/>
      </w:pPr>
      <w:r>
        <w:t xml:space="preserve">Note to tenderers:  </w:t>
      </w:r>
      <w:r w:rsidR="00E54A1C" w:rsidRPr="00955EDC">
        <w:t>Attachment B</w:t>
      </w:r>
      <w:r w:rsidR="00E54A1C">
        <w:t xml:space="preserve"> f</w:t>
      </w:r>
      <w:r w:rsidR="00F90A57">
        <w:t>or</w:t>
      </w:r>
      <w:r w:rsidR="00E54A1C">
        <w:t xml:space="preserve"> a</w:t>
      </w:r>
      <w:r>
        <w:t xml:space="preserve">ny resultant Contract will record the </w:t>
      </w:r>
      <w:r w:rsidR="00607F25">
        <w:t xml:space="preserve">planned </w:t>
      </w:r>
      <w:r>
        <w:t xml:space="preserve">ACE </w:t>
      </w:r>
      <w:r w:rsidR="00607F25">
        <w:t>and ICE</w:t>
      </w:r>
      <w:r>
        <w:t>, and calculated ACE percentage</w:t>
      </w:r>
      <w:r w:rsidR="00E54A1C">
        <w:t>,</w:t>
      </w:r>
      <w:r w:rsidR="00567625">
        <w:t xml:space="preserve"> </w:t>
      </w:r>
      <w:r>
        <w:t>for</w:t>
      </w:r>
      <w:r w:rsidR="00567625">
        <w:t xml:space="preserve"> each</w:t>
      </w:r>
      <w:r>
        <w:t xml:space="preserve"> </w:t>
      </w:r>
      <w:r w:rsidRPr="00955EDC">
        <w:t xml:space="preserve">ACE Measurement Point.  Prescribed ACE Percentages in Attachment </w:t>
      </w:r>
      <w:r>
        <w:t>F</w:t>
      </w:r>
      <w:r w:rsidRPr="00955EDC">
        <w:t xml:space="preserve"> </w:t>
      </w:r>
      <w:r w:rsidR="00866C06">
        <w:t>will be</w:t>
      </w:r>
      <w:r w:rsidRPr="00955EDC">
        <w:t xml:space="preserve"> derived from </w:t>
      </w:r>
      <w:r w:rsidR="00866C06">
        <w:t xml:space="preserve">but may be different to </w:t>
      </w:r>
      <w:r w:rsidRPr="00955EDC">
        <w:t xml:space="preserve">ACE percentages in Attachment B.  </w:t>
      </w:r>
    </w:p>
    <w:p w14:paraId="18CC5691" w14:textId="79A67295" w:rsidR="00FE57E8" w:rsidRDefault="00866C06" w:rsidP="00FE57E8">
      <w:pPr>
        <w:pStyle w:val="NoteToTenderers-ASDEFCON"/>
      </w:pPr>
      <w:r>
        <w:t>For the purposes of</w:t>
      </w:r>
      <w:r w:rsidR="004E7EB9">
        <w:t xml:space="preserve"> clause </w:t>
      </w:r>
      <w:r w:rsidR="004E7EB9">
        <w:fldChar w:fldCharType="begin"/>
      </w:r>
      <w:r w:rsidR="004E7EB9">
        <w:instrText xml:space="preserve"> REF _Ref86152028 \r \h </w:instrText>
      </w:r>
      <w:r w:rsidR="004E7EB9">
        <w:fldChar w:fldCharType="separate"/>
      </w:r>
      <w:r w:rsidR="00643D62">
        <w:t>4.1</w:t>
      </w:r>
      <w:r w:rsidR="004E7EB9">
        <w:fldChar w:fldCharType="end"/>
      </w:r>
      <w:r>
        <w:t>,</w:t>
      </w:r>
      <w:r w:rsidR="004E7EB9">
        <w:t xml:space="preserve"> </w:t>
      </w:r>
      <w:r>
        <w:t xml:space="preserve">only </w:t>
      </w:r>
      <w:r w:rsidR="008B289D">
        <w:t xml:space="preserve">ACE and ICE for </w:t>
      </w:r>
      <w:r>
        <w:t xml:space="preserve">the Contract Price at ED is to be considered (which does not include </w:t>
      </w:r>
      <w:r w:rsidR="00F14E5F">
        <w:t>NTE</w:t>
      </w:r>
      <w:r w:rsidRPr="002D546C">
        <w:t xml:space="preserve"> </w:t>
      </w:r>
      <w:r>
        <w:t>prices still to be added during any resultant Contract)</w:t>
      </w:r>
      <w:r w:rsidR="00716172">
        <w:t>.</w:t>
      </w:r>
    </w:p>
    <w:p w14:paraId="7221C639" w14:textId="689D4FF6" w:rsidR="00FE57E8" w:rsidRPr="006E63FF" w:rsidRDefault="00FE57E8" w:rsidP="00FE57E8">
      <w:pPr>
        <w:pStyle w:val="ATTANNLV2-ASDEFCON"/>
      </w:pPr>
      <w:bookmarkStart w:id="85" w:name="_Ref86152028"/>
      <w:r>
        <w:t>Tenderers are to determine the</w:t>
      </w:r>
      <w:r w:rsidR="00F771D8">
        <w:t xml:space="preserve"> planned</w:t>
      </w:r>
      <w:r>
        <w:t xml:space="preserve"> </w:t>
      </w:r>
      <w:r w:rsidRPr="006E63FF">
        <w:t xml:space="preserve">ACE and </w:t>
      </w:r>
      <w:r w:rsidR="00A807E7">
        <w:t xml:space="preserve">planned </w:t>
      </w:r>
      <w:r w:rsidRPr="006E63FF">
        <w:t>ICE</w:t>
      </w:r>
      <w:r w:rsidR="004E7EB9">
        <w:t xml:space="preserve"> </w:t>
      </w:r>
      <w:r w:rsidR="008E0E2A">
        <w:t xml:space="preserve">and calculated ACE percentage </w:t>
      </w:r>
      <w:r w:rsidR="004E7EB9">
        <w:t>for any resultant Contract</w:t>
      </w:r>
      <w:r w:rsidRPr="006E63FF">
        <w:t>, in accordance with clause 7.1</w:t>
      </w:r>
      <w:r>
        <w:t>4</w:t>
      </w:r>
      <w:r w:rsidRPr="006E63FF">
        <w:t xml:space="preserve"> of the COC, and provide justification for </w:t>
      </w:r>
      <w:r w:rsidR="008E0E2A">
        <w:t>any difference between the calculated ACE percentage and</w:t>
      </w:r>
      <w:r w:rsidR="008E0E2A" w:rsidRPr="00506A66">
        <w:t xml:space="preserve"> </w:t>
      </w:r>
      <w:r w:rsidRPr="006E63FF">
        <w:t>the proposed Prescribed ACE Percentage provided in response to TDR G-</w:t>
      </w:r>
      <w:r w:rsidR="00716172">
        <w:fldChar w:fldCharType="begin"/>
      </w:r>
      <w:r w:rsidR="00716172">
        <w:instrText xml:space="preserve"> REF _Ref86150846 \r \h </w:instrText>
      </w:r>
      <w:r w:rsidR="00716172">
        <w:fldChar w:fldCharType="separate"/>
      </w:r>
      <w:r w:rsidR="00643D62">
        <w:t>3</w:t>
      </w:r>
      <w:r w:rsidR="00716172">
        <w:fldChar w:fldCharType="end"/>
      </w:r>
      <w:r w:rsidRPr="006E63FF">
        <w:t>.</w:t>
      </w:r>
      <w:bookmarkEnd w:id="85"/>
    </w:p>
    <w:p w14:paraId="133BD6AB" w14:textId="37A47649" w:rsidR="00FE57E8" w:rsidRDefault="00FE57E8" w:rsidP="00FE57E8">
      <w:pPr>
        <w:pStyle w:val="NoteToTenderers-ASDEFCON"/>
      </w:pPr>
      <w:r w:rsidRPr="006E63FF">
        <w:t>Note to tenderers</w:t>
      </w:r>
      <w:r w:rsidRPr="00997D1B">
        <w:t xml:space="preserve">:  Table </w:t>
      </w:r>
      <w:r w:rsidRPr="0026764E">
        <w:t>B-2</w:t>
      </w:r>
      <w:r w:rsidRPr="00997D1B">
        <w:t xml:space="preserve"> </w:t>
      </w:r>
      <w:r w:rsidRPr="006E63FF">
        <w:t xml:space="preserve">of Attachment B may </w:t>
      </w:r>
      <w:r w:rsidR="00F6293A">
        <w:t>contain</w:t>
      </w:r>
      <w:r w:rsidRPr="006E63FF">
        <w:t xml:space="preserve"> Subcontract categories, thresholds and deemed ACE and ICE percentages </w:t>
      </w:r>
      <w:r w:rsidR="00F6293A">
        <w:t xml:space="preserve">that are alternate or additional </w:t>
      </w:r>
      <w:r w:rsidRPr="006E63FF">
        <w:t>to those in the ACE Measurement Rules.</w:t>
      </w:r>
      <w:r w:rsidRPr="0005240F">
        <w:t xml:space="preserve"> </w:t>
      </w:r>
      <w:r>
        <w:t xml:space="preserve"> Tenderers may propose </w:t>
      </w:r>
      <w:r w:rsidR="00F6293A">
        <w:t>new deeming rates</w:t>
      </w:r>
      <w:r w:rsidR="00F6293A" w:rsidRPr="00CD5A29" w:rsidDel="00195CDE">
        <w:t xml:space="preserve"> </w:t>
      </w:r>
      <w:r w:rsidR="00F6293A">
        <w:t xml:space="preserve">in the form of </w:t>
      </w:r>
      <w:r w:rsidR="00F6293A">
        <w:fldChar w:fldCharType="begin"/>
      </w:r>
      <w:r w:rsidR="00F6293A">
        <w:instrText xml:space="preserve"> REF _Ref165379970 \h </w:instrText>
      </w:r>
      <w:r w:rsidR="00F6293A">
        <w:fldChar w:fldCharType="separate"/>
      </w:r>
      <w:r w:rsidR="00EC12C0">
        <w:t>Table A-D-</w:t>
      </w:r>
      <w:r w:rsidR="00EC12C0">
        <w:rPr>
          <w:noProof/>
        </w:rPr>
        <w:t>1</w:t>
      </w:r>
      <w:r w:rsidR="00F6293A">
        <w:fldChar w:fldCharType="end"/>
      </w:r>
      <w:r>
        <w:t xml:space="preserve">, </w:t>
      </w:r>
      <w:r w:rsidR="00F6293A">
        <w:t xml:space="preserve">but these will be </w:t>
      </w:r>
      <w:r>
        <w:t xml:space="preserve">subject to confirmation </w:t>
      </w:r>
      <w:r w:rsidRPr="00B018FA">
        <w:t xml:space="preserve">by Defence’s </w:t>
      </w:r>
      <w:r w:rsidR="00F6293A">
        <w:t>Commercial and Financial Analysis (</w:t>
      </w:r>
      <w:r w:rsidR="004A4AC2">
        <w:t>CFA</w:t>
      </w:r>
      <w:r w:rsidR="00F6293A">
        <w:t>)</w:t>
      </w:r>
      <w:r w:rsidR="004A4AC2">
        <w:t xml:space="preserve"> </w:t>
      </w:r>
      <w:r w:rsidR="0061464A">
        <w:t>Directorate</w:t>
      </w:r>
      <w:r>
        <w:t xml:space="preserve"> befor</w:t>
      </w:r>
      <w:r w:rsidR="00F6293A">
        <w:t>e</w:t>
      </w:r>
      <w:r>
        <w:t xml:space="preserve"> use </w:t>
      </w:r>
      <w:r w:rsidR="00F6293A">
        <w:t xml:space="preserve">in </w:t>
      </w:r>
      <w:r>
        <w:t>any resultant Contract</w:t>
      </w:r>
      <w:r w:rsidRPr="0005240F">
        <w:t>.</w:t>
      </w:r>
      <w:r>
        <w:t xml:space="preserve">  If </w:t>
      </w:r>
      <w:r w:rsidR="00F6293A">
        <w:t xml:space="preserve">CFA </w:t>
      </w:r>
      <w:r>
        <w:t xml:space="preserve">has previously </w:t>
      </w:r>
      <w:r w:rsidR="00F6293A">
        <w:t xml:space="preserve">agreed to </w:t>
      </w:r>
      <w:r>
        <w:t xml:space="preserve">alternate </w:t>
      </w:r>
      <w:r w:rsidRPr="00CD5A29">
        <w:t>/ additional</w:t>
      </w:r>
      <w:r>
        <w:t xml:space="preserve"> </w:t>
      </w:r>
      <w:r w:rsidRPr="00CD5A29">
        <w:t xml:space="preserve">Subcontract </w:t>
      </w:r>
      <w:r w:rsidR="00F6293A">
        <w:t>deeming rates</w:t>
      </w:r>
      <w:r>
        <w:t xml:space="preserve">, </w:t>
      </w:r>
      <w:r w:rsidRPr="00506A66">
        <w:t xml:space="preserve">and the same Subcontractor(s) </w:t>
      </w:r>
      <w:r w:rsidR="00F6293A">
        <w:t>are to</w:t>
      </w:r>
      <w:r w:rsidR="00F6293A" w:rsidRPr="00506A66">
        <w:t xml:space="preserve"> </w:t>
      </w:r>
      <w:r w:rsidRPr="00506A66">
        <w:t xml:space="preserve">be used </w:t>
      </w:r>
      <w:r w:rsidR="00A76F6B">
        <w:t>for a like purpose</w:t>
      </w:r>
      <w:r w:rsidRPr="00506A66">
        <w:t>,</w:t>
      </w:r>
      <w:r>
        <w:t xml:space="preserve"> </w:t>
      </w:r>
      <w:r w:rsidRPr="00506A66">
        <w:t xml:space="preserve">these confirmed rates </w:t>
      </w:r>
      <w:r>
        <w:t>may</w:t>
      </w:r>
      <w:r w:rsidRPr="00506A66">
        <w:t xml:space="preserve"> be used in the tendered pricing and</w:t>
      </w:r>
      <w:r>
        <w:t xml:space="preserve"> the tenderer</w:t>
      </w:r>
      <w:r w:rsidR="007B2D19">
        <w:t xml:space="preserve"> is to provide evidence</w:t>
      </w:r>
      <w:r>
        <w:t xml:space="preserve"> that these have already been confirmed</w:t>
      </w:r>
      <w:r w:rsidR="007B2D19">
        <w:t xml:space="preserve"> </w:t>
      </w:r>
      <w:r>
        <w:t xml:space="preserve">by </w:t>
      </w:r>
      <w:r w:rsidR="007B2D19">
        <w:t>CFA</w:t>
      </w:r>
      <w:r>
        <w:t>.</w:t>
      </w:r>
    </w:p>
    <w:p w14:paraId="79A723BA" w14:textId="5AC471AF" w:rsidR="00FE57E8" w:rsidRDefault="00FE57E8" w:rsidP="00FE57E8">
      <w:pPr>
        <w:pStyle w:val="ATTANNLV2-ASDEFCON"/>
      </w:pPr>
      <w:r w:rsidRPr="00CD5A29">
        <w:t>T</w:t>
      </w:r>
      <w:r>
        <w:t xml:space="preserve">enderers may propose alternate and/or additional </w:t>
      </w:r>
      <w:r w:rsidRPr="00CD5A29">
        <w:t>Subcontract categories, thresholds</w:t>
      </w:r>
      <w:r w:rsidR="00E04FEB">
        <w:t>,</w:t>
      </w:r>
      <w:r w:rsidRPr="00CD5A29">
        <w:t xml:space="preserve"> and deemed ACE and ICE percentages</w:t>
      </w:r>
      <w:r w:rsidRPr="00CD5A29" w:rsidDel="002A2BA2">
        <w:t xml:space="preserve"> </w:t>
      </w:r>
      <w:r>
        <w:t xml:space="preserve">to those listed in </w:t>
      </w:r>
      <w:r w:rsidR="00E04FEB">
        <w:t xml:space="preserve">paragraph </w:t>
      </w:r>
      <w:r>
        <w:t xml:space="preserve">3 of the ACE Measurement Rules and, if applicable, </w:t>
      </w:r>
      <w:r w:rsidRPr="00997D1B">
        <w:t>clause 7.2.1 of draft Attachment B</w:t>
      </w:r>
      <w:r>
        <w:t>, by providing a response in the format of</w:t>
      </w:r>
      <w:r w:rsidR="00155642">
        <w:t xml:space="preserve"> </w:t>
      </w:r>
      <w:r w:rsidR="00EC12C0">
        <w:fldChar w:fldCharType="begin"/>
      </w:r>
      <w:r w:rsidR="00EC12C0">
        <w:instrText xml:space="preserve"> REF _Ref165379970 \h </w:instrText>
      </w:r>
      <w:r w:rsidR="00EC12C0">
        <w:fldChar w:fldCharType="separate"/>
      </w:r>
      <w:r w:rsidR="00EC12C0">
        <w:t>Table A-D-</w:t>
      </w:r>
      <w:r w:rsidR="00EC12C0">
        <w:rPr>
          <w:noProof/>
        </w:rPr>
        <w:t>1</w:t>
      </w:r>
      <w:r w:rsidR="00EC12C0">
        <w:fldChar w:fldCharType="end"/>
      </w:r>
      <w:r>
        <w:t xml:space="preserve">.  Subject to confirmation by </w:t>
      </w:r>
      <w:r w:rsidR="00E04FEB">
        <w:t>Commercial and Financial Analysis (CFA)</w:t>
      </w:r>
      <w:r>
        <w:t xml:space="preserve">, </w:t>
      </w:r>
      <w:r w:rsidRPr="00570650">
        <w:t xml:space="preserve">alternate </w:t>
      </w:r>
      <w:r w:rsidR="006356E8">
        <w:t>and</w:t>
      </w:r>
      <w:r w:rsidRPr="00570650">
        <w:t>/</w:t>
      </w:r>
      <w:r w:rsidR="006356E8">
        <w:t>or</w:t>
      </w:r>
      <w:r w:rsidRPr="00570650">
        <w:t xml:space="preserve"> additional Subcontract categories, thresholds</w:t>
      </w:r>
      <w:r w:rsidR="006356E8">
        <w:t>,</w:t>
      </w:r>
      <w:r w:rsidRPr="00570650">
        <w:t xml:space="preserve"> and deemed ACE and ICE percentages</w:t>
      </w:r>
      <w:r w:rsidRPr="00570650" w:rsidDel="002A2BA2">
        <w:t xml:space="preserve"> </w:t>
      </w:r>
      <w:r>
        <w:t>will be considered by the Commonwealth for inclusion in any resultant Contract.</w:t>
      </w:r>
    </w:p>
    <w:p w14:paraId="1C128CF6" w14:textId="24BBB49B" w:rsidR="00FE57E8" w:rsidRDefault="00FE57E8" w:rsidP="00775067">
      <w:pPr>
        <w:pStyle w:val="Table10ptHeading-ASDEFCON"/>
      </w:pPr>
      <w:bookmarkStart w:id="86" w:name="_Ref165379970"/>
      <w:r>
        <w:t xml:space="preserve">Table </w:t>
      </w:r>
      <w:r w:rsidR="00EC12C0">
        <w:t>A-</w:t>
      </w:r>
      <w:r>
        <w:t>D-</w:t>
      </w:r>
      <w:r w:rsidR="003A4963">
        <w:fldChar w:fldCharType="begin"/>
      </w:r>
      <w:r w:rsidR="003A4963">
        <w:instrText xml:space="preserve"> SEQ Table \* ARABIC \r1 </w:instrText>
      </w:r>
      <w:r w:rsidR="003A4963">
        <w:fldChar w:fldCharType="separate"/>
      </w:r>
      <w:r w:rsidR="00643D62">
        <w:rPr>
          <w:noProof/>
        </w:rPr>
        <w:t>1</w:t>
      </w:r>
      <w:r w:rsidR="003A4963">
        <w:rPr>
          <w:noProof/>
        </w:rPr>
        <w:fldChar w:fldCharType="end"/>
      </w:r>
      <w:bookmarkEnd w:id="86"/>
      <w:r>
        <w:t>: Approved Alternate and Additional Deeming Rates</w:t>
      </w:r>
    </w:p>
    <w:tbl>
      <w:tblPr>
        <w:tblStyle w:val="TableGrid"/>
        <w:tblW w:w="0" w:type="auto"/>
        <w:tblLook w:val="04A0" w:firstRow="1" w:lastRow="0" w:firstColumn="1" w:lastColumn="0" w:noHBand="0" w:noVBand="1"/>
      </w:tblPr>
      <w:tblGrid>
        <w:gridCol w:w="2830"/>
        <w:gridCol w:w="2835"/>
        <w:gridCol w:w="1701"/>
        <w:gridCol w:w="1650"/>
      </w:tblGrid>
      <w:tr w:rsidR="00FE57E8" w:rsidRPr="00CC4781" w14:paraId="6D9CDB01" w14:textId="77777777" w:rsidTr="00E0154B">
        <w:trPr>
          <w:trHeight w:val="182"/>
          <w:tblHeader/>
        </w:trPr>
        <w:tc>
          <w:tcPr>
            <w:tcW w:w="2830" w:type="dxa"/>
            <w:vMerge w:val="restart"/>
            <w:shd w:val="pct12" w:color="auto" w:fill="FFFFFF" w:themeFill="background1"/>
          </w:tcPr>
          <w:p w14:paraId="0EB66C8C" w14:textId="77777777" w:rsidR="00FE57E8" w:rsidRPr="00CC4781" w:rsidRDefault="00FE57E8" w:rsidP="00FE0AE6">
            <w:pPr>
              <w:pStyle w:val="Table8ptHeading-ASDEFCON"/>
            </w:pPr>
            <w:r w:rsidRPr="00CC4781">
              <w:t xml:space="preserve">Nature of </w:t>
            </w:r>
            <w:r>
              <w:t xml:space="preserve">cost category / </w:t>
            </w:r>
            <w:r w:rsidRPr="00CC4781">
              <w:t>Subcontractor work</w:t>
            </w:r>
          </w:p>
        </w:tc>
        <w:tc>
          <w:tcPr>
            <w:tcW w:w="2835" w:type="dxa"/>
            <w:vMerge w:val="restart"/>
            <w:shd w:val="pct12" w:color="auto" w:fill="FFFFFF" w:themeFill="background1"/>
          </w:tcPr>
          <w:p w14:paraId="076EECA9" w14:textId="77777777" w:rsidR="00FE57E8" w:rsidRPr="00CC4781" w:rsidRDefault="00FE57E8" w:rsidP="00FE0AE6">
            <w:pPr>
              <w:pStyle w:val="Table8ptHeading-ASDEFCON"/>
            </w:pPr>
            <w:r>
              <w:t>Applicable Threshold (GST exclusive)</w:t>
            </w:r>
          </w:p>
        </w:tc>
        <w:tc>
          <w:tcPr>
            <w:tcW w:w="3351" w:type="dxa"/>
            <w:gridSpan w:val="2"/>
            <w:shd w:val="pct12" w:color="auto" w:fill="FFFFFF" w:themeFill="background1"/>
          </w:tcPr>
          <w:p w14:paraId="4579D2E8" w14:textId="3F987A17" w:rsidR="00FE57E8" w:rsidRPr="00CC4781" w:rsidRDefault="00FE57E8" w:rsidP="00FE0AE6">
            <w:pPr>
              <w:pStyle w:val="Table8ptHeading-ASDEFCON"/>
            </w:pPr>
            <w:r w:rsidRPr="00CC4781">
              <w:t xml:space="preserve">Deemed </w:t>
            </w:r>
            <w:r w:rsidR="0089651E">
              <w:t>ACE</w:t>
            </w:r>
            <w:r w:rsidRPr="00CC4781">
              <w:t xml:space="preserve"> and</w:t>
            </w:r>
            <w:r w:rsidR="0089651E">
              <w:t xml:space="preserve"> ICE</w:t>
            </w:r>
          </w:p>
        </w:tc>
      </w:tr>
      <w:tr w:rsidR="00FE57E8" w:rsidRPr="00CC4781" w14:paraId="3B8C3148" w14:textId="77777777" w:rsidTr="00E0154B">
        <w:trPr>
          <w:trHeight w:val="182"/>
          <w:tblHeader/>
        </w:trPr>
        <w:tc>
          <w:tcPr>
            <w:tcW w:w="2830" w:type="dxa"/>
            <w:vMerge/>
            <w:shd w:val="pct12" w:color="auto" w:fill="FFFFFF" w:themeFill="background1"/>
          </w:tcPr>
          <w:p w14:paraId="358AB591" w14:textId="77777777" w:rsidR="00FE57E8" w:rsidRPr="00CC4781" w:rsidRDefault="00FE57E8" w:rsidP="0026764E">
            <w:pPr>
              <w:pStyle w:val="Table8ptHeading-ASDEFCON"/>
            </w:pPr>
          </w:p>
        </w:tc>
        <w:tc>
          <w:tcPr>
            <w:tcW w:w="2835" w:type="dxa"/>
            <w:vMerge/>
            <w:shd w:val="pct12" w:color="auto" w:fill="FFFFFF" w:themeFill="background1"/>
          </w:tcPr>
          <w:p w14:paraId="25644D6D" w14:textId="77777777" w:rsidR="00FE57E8" w:rsidRPr="00CC4781" w:rsidRDefault="00FE57E8" w:rsidP="0026764E">
            <w:pPr>
              <w:pStyle w:val="Table8ptHeading-ASDEFCON"/>
            </w:pPr>
          </w:p>
        </w:tc>
        <w:tc>
          <w:tcPr>
            <w:tcW w:w="1701" w:type="dxa"/>
            <w:shd w:val="pct12" w:color="auto" w:fill="FFFFFF" w:themeFill="background1"/>
          </w:tcPr>
          <w:p w14:paraId="13FB0898" w14:textId="75AFE441" w:rsidR="00FE57E8" w:rsidRPr="00CC4781" w:rsidRDefault="0089651E" w:rsidP="0026764E">
            <w:pPr>
              <w:pStyle w:val="Table8ptHeading-ASDEFCON"/>
            </w:pPr>
            <w:r>
              <w:t>ACE</w:t>
            </w:r>
          </w:p>
        </w:tc>
        <w:tc>
          <w:tcPr>
            <w:tcW w:w="1650" w:type="dxa"/>
            <w:shd w:val="pct12" w:color="auto" w:fill="FFFFFF" w:themeFill="background1"/>
          </w:tcPr>
          <w:p w14:paraId="20857953" w14:textId="75B738ED" w:rsidR="00FE57E8" w:rsidRPr="00CC4781" w:rsidRDefault="0089651E" w:rsidP="0026764E">
            <w:pPr>
              <w:pStyle w:val="Table8ptHeading-ASDEFCON"/>
            </w:pPr>
            <w:r>
              <w:t>ICE</w:t>
            </w:r>
          </w:p>
        </w:tc>
      </w:tr>
      <w:tr w:rsidR="00FE57E8" w:rsidRPr="00CC4781" w14:paraId="09FEFA47" w14:textId="77777777" w:rsidTr="00E0154B">
        <w:tc>
          <w:tcPr>
            <w:tcW w:w="2830" w:type="dxa"/>
            <w:shd w:val="clear" w:color="auto" w:fill="auto"/>
          </w:tcPr>
          <w:p w14:paraId="0C4B5F9E" w14:textId="4933A156" w:rsidR="00FE57E8" w:rsidRPr="008E09A1" w:rsidRDefault="00FE57E8" w:rsidP="00FE0AE6">
            <w:pPr>
              <w:pStyle w:val="Table8ptText-ASDEFCON"/>
              <w:rPr>
                <w:b/>
              </w:rPr>
            </w:pPr>
            <w:r w:rsidRPr="008E09A1">
              <w:rPr>
                <w:b/>
              </w:rPr>
              <w:fldChar w:fldCharType="begin">
                <w:ffData>
                  <w:name w:val=""/>
                  <w:enabled/>
                  <w:calcOnExit w:val="0"/>
                  <w:textInput>
                    <w:default w:val="(…INSERT description...)"/>
                  </w:textInput>
                </w:ffData>
              </w:fldChar>
            </w:r>
            <w:r w:rsidRPr="008E09A1">
              <w:rPr>
                <w:b/>
              </w:rPr>
              <w:instrText xml:space="preserve"> FORMTEXT </w:instrText>
            </w:r>
            <w:r w:rsidRPr="008E09A1">
              <w:rPr>
                <w:b/>
              </w:rPr>
            </w:r>
            <w:r w:rsidRPr="008E09A1">
              <w:rPr>
                <w:b/>
              </w:rPr>
              <w:fldChar w:fldCharType="separate"/>
            </w:r>
            <w:r w:rsidR="00274CE4" w:rsidRPr="008E09A1">
              <w:rPr>
                <w:b/>
                <w:noProof/>
              </w:rPr>
              <w:t>(…INSERT description...)</w:t>
            </w:r>
            <w:r w:rsidRPr="008E09A1">
              <w:rPr>
                <w:b/>
              </w:rPr>
              <w:fldChar w:fldCharType="end"/>
            </w:r>
          </w:p>
        </w:tc>
        <w:tc>
          <w:tcPr>
            <w:tcW w:w="2835" w:type="dxa"/>
          </w:tcPr>
          <w:p w14:paraId="429FD650" w14:textId="7D061BFA" w:rsidR="00FE57E8" w:rsidRPr="008E09A1" w:rsidRDefault="00FE57E8" w:rsidP="00FE0AE6">
            <w:pPr>
              <w:pStyle w:val="Table8ptText-ASDEFCON"/>
              <w:rPr>
                <w:b/>
              </w:rPr>
            </w:pPr>
            <w:r w:rsidRPr="008E09A1">
              <w:rPr>
                <w:b/>
              </w:rPr>
              <w:fldChar w:fldCharType="begin">
                <w:ffData>
                  <w:name w:val="Text10"/>
                  <w:enabled/>
                  <w:calcOnExit w:val="0"/>
                  <w:textInput>
                    <w:default w:val="(…INSERT threshold value...)"/>
                  </w:textInput>
                </w:ffData>
              </w:fldChar>
            </w:r>
            <w:r w:rsidRPr="008E09A1">
              <w:rPr>
                <w:b/>
              </w:rPr>
              <w:instrText xml:space="preserve"> FORMTEXT </w:instrText>
            </w:r>
            <w:r w:rsidRPr="008E09A1">
              <w:rPr>
                <w:b/>
              </w:rPr>
            </w:r>
            <w:r w:rsidRPr="008E09A1">
              <w:rPr>
                <w:b/>
              </w:rPr>
              <w:fldChar w:fldCharType="separate"/>
            </w:r>
            <w:r w:rsidR="00274CE4" w:rsidRPr="008E09A1">
              <w:rPr>
                <w:b/>
                <w:noProof/>
              </w:rPr>
              <w:t>(…INSERT threshold value...)</w:t>
            </w:r>
            <w:r w:rsidRPr="008E09A1">
              <w:rPr>
                <w:b/>
              </w:rPr>
              <w:fldChar w:fldCharType="end"/>
            </w:r>
          </w:p>
        </w:tc>
        <w:tc>
          <w:tcPr>
            <w:tcW w:w="1701" w:type="dxa"/>
            <w:shd w:val="clear" w:color="auto" w:fill="auto"/>
          </w:tcPr>
          <w:p w14:paraId="08ED9175" w14:textId="4A570AE5" w:rsidR="00FE57E8" w:rsidRPr="008E09A1" w:rsidRDefault="00FE57E8" w:rsidP="00FE0AE6">
            <w:pPr>
              <w:pStyle w:val="Table8ptText-ASDEFCON"/>
              <w:rPr>
                <w:b/>
              </w:rPr>
            </w:pPr>
            <w:r w:rsidRPr="008E09A1">
              <w:rPr>
                <w:b/>
              </w:rPr>
              <w:fldChar w:fldCharType="begin">
                <w:ffData>
                  <w:name w:val="Text10"/>
                  <w:enabled/>
                  <w:calcOnExit w:val="0"/>
                  <w:textInput>
                    <w:default w:val="(…INSERT %...)"/>
                  </w:textInput>
                </w:ffData>
              </w:fldChar>
            </w:r>
            <w:r w:rsidRPr="008E09A1">
              <w:rPr>
                <w:b/>
              </w:rPr>
              <w:instrText xml:space="preserve"> FORMTEXT </w:instrText>
            </w:r>
            <w:r w:rsidRPr="008E09A1">
              <w:rPr>
                <w:b/>
              </w:rPr>
            </w:r>
            <w:r w:rsidRPr="008E09A1">
              <w:rPr>
                <w:b/>
              </w:rPr>
              <w:fldChar w:fldCharType="separate"/>
            </w:r>
            <w:r w:rsidR="00274CE4" w:rsidRPr="008E09A1">
              <w:rPr>
                <w:b/>
                <w:noProof/>
              </w:rPr>
              <w:t>(…INSERT %...)</w:t>
            </w:r>
            <w:r w:rsidRPr="008E09A1">
              <w:rPr>
                <w:b/>
              </w:rPr>
              <w:fldChar w:fldCharType="end"/>
            </w:r>
          </w:p>
        </w:tc>
        <w:tc>
          <w:tcPr>
            <w:tcW w:w="1650" w:type="dxa"/>
            <w:shd w:val="clear" w:color="auto" w:fill="auto"/>
          </w:tcPr>
          <w:p w14:paraId="1CF1F98B" w14:textId="1353F1AF" w:rsidR="00FE57E8" w:rsidRPr="008E09A1" w:rsidRDefault="00FE57E8" w:rsidP="00FE0AE6">
            <w:pPr>
              <w:pStyle w:val="Table8ptText-ASDEFCON"/>
              <w:rPr>
                <w:b/>
              </w:rPr>
            </w:pPr>
            <w:r w:rsidRPr="008E09A1">
              <w:rPr>
                <w:b/>
              </w:rPr>
              <w:fldChar w:fldCharType="begin">
                <w:ffData>
                  <w:name w:val="Text10"/>
                  <w:enabled/>
                  <w:calcOnExit w:val="0"/>
                  <w:textInput>
                    <w:default w:val="(…INSERT %...)"/>
                  </w:textInput>
                </w:ffData>
              </w:fldChar>
            </w:r>
            <w:r w:rsidRPr="008E09A1">
              <w:rPr>
                <w:b/>
              </w:rPr>
              <w:instrText xml:space="preserve"> FORMTEXT </w:instrText>
            </w:r>
            <w:r w:rsidRPr="008E09A1">
              <w:rPr>
                <w:b/>
              </w:rPr>
            </w:r>
            <w:r w:rsidRPr="008E09A1">
              <w:rPr>
                <w:b/>
              </w:rPr>
              <w:fldChar w:fldCharType="separate"/>
            </w:r>
            <w:r w:rsidR="00274CE4" w:rsidRPr="008E09A1">
              <w:rPr>
                <w:b/>
                <w:noProof/>
              </w:rPr>
              <w:t>(…INSERT %...)</w:t>
            </w:r>
            <w:r w:rsidRPr="008E09A1">
              <w:rPr>
                <w:b/>
              </w:rPr>
              <w:fldChar w:fldCharType="end"/>
            </w:r>
          </w:p>
        </w:tc>
      </w:tr>
      <w:tr w:rsidR="00FE57E8" w:rsidRPr="00CC4781" w14:paraId="5C0F9AF7" w14:textId="77777777" w:rsidTr="00E0154B">
        <w:tc>
          <w:tcPr>
            <w:tcW w:w="2830" w:type="dxa"/>
            <w:shd w:val="clear" w:color="auto" w:fill="auto"/>
          </w:tcPr>
          <w:p w14:paraId="15D432CA" w14:textId="34D14F69" w:rsidR="00FE57E8" w:rsidRPr="008E09A1" w:rsidRDefault="00FE57E8" w:rsidP="00FE0AE6">
            <w:pPr>
              <w:pStyle w:val="Table8ptText-ASDEFCON"/>
              <w:rPr>
                <w:b/>
              </w:rPr>
            </w:pPr>
            <w:r w:rsidRPr="008E09A1">
              <w:rPr>
                <w:b/>
              </w:rPr>
              <w:fldChar w:fldCharType="begin">
                <w:ffData>
                  <w:name w:val=""/>
                  <w:enabled/>
                  <w:calcOnExit w:val="0"/>
                  <w:textInput>
                    <w:default w:val="(…INSERT description...)"/>
                  </w:textInput>
                </w:ffData>
              </w:fldChar>
            </w:r>
            <w:r w:rsidRPr="008E09A1">
              <w:rPr>
                <w:b/>
              </w:rPr>
              <w:instrText xml:space="preserve"> FORMTEXT </w:instrText>
            </w:r>
            <w:r w:rsidRPr="008E09A1">
              <w:rPr>
                <w:b/>
              </w:rPr>
            </w:r>
            <w:r w:rsidRPr="008E09A1">
              <w:rPr>
                <w:b/>
              </w:rPr>
              <w:fldChar w:fldCharType="separate"/>
            </w:r>
            <w:r w:rsidR="00274CE4" w:rsidRPr="008E09A1">
              <w:rPr>
                <w:b/>
                <w:noProof/>
              </w:rPr>
              <w:t>(…INSERT description...)</w:t>
            </w:r>
            <w:r w:rsidRPr="008E09A1">
              <w:rPr>
                <w:b/>
              </w:rPr>
              <w:fldChar w:fldCharType="end"/>
            </w:r>
          </w:p>
        </w:tc>
        <w:tc>
          <w:tcPr>
            <w:tcW w:w="2835" w:type="dxa"/>
          </w:tcPr>
          <w:p w14:paraId="08AD1D51" w14:textId="2470B0CE" w:rsidR="00FE57E8" w:rsidRPr="008E09A1" w:rsidRDefault="00FE57E8" w:rsidP="00FE0AE6">
            <w:pPr>
              <w:pStyle w:val="Table8ptText-ASDEFCON"/>
              <w:rPr>
                <w:b/>
              </w:rPr>
            </w:pPr>
            <w:r w:rsidRPr="008E09A1">
              <w:rPr>
                <w:b/>
              </w:rPr>
              <w:fldChar w:fldCharType="begin">
                <w:ffData>
                  <w:name w:val=""/>
                  <w:enabled/>
                  <w:calcOnExit w:val="0"/>
                  <w:textInput>
                    <w:default w:val="(…INSERT threshold value...)"/>
                  </w:textInput>
                </w:ffData>
              </w:fldChar>
            </w:r>
            <w:r w:rsidRPr="008E09A1">
              <w:rPr>
                <w:b/>
              </w:rPr>
              <w:instrText xml:space="preserve"> FORMTEXT </w:instrText>
            </w:r>
            <w:r w:rsidRPr="008E09A1">
              <w:rPr>
                <w:b/>
              </w:rPr>
            </w:r>
            <w:r w:rsidRPr="008E09A1">
              <w:rPr>
                <w:b/>
              </w:rPr>
              <w:fldChar w:fldCharType="separate"/>
            </w:r>
            <w:r w:rsidR="00274CE4" w:rsidRPr="008E09A1">
              <w:rPr>
                <w:b/>
                <w:noProof/>
              </w:rPr>
              <w:t>(…INSERT threshold value...)</w:t>
            </w:r>
            <w:r w:rsidRPr="008E09A1">
              <w:rPr>
                <w:b/>
              </w:rPr>
              <w:fldChar w:fldCharType="end"/>
            </w:r>
          </w:p>
        </w:tc>
        <w:tc>
          <w:tcPr>
            <w:tcW w:w="1701" w:type="dxa"/>
            <w:shd w:val="clear" w:color="auto" w:fill="auto"/>
          </w:tcPr>
          <w:p w14:paraId="744A6D29" w14:textId="13E59BFE" w:rsidR="00FE57E8" w:rsidRPr="008E09A1" w:rsidRDefault="00FE57E8" w:rsidP="00FE0AE6">
            <w:pPr>
              <w:pStyle w:val="Table8ptText-ASDEFCON"/>
              <w:rPr>
                <w:b/>
              </w:rPr>
            </w:pPr>
            <w:r w:rsidRPr="008E09A1">
              <w:rPr>
                <w:b/>
              </w:rPr>
              <w:fldChar w:fldCharType="begin">
                <w:ffData>
                  <w:name w:val="Text10"/>
                  <w:enabled/>
                  <w:calcOnExit w:val="0"/>
                  <w:textInput>
                    <w:default w:val="(…INSERT %...)"/>
                  </w:textInput>
                </w:ffData>
              </w:fldChar>
            </w:r>
            <w:r w:rsidRPr="008E09A1">
              <w:rPr>
                <w:b/>
              </w:rPr>
              <w:instrText xml:space="preserve"> FORMTEXT </w:instrText>
            </w:r>
            <w:r w:rsidRPr="008E09A1">
              <w:rPr>
                <w:b/>
              </w:rPr>
            </w:r>
            <w:r w:rsidRPr="008E09A1">
              <w:rPr>
                <w:b/>
              </w:rPr>
              <w:fldChar w:fldCharType="separate"/>
            </w:r>
            <w:r w:rsidR="00274CE4" w:rsidRPr="008E09A1">
              <w:rPr>
                <w:b/>
                <w:noProof/>
              </w:rPr>
              <w:t>(…INSERT %...)</w:t>
            </w:r>
            <w:r w:rsidRPr="008E09A1">
              <w:rPr>
                <w:b/>
              </w:rPr>
              <w:fldChar w:fldCharType="end"/>
            </w:r>
          </w:p>
        </w:tc>
        <w:tc>
          <w:tcPr>
            <w:tcW w:w="1650" w:type="dxa"/>
            <w:shd w:val="clear" w:color="auto" w:fill="auto"/>
          </w:tcPr>
          <w:p w14:paraId="664ABBB2" w14:textId="4C39AD52" w:rsidR="00FE57E8" w:rsidRPr="008E09A1" w:rsidRDefault="00FE57E8" w:rsidP="00FE0AE6">
            <w:pPr>
              <w:pStyle w:val="Table8ptText-ASDEFCON"/>
              <w:rPr>
                <w:b/>
              </w:rPr>
            </w:pPr>
            <w:r w:rsidRPr="008E09A1">
              <w:rPr>
                <w:b/>
              </w:rPr>
              <w:fldChar w:fldCharType="begin">
                <w:ffData>
                  <w:name w:val="Text10"/>
                  <w:enabled/>
                  <w:calcOnExit w:val="0"/>
                  <w:textInput>
                    <w:default w:val="(…INSERT %...)"/>
                  </w:textInput>
                </w:ffData>
              </w:fldChar>
            </w:r>
            <w:r w:rsidRPr="008E09A1">
              <w:rPr>
                <w:b/>
              </w:rPr>
              <w:instrText xml:space="preserve"> FORMTEXT </w:instrText>
            </w:r>
            <w:r w:rsidRPr="008E09A1">
              <w:rPr>
                <w:b/>
              </w:rPr>
            </w:r>
            <w:r w:rsidRPr="008E09A1">
              <w:rPr>
                <w:b/>
              </w:rPr>
              <w:fldChar w:fldCharType="separate"/>
            </w:r>
            <w:r w:rsidR="00274CE4" w:rsidRPr="008E09A1">
              <w:rPr>
                <w:b/>
                <w:noProof/>
              </w:rPr>
              <w:t>(…INSERT %...)</w:t>
            </w:r>
            <w:r w:rsidRPr="008E09A1">
              <w:rPr>
                <w:b/>
              </w:rPr>
              <w:fldChar w:fldCharType="end"/>
            </w:r>
          </w:p>
        </w:tc>
      </w:tr>
    </w:tbl>
    <w:p w14:paraId="5DB8E6DF" w14:textId="77777777" w:rsidR="00FE57E8" w:rsidRDefault="00FE57E8" w:rsidP="00FE57E8">
      <w:pPr>
        <w:pStyle w:val="ASDEFCONOptionSpace"/>
      </w:pPr>
    </w:p>
    <w:p w14:paraId="197DDD7E" w14:textId="1D719DB8" w:rsidR="00FE57E8" w:rsidRDefault="00FE57E8" w:rsidP="00FE57E8">
      <w:pPr>
        <w:pStyle w:val="NoteToTenderers-ASDEFCON"/>
      </w:pPr>
      <w:r>
        <w:t xml:space="preserve">Note to tenderers:  </w:t>
      </w:r>
      <w:r w:rsidRPr="00570650">
        <w:t>Paragraph</w:t>
      </w:r>
      <w:r>
        <w:t xml:space="preserve"> 4 of the ACE Measurement Rules allows </w:t>
      </w:r>
      <w:r w:rsidR="006356E8">
        <w:t xml:space="preserve">different percentages for deeming </w:t>
      </w:r>
      <w:r>
        <w:t xml:space="preserve">indirect costs.  </w:t>
      </w:r>
      <w:r w:rsidR="006356E8">
        <w:t>Any</w:t>
      </w:r>
      <w:r>
        <w:t xml:space="preserve"> alternate deeming rates for indirect costs </w:t>
      </w:r>
      <w:r w:rsidRPr="008E45AB">
        <w:t>within tendered pric</w:t>
      </w:r>
      <w:r w:rsidR="006356E8">
        <w:t>es</w:t>
      </w:r>
      <w:r>
        <w:t xml:space="preserve"> </w:t>
      </w:r>
      <w:r w:rsidRPr="008E45AB">
        <w:t xml:space="preserve">need to have been </w:t>
      </w:r>
      <w:r w:rsidR="001F0920">
        <w:t xml:space="preserve">previously </w:t>
      </w:r>
      <w:r w:rsidRPr="008E45AB">
        <w:t xml:space="preserve">confirmed by </w:t>
      </w:r>
      <w:r w:rsidR="001F0920">
        <w:t>CFA</w:t>
      </w:r>
      <w:r w:rsidRPr="008E45AB">
        <w:t xml:space="preserve"> and</w:t>
      </w:r>
      <w:r>
        <w:t xml:space="preserve"> included below.  </w:t>
      </w:r>
      <w:r w:rsidR="001F0920">
        <w:t>P</w:t>
      </w:r>
      <w:r>
        <w:t>roposals for new deeming rates will only be considered during contract negotiations with the preferred tenderer(s).</w:t>
      </w:r>
    </w:p>
    <w:p w14:paraId="0CA6F482" w14:textId="2ABC5F6E" w:rsidR="00FE57E8" w:rsidRDefault="00516E21" w:rsidP="00FE57E8">
      <w:pPr>
        <w:pStyle w:val="ATTANNLV2-ASDEFCON"/>
      </w:pPr>
      <w:r>
        <w:t xml:space="preserve">If </w:t>
      </w:r>
      <w:r w:rsidR="00FE57E8">
        <w:t>alternate deeming rates for indirect costs (including overhead and general and administrative costs)</w:t>
      </w:r>
      <w:r w:rsidR="00FE57E8" w:rsidRPr="00F55C52">
        <w:t xml:space="preserve"> </w:t>
      </w:r>
      <w:r w:rsidR="00FE57E8">
        <w:t>have</w:t>
      </w:r>
      <w:r w:rsidR="00FE57E8" w:rsidRPr="00245AAB">
        <w:t xml:space="preserve"> </w:t>
      </w:r>
      <w:r w:rsidR="00FE57E8">
        <w:t xml:space="preserve">been confirmed by </w:t>
      </w:r>
      <w:r w:rsidR="0061464A">
        <w:t>CFA</w:t>
      </w:r>
      <w:r w:rsidR="00FE57E8">
        <w:t xml:space="preserve">, and the tenderer has used these in calculating ACE and ICE for the tenderer and/or proposed Approved Subcontractors within the </w:t>
      </w:r>
      <w:r>
        <w:t xml:space="preserve">tendered </w:t>
      </w:r>
      <w:r w:rsidR="00FE57E8">
        <w:t>pric</w:t>
      </w:r>
      <w:r>
        <w:t>es</w:t>
      </w:r>
      <w:r w:rsidR="00FE57E8">
        <w:t xml:space="preserve">, the rates and date of confirmation are to be identified in accordance with the format in </w:t>
      </w:r>
      <w:r w:rsidR="00EC12C0">
        <w:fldChar w:fldCharType="begin"/>
      </w:r>
      <w:r w:rsidR="00EC12C0">
        <w:instrText xml:space="preserve"> REF _Ref228350802 \h  \* MERGEFORMAT </w:instrText>
      </w:r>
      <w:r w:rsidR="00EC12C0">
        <w:fldChar w:fldCharType="separate"/>
      </w:r>
      <w:r w:rsidR="00EC12C0">
        <w:t>Table A-D-</w:t>
      </w:r>
      <w:r w:rsidR="00EC12C0" w:rsidRPr="00EC12C0">
        <w:rPr>
          <w:noProof/>
        </w:rPr>
        <w:t>2</w:t>
      </w:r>
      <w:r w:rsidR="00EC12C0">
        <w:fldChar w:fldCharType="end"/>
      </w:r>
      <w:r w:rsidR="00FE57E8">
        <w:t>.</w:t>
      </w:r>
    </w:p>
    <w:p w14:paraId="7BFEC882" w14:textId="749D2EBF" w:rsidR="00FE57E8" w:rsidRDefault="00B47EA9" w:rsidP="00D7326B">
      <w:pPr>
        <w:pStyle w:val="Table10ptHeading-ASDEFCON"/>
      </w:pPr>
      <w:bookmarkStart w:id="87" w:name="_Ref228350802"/>
      <w:r>
        <w:t xml:space="preserve">Table </w:t>
      </w:r>
      <w:r w:rsidR="00EC12C0">
        <w:t>A-</w:t>
      </w:r>
      <w:r>
        <w:t>D-</w:t>
      </w:r>
      <w:r w:rsidR="001F7E57">
        <w:fldChar w:fldCharType="begin"/>
      </w:r>
      <w:r w:rsidR="001F7E57">
        <w:rPr>
          <w:b w:val="0"/>
        </w:rPr>
        <w:instrText xml:space="preserve"> SEQ Table \* ARABIC </w:instrText>
      </w:r>
      <w:r w:rsidR="001F7E57">
        <w:fldChar w:fldCharType="separate"/>
      </w:r>
      <w:r w:rsidR="00643D62">
        <w:rPr>
          <w:b w:val="0"/>
          <w:noProof/>
        </w:rPr>
        <w:t>2</w:t>
      </w:r>
      <w:r w:rsidR="001F7E57">
        <w:rPr>
          <w:noProof/>
        </w:rPr>
        <w:fldChar w:fldCharType="end"/>
      </w:r>
      <w:bookmarkEnd w:id="87"/>
      <w:r>
        <w:t xml:space="preserve">: </w:t>
      </w:r>
      <w:r w:rsidRPr="00B53965">
        <w:t>Deeming Rates for Indirect Costs</w:t>
      </w:r>
    </w:p>
    <w:tbl>
      <w:tblPr>
        <w:tblStyle w:val="TableGrid"/>
        <w:tblpPr w:leftFromText="180" w:rightFromText="180" w:vertAnchor="text" w:horzAnchor="margin" w:tblpXSpec="center" w:tblpY="-60"/>
        <w:tblW w:w="9072" w:type="dxa"/>
        <w:tblLayout w:type="fixed"/>
        <w:tblLook w:val="04A0" w:firstRow="1" w:lastRow="0" w:firstColumn="1" w:lastColumn="0" w:noHBand="0" w:noVBand="1"/>
      </w:tblPr>
      <w:tblGrid>
        <w:gridCol w:w="4111"/>
        <w:gridCol w:w="1701"/>
        <w:gridCol w:w="1701"/>
        <w:gridCol w:w="1559"/>
      </w:tblGrid>
      <w:tr w:rsidR="00FE57E8" w14:paraId="33E7948A" w14:textId="77777777" w:rsidTr="00E82B57">
        <w:tc>
          <w:tcPr>
            <w:tcW w:w="4111" w:type="dxa"/>
            <w:shd w:val="pct12" w:color="auto" w:fill="auto"/>
          </w:tcPr>
          <w:p w14:paraId="785F26A6" w14:textId="77777777" w:rsidR="00FE57E8" w:rsidRDefault="00FE57E8" w:rsidP="00FE0AE6">
            <w:pPr>
              <w:pStyle w:val="Table8ptHeading-ASDEFCON"/>
            </w:pPr>
            <w:r>
              <w:t>Entity Name</w:t>
            </w:r>
          </w:p>
        </w:tc>
        <w:tc>
          <w:tcPr>
            <w:tcW w:w="1701" w:type="dxa"/>
            <w:shd w:val="pct12" w:color="auto" w:fill="auto"/>
          </w:tcPr>
          <w:p w14:paraId="755A9F38" w14:textId="77777777" w:rsidR="00FE57E8" w:rsidRDefault="00FE57E8" w:rsidP="00FE0AE6">
            <w:pPr>
              <w:pStyle w:val="Table8ptHeading-ASDEFCON"/>
            </w:pPr>
            <w:r>
              <w:t>Deemed ACE percentage</w:t>
            </w:r>
          </w:p>
        </w:tc>
        <w:tc>
          <w:tcPr>
            <w:tcW w:w="1701" w:type="dxa"/>
            <w:shd w:val="pct12" w:color="auto" w:fill="auto"/>
          </w:tcPr>
          <w:p w14:paraId="309B1D5B" w14:textId="77777777" w:rsidR="00FE57E8" w:rsidRDefault="00FE57E8" w:rsidP="00FE0AE6">
            <w:pPr>
              <w:pStyle w:val="Table8ptHeading-ASDEFCON"/>
            </w:pPr>
            <w:r>
              <w:t>Deemed ICE percentage</w:t>
            </w:r>
          </w:p>
        </w:tc>
        <w:tc>
          <w:tcPr>
            <w:tcW w:w="1559" w:type="dxa"/>
            <w:shd w:val="pct12" w:color="auto" w:fill="auto"/>
          </w:tcPr>
          <w:p w14:paraId="49C20932" w14:textId="6F37FA65" w:rsidR="00FE57E8" w:rsidRDefault="00FE57E8" w:rsidP="00FE0AE6">
            <w:pPr>
              <w:pStyle w:val="Table8ptHeading-ASDEFCON"/>
            </w:pPr>
            <w:r>
              <w:t>Date confirm</w:t>
            </w:r>
            <w:r w:rsidR="00711D01">
              <w:t>ed</w:t>
            </w:r>
            <w:r>
              <w:t xml:space="preserve"> by </w:t>
            </w:r>
            <w:r w:rsidR="0061464A">
              <w:t>CFA</w:t>
            </w:r>
          </w:p>
        </w:tc>
      </w:tr>
      <w:tr w:rsidR="00FE57E8" w14:paraId="049F8282" w14:textId="77777777" w:rsidTr="0068495E">
        <w:tc>
          <w:tcPr>
            <w:tcW w:w="4111" w:type="dxa"/>
          </w:tcPr>
          <w:p w14:paraId="563A2FA6" w14:textId="070ED23C" w:rsidR="00FE57E8" w:rsidRPr="008E09A1" w:rsidRDefault="00FE57E8" w:rsidP="00FE0AE6">
            <w:pPr>
              <w:pStyle w:val="Table8ptText-ASDEFCON"/>
              <w:rPr>
                <w:b/>
              </w:rPr>
            </w:pPr>
            <w:r w:rsidRPr="008E09A1">
              <w:rPr>
                <w:b/>
              </w:rPr>
              <w:fldChar w:fldCharType="begin">
                <w:ffData>
                  <w:name w:val="Text12"/>
                  <w:enabled/>
                  <w:calcOnExit w:val="0"/>
                  <w:textInput>
                    <w:default w:val="(… INSERT CONTRACTOR NAME …)"/>
                  </w:textInput>
                </w:ffData>
              </w:fldChar>
            </w:r>
            <w:r w:rsidRPr="008E09A1">
              <w:rPr>
                <w:b/>
              </w:rPr>
              <w:instrText xml:space="preserve"> FORMTEXT </w:instrText>
            </w:r>
            <w:r w:rsidRPr="008E09A1">
              <w:rPr>
                <w:b/>
              </w:rPr>
            </w:r>
            <w:r w:rsidRPr="008E09A1">
              <w:rPr>
                <w:b/>
              </w:rPr>
              <w:fldChar w:fldCharType="separate"/>
            </w:r>
            <w:r w:rsidR="00274CE4" w:rsidRPr="008E09A1">
              <w:rPr>
                <w:b/>
                <w:noProof/>
              </w:rPr>
              <w:t>(… INSERT CONTRACTOR NAME …)</w:t>
            </w:r>
            <w:r w:rsidRPr="008E09A1">
              <w:rPr>
                <w:b/>
              </w:rPr>
              <w:fldChar w:fldCharType="end"/>
            </w:r>
          </w:p>
        </w:tc>
        <w:tc>
          <w:tcPr>
            <w:tcW w:w="1701" w:type="dxa"/>
          </w:tcPr>
          <w:p w14:paraId="1142D204" w14:textId="53B200B0" w:rsidR="00FE57E8" w:rsidRPr="008E09A1" w:rsidRDefault="00FE57E8" w:rsidP="00FE0AE6">
            <w:pPr>
              <w:pStyle w:val="Table8ptText-ASDEFCON"/>
              <w:rPr>
                <w:b/>
              </w:rPr>
            </w:pPr>
            <w:r w:rsidRPr="008E09A1">
              <w:rPr>
                <w:b/>
              </w:rPr>
              <w:fldChar w:fldCharType="begin">
                <w:ffData>
                  <w:name w:val="Text10"/>
                  <w:enabled/>
                  <w:calcOnExit w:val="0"/>
                  <w:textInput>
                    <w:default w:val="(…INSERT %...)"/>
                  </w:textInput>
                </w:ffData>
              </w:fldChar>
            </w:r>
            <w:r w:rsidRPr="008E09A1">
              <w:rPr>
                <w:b/>
              </w:rPr>
              <w:instrText xml:space="preserve"> FORMTEXT </w:instrText>
            </w:r>
            <w:r w:rsidRPr="008E09A1">
              <w:rPr>
                <w:b/>
              </w:rPr>
            </w:r>
            <w:r w:rsidRPr="008E09A1">
              <w:rPr>
                <w:b/>
              </w:rPr>
              <w:fldChar w:fldCharType="separate"/>
            </w:r>
            <w:r w:rsidR="00274CE4" w:rsidRPr="008E09A1">
              <w:rPr>
                <w:b/>
                <w:noProof/>
              </w:rPr>
              <w:t>(…INSERT %...)</w:t>
            </w:r>
            <w:r w:rsidRPr="008E09A1">
              <w:rPr>
                <w:b/>
              </w:rPr>
              <w:fldChar w:fldCharType="end"/>
            </w:r>
          </w:p>
        </w:tc>
        <w:tc>
          <w:tcPr>
            <w:tcW w:w="1701" w:type="dxa"/>
          </w:tcPr>
          <w:p w14:paraId="4B7FADB5" w14:textId="6C6B8FE9" w:rsidR="00FE57E8" w:rsidRPr="008E09A1" w:rsidRDefault="00FE57E8" w:rsidP="00FE0AE6">
            <w:pPr>
              <w:pStyle w:val="Table8ptText-ASDEFCON"/>
              <w:rPr>
                <w:b/>
              </w:rPr>
            </w:pPr>
            <w:r w:rsidRPr="008E09A1">
              <w:rPr>
                <w:b/>
              </w:rPr>
              <w:fldChar w:fldCharType="begin">
                <w:ffData>
                  <w:name w:val="Text10"/>
                  <w:enabled/>
                  <w:calcOnExit w:val="0"/>
                  <w:textInput>
                    <w:default w:val="(…INSERT %...)"/>
                  </w:textInput>
                </w:ffData>
              </w:fldChar>
            </w:r>
            <w:r w:rsidRPr="008E09A1">
              <w:rPr>
                <w:b/>
              </w:rPr>
              <w:instrText xml:space="preserve"> FORMTEXT </w:instrText>
            </w:r>
            <w:r w:rsidRPr="008E09A1">
              <w:rPr>
                <w:b/>
              </w:rPr>
            </w:r>
            <w:r w:rsidRPr="008E09A1">
              <w:rPr>
                <w:b/>
              </w:rPr>
              <w:fldChar w:fldCharType="separate"/>
            </w:r>
            <w:r w:rsidR="00274CE4" w:rsidRPr="008E09A1">
              <w:rPr>
                <w:b/>
                <w:noProof/>
              </w:rPr>
              <w:t>(…INSERT %...)</w:t>
            </w:r>
            <w:r w:rsidRPr="008E09A1">
              <w:rPr>
                <w:b/>
              </w:rPr>
              <w:fldChar w:fldCharType="end"/>
            </w:r>
          </w:p>
        </w:tc>
        <w:tc>
          <w:tcPr>
            <w:tcW w:w="1559" w:type="dxa"/>
          </w:tcPr>
          <w:p w14:paraId="7C37D2D0" w14:textId="4F49C2C1" w:rsidR="00FE57E8" w:rsidRPr="008E09A1" w:rsidRDefault="00FE57E8" w:rsidP="00FE0AE6">
            <w:pPr>
              <w:pStyle w:val="Table8ptText-ASDEFCON"/>
              <w:rPr>
                <w:b/>
              </w:rPr>
            </w:pPr>
            <w:r w:rsidRPr="008E09A1">
              <w:rPr>
                <w:b/>
              </w:rPr>
              <w:fldChar w:fldCharType="begin">
                <w:ffData>
                  <w:name w:val="Text10"/>
                  <w:enabled/>
                  <w:calcOnExit w:val="0"/>
                  <w:textInput>
                    <w:default w:val="(…DATE...)"/>
                  </w:textInput>
                </w:ffData>
              </w:fldChar>
            </w:r>
            <w:r w:rsidRPr="008E09A1">
              <w:rPr>
                <w:b/>
              </w:rPr>
              <w:instrText xml:space="preserve"> FORMTEXT </w:instrText>
            </w:r>
            <w:r w:rsidRPr="008E09A1">
              <w:rPr>
                <w:b/>
              </w:rPr>
            </w:r>
            <w:r w:rsidRPr="008E09A1">
              <w:rPr>
                <w:b/>
              </w:rPr>
              <w:fldChar w:fldCharType="separate"/>
            </w:r>
            <w:r w:rsidR="00274CE4" w:rsidRPr="008E09A1">
              <w:rPr>
                <w:b/>
                <w:noProof/>
              </w:rPr>
              <w:t>(…DATE...)</w:t>
            </w:r>
            <w:r w:rsidRPr="008E09A1">
              <w:rPr>
                <w:b/>
              </w:rPr>
              <w:fldChar w:fldCharType="end"/>
            </w:r>
          </w:p>
        </w:tc>
      </w:tr>
      <w:tr w:rsidR="00FE57E8" w14:paraId="293930EC" w14:textId="77777777" w:rsidTr="0068495E">
        <w:tc>
          <w:tcPr>
            <w:tcW w:w="4111" w:type="dxa"/>
          </w:tcPr>
          <w:p w14:paraId="765E5BF6" w14:textId="21FE2B73" w:rsidR="00FE57E8" w:rsidRPr="008E09A1" w:rsidRDefault="00FE57E8" w:rsidP="00FE0AE6">
            <w:pPr>
              <w:pStyle w:val="Table8ptText-ASDEFCON"/>
              <w:rPr>
                <w:b/>
              </w:rPr>
            </w:pPr>
            <w:r w:rsidRPr="008E09A1">
              <w:rPr>
                <w:b/>
              </w:rPr>
              <w:fldChar w:fldCharType="begin">
                <w:ffData>
                  <w:name w:val="Text13"/>
                  <w:enabled/>
                  <w:calcOnExit w:val="0"/>
                  <w:textInput>
                    <w:default w:val="(… INSERT SUBCONTRACTOR NAME …)"/>
                  </w:textInput>
                </w:ffData>
              </w:fldChar>
            </w:r>
            <w:r w:rsidRPr="008E09A1">
              <w:rPr>
                <w:b/>
              </w:rPr>
              <w:instrText xml:space="preserve"> FORMTEXT </w:instrText>
            </w:r>
            <w:r w:rsidRPr="008E09A1">
              <w:rPr>
                <w:b/>
              </w:rPr>
            </w:r>
            <w:r w:rsidRPr="008E09A1">
              <w:rPr>
                <w:b/>
              </w:rPr>
              <w:fldChar w:fldCharType="separate"/>
            </w:r>
            <w:r w:rsidR="00274CE4" w:rsidRPr="008E09A1">
              <w:rPr>
                <w:b/>
                <w:noProof/>
              </w:rPr>
              <w:t>(… INSERT SUBCONTRACTOR NAME …)</w:t>
            </w:r>
            <w:r w:rsidRPr="008E09A1">
              <w:rPr>
                <w:b/>
              </w:rPr>
              <w:fldChar w:fldCharType="end"/>
            </w:r>
          </w:p>
        </w:tc>
        <w:tc>
          <w:tcPr>
            <w:tcW w:w="1701" w:type="dxa"/>
          </w:tcPr>
          <w:p w14:paraId="1CFAE90D" w14:textId="54A4C3EB" w:rsidR="00FE57E8" w:rsidRPr="008E09A1" w:rsidRDefault="00FE57E8" w:rsidP="00FE0AE6">
            <w:pPr>
              <w:pStyle w:val="Table8ptText-ASDEFCON"/>
              <w:rPr>
                <w:b/>
              </w:rPr>
            </w:pPr>
            <w:r w:rsidRPr="008E09A1">
              <w:rPr>
                <w:b/>
              </w:rPr>
              <w:fldChar w:fldCharType="begin">
                <w:ffData>
                  <w:name w:val="Text10"/>
                  <w:enabled/>
                  <w:calcOnExit w:val="0"/>
                  <w:textInput>
                    <w:default w:val="(…INSERT %...)"/>
                  </w:textInput>
                </w:ffData>
              </w:fldChar>
            </w:r>
            <w:r w:rsidRPr="008E09A1">
              <w:rPr>
                <w:b/>
              </w:rPr>
              <w:instrText xml:space="preserve"> FORMTEXT </w:instrText>
            </w:r>
            <w:r w:rsidRPr="008E09A1">
              <w:rPr>
                <w:b/>
              </w:rPr>
            </w:r>
            <w:r w:rsidRPr="008E09A1">
              <w:rPr>
                <w:b/>
              </w:rPr>
              <w:fldChar w:fldCharType="separate"/>
            </w:r>
            <w:r w:rsidR="00274CE4" w:rsidRPr="008E09A1">
              <w:rPr>
                <w:b/>
                <w:noProof/>
              </w:rPr>
              <w:t>(…INSERT %...)</w:t>
            </w:r>
            <w:r w:rsidRPr="008E09A1">
              <w:rPr>
                <w:b/>
              </w:rPr>
              <w:fldChar w:fldCharType="end"/>
            </w:r>
          </w:p>
        </w:tc>
        <w:tc>
          <w:tcPr>
            <w:tcW w:w="1701" w:type="dxa"/>
          </w:tcPr>
          <w:p w14:paraId="60CB54CA" w14:textId="35F79F2F" w:rsidR="00FE57E8" w:rsidRPr="008E09A1" w:rsidRDefault="00FE57E8" w:rsidP="00FE0AE6">
            <w:pPr>
              <w:pStyle w:val="Table8ptText-ASDEFCON"/>
              <w:rPr>
                <w:b/>
              </w:rPr>
            </w:pPr>
            <w:r w:rsidRPr="008E09A1">
              <w:rPr>
                <w:b/>
              </w:rPr>
              <w:fldChar w:fldCharType="begin">
                <w:ffData>
                  <w:name w:val="Text10"/>
                  <w:enabled/>
                  <w:calcOnExit w:val="0"/>
                  <w:textInput>
                    <w:default w:val="(…INSERT %...)"/>
                  </w:textInput>
                </w:ffData>
              </w:fldChar>
            </w:r>
            <w:r w:rsidRPr="008E09A1">
              <w:rPr>
                <w:b/>
              </w:rPr>
              <w:instrText xml:space="preserve"> FORMTEXT </w:instrText>
            </w:r>
            <w:r w:rsidRPr="008E09A1">
              <w:rPr>
                <w:b/>
              </w:rPr>
            </w:r>
            <w:r w:rsidRPr="008E09A1">
              <w:rPr>
                <w:b/>
              </w:rPr>
              <w:fldChar w:fldCharType="separate"/>
            </w:r>
            <w:r w:rsidR="00274CE4" w:rsidRPr="008E09A1">
              <w:rPr>
                <w:b/>
                <w:noProof/>
              </w:rPr>
              <w:t>(…INSERT %...)</w:t>
            </w:r>
            <w:r w:rsidRPr="008E09A1">
              <w:rPr>
                <w:b/>
              </w:rPr>
              <w:fldChar w:fldCharType="end"/>
            </w:r>
          </w:p>
        </w:tc>
        <w:tc>
          <w:tcPr>
            <w:tcW w:w="1559" w:type="dxa"/>
          </w:tcPr>
          <w:p w14:paraId="7380A4A5" w14:textId="35C5D10B" w:rsidR="00FE57E8" w:rsidRPr="008E09A1" w:rsidRDefault="00FE57E8" w:rsidP="00FE0AE6">
            <w:pPr>
              <w:pStyle w:val="Table8ptText-ASDEFCON"/>
              <w:rPr>
                <w:b/>
              </w:rPr>
            </w:pPr>
            <w:r w:rsidRPr="008E09A1">
              <w:rPr>
                <w:b/>
              </w:rPr>
              <w:fldChar w:fldCharType="begin">
                <w:ffData>
                  <w:name w:val="Text10"/>
                  <w:enabled/>
                  <w:calcOnExit w:val="0"/>
                  <w:textInput>
                    <w:default w:val="(…DATE...)"/>
                  </w:textInput>
                </w:ffData>
              </w:fldChar>
            </w:r>
            <w:r w:rsidRPr="008E09A1">
              <w:rPr>
                <w:b/>
              </w:rPr>
              <w:instrText xml:space="preserve"> FORMTEXT </w:instrText>
            </w:r>
            <w:r w:rsidRPr="008E09A1">
              <w:rPr>
                <w:b/>
              </w:rPr>
            </w:r>
            <w:r w:rsidRPr="008E09A1">
              <w:rPr>
                <w:b/>
              </w:rPr>
              <w:fldChar w:fldCharType="separate"/>
            </w:r>
            <w:r w:rsidR="00274CE4" w:rsidRPr="008E09A1">
              <w:rPr>
                <w:b/>
                <w:noProof/>
              </w:rPr>
              <w:t>(…DATE...)</w:t>
            </w:r>
            <w:r w:rsidRPr="008E09A1">
              <w:rPr>
                <w:b/>
              </w:rPr>
              <w:fldChar w:fldCharType="end"/>
            </w:r>
          </w:p>
        </w:tc>
      </w:tr>
    </w:tbl>
    <w:p w14:paraId="6801255D" w14:textId="77777777" w:rsidR="00FE57E8" w:rsidRPr="006E63FF" w:rsidRDefault="00FE57E8" w:rsidP="00FE57E8">
      <w:pPr>
        <w:pStyle w:val="ATTANNLV1-ASDEFCON"/>
      </w:pPr>
      <w:r w:rsidRPr="00616E66">
        <w:lastRenderedPageBreak/>
        <w:t xml:space="preserve">Further Quantities and Optional </w:t>
      </w:r>
      <w:r w:rsidRPr="006E63FF">
        <w:t>Extras (Optional)</w:t>
      </w:r>
    </w:p>
    <w:p w14:paraId="0F0359DF" w14:textId="505481EF" w:rsidR="00FE57E8" w:rsidRPr="006E63FF" w:rsidRDefault="00FE57E8" w:rsidP="00FE57E8">
      <w:pPr>
        <w:pStyle w:val="ATTANNReferencetoCOC"/>
      </w:pPr>
      <w:r w:rsidRPr="006E63FF">
        <w:t>Draft COC reference: clause 1.8</w:t>
      </w:r>
      <w:r w:rsidR="00711D01">
        <w:t xml:space="preserve"> and</w:t>
      </w:r>
      <w:r>
        <w:t xml:space="preserve"> Attachment B clause 8</w:t>
      </w:r>
    </w:p>
    <w:p w14:paraId="0E9B87DF" w14:textId="54AC4CD0" w:rsidR="00FE57E8" w:rsidRPr="006E63FF" w:rsidRDefault="00FE57E8" w:rsidP="00FE57E8">
      <w:pPr>
        <w:pStyle w:val="NoteToDrafters-ASDEFCON"/>
      </w:pPr>
      <w:r w:rsidRPr="006E63FF">
        <w:t xml:space="preserve">Note to drafters:  </w:t>
      </w:r>
      <w:r w:rsidR="00711D01">
        <w:t>T</w:t>
      </w:r>
      <w:r w:rsidRPr="006E63FF">
        <w:t xml:space="preserve">he Commonwealth </w:t>
      </w:r>
      <w:r w:rsidR="00711D01">
        <w:t>may</w:t>
      </w:r>
      <w:r w:rsidRPr="006E63FF">
        <w:t xml:space="preserve"> request pric</w:t>
      </w:r>
      <w:r w:rsidR="00711D01">
        <w:t>es</w:t>
      </w:r>
      <w:r w:rsidRPr="006E63FF">
        <w:t xml:space="preserve"> for further quantities of specific items (</w:t>
      </w:r>
      <w:proofErr w:type="spellStart"/>
      <w:r w:rsidRPr="006E63FF">
        <w:t>eg</w:t>
      </w:r>
      <w:proofErr w:type="spellEnd"/>
      <w:r w:rsidRPr="006E63FF">
        <w:t xml:space="preserve">, Mission Systems) </w:t>
      </w:r>
      <w:r w:rsidR="00711D01">
        <w:t>using</w:t>
      </w:r>
      <w:r w:rsidRPr="006E63FF">
        <w:t xml:space="preserve"> the ‘Further Quantities’ worksheet of the </w:t>
      </w:r>
      <w:r>
        <w:t>ACQPW</w:t>
      </w:r>
      <w:r w:rsidRPr="006E63FF">
        <w:t>.</w:t>
      </w:r>
    </w:p>
    <w:p w14:paraId="7FB830E7" w14:textId="6316FEAC" w:rsidR="00FE57E8" w:rsidRPr="006E63FF" w:rsidRDefault="00FE57E8" w:rsidP="00FE57E8">
      <w:pPr>
        <w:pStyle w:val="NoteToTenderers-ASDEFCON"/>
      </w:pPr>
      <w:r w:rsidRPr="006E63FF">
        <w:t xml:space="preserve">Note to tenderers:  Subject to negotiations, </w:t>
      </w:r>
      <w:r w:rsidRPr="006E63FF">
        <w:rPr>
          <w:szCs w:val="20"/>
        </w:rPr>
        <w:t xml:space="preserve">offers </w:t>
      </w:r>
      <w:r w:rsidR="00711D01">
        <w:rPr>
          <w:szCs w:val="20"/>
        </w:rPr>
        <w:t>of</w:t>
      </w:r>
      <w:r w:rsidR="00711D01" w:rsidRPr="006E63FF">
        <w:rPr>
          <w:szCs w:val="20"/>
        </w:rPr>
        <w:t xml:space="preserve"> </w:t>
      </w:r>
      <w:r w:rsidRPr="006E63FF">
        <w:rPr>
          <w:szCs w:val="20"/>
        </w:rPr>
        <w:t xml:space="preserve">further quantities and optional extras </w:t>
      </w:r>
      <w:r w:rsidRPr="006E63FF">
        <w:t xml:space="preserve">will be included in Annex </w:t>
      </w:r>
      <w:r>
        <w:t>F</w:t>
      </w:r>
      <w:r w:rsidRPr="006E63FF">
        <w:t xml:space="preserve"> to Attachment B to the draft Contract.</w:t>
      </w:r>
    </w:p>
    <w:p w14:paraId="58390547" w14:textId="02F59149" w:rsidR="00FE57E8" w:rsidRPr="00616E66" w:rsidRDefault="00FE57E8" w:rsidP="00FE57E8">
      <w:pPr>
        <w:pStyle w:val="ATTANNLV2-ASDEFCON"/>
      </w:pPr>
      <w:r w:rsidRPr="006E63FF">
        <w:t xml:space="preserve">Tenderers are to indicate </w:t>
      </w:r>
      <w:r w:rsidR="006A7036">
        <w:t>if</w:t>
      </w:r>
      <w:r w:rsidR="006A7036" w:rsidRPr="006E63FF">
        <w:t xml:space="preserve"> </w:t>
      </w:r>
      <w:r w:rsidRPr="006E63FF">
        <w:t>they are prepared to supply further quantities of the Supplies and optional extras</w:t>
      </w:r>
      <w:r w:rsidR="006A7036">
        <w:t>,</w:t>
      </w:r>
      <w:r w:rsidRPr="006E63FF">
        <w:t xml:space="preserve"> including those detailed in the ‘Further Quantities’ worksheet of the </w:t>
      </w:r>
      <w:r>
        <w:t>ACQPW</w:t>
      </w:r>
      <w:r w:rsidRPr="006E63FF">
        <w:t xml:space="preserve"> (if any).  If so, tenderers are to provide details for the further quantities and optional extras in the ‘Further Quantities’ worksheet of the </w:t>
      </w:r>
      <w:r>
        <w:t>ACQPW</w:t>
      </w:r>
      <w:r w:rsidRPr="006E63FF">
        <w:t xml:space="preserve">, including the time period </w:t>
      </w:r>
      <w:r w:rsidR="006A7036">
        <w:t>for</w:t>
      </w:r>
      <w:r w:rsidRPr="006E63FF">
        <w:t xml:space="preserve"> the Commonwealth </w:t>
      </w:r>
      <w:r w:rsidR="006A7036">
        <w:t>to</w:t>
      </w:r>
      <w:r w:rsidR="006A7036" w:rsidRPr="006E63FF">
        <w:t xml:space="preserve"> </w:t>
      </w:r>
      <w:r w:rsidRPr="006E63FF">
        <w:t xml:space="preserve">exercise the option, and any other aspect of the option that differs from the initial tender.  This information is not to be included in the Price </w:t>
      </w:r>
      <w:r w:rsidRPr="00616E66">
        <w:t>Schedule</w:t>
      </w:r>
      <w:r w:rsidR="006A7036">
        <w:t xml:space="preserve"> of the ACQPW</w:t>
      </w:r>
      <w:r w:rsidRPr="00616E66">
        <w:t>.</w:t>
      </w:r>
    </w:p>
    <w:p w14:paraId="7854F233" w14:textId="77777777" w:rsidR="0061464A" w:rsidRPr="002A29EA" w:rsidRDefault="0061464A" w:rsidP="0061464A">
      <w:pPr>
        <w:pStyle w:val="ATTANNLV1-ASDEFCON"/>
      </w:pPr>
      <w:bookmarkStart w:id="88" w:name="_Ref74302051"/>
      <w:bookmarkStart w:id="89" w:name="_Toc85550283"/>
      <w:r>
        <w:t>Cost Reimbursement</w:t>
      </w:r>
      <w:r w:rsidRPr="002A29EA">
        <w:t xml:space="preserve"> (OPTIONAL)</w:t>
      </w:r>
      <w:bookmarkEnd w:id="88"/>
      <w:bookmarkEnd w:id="89"/>
    </w:p>
    <w:p w14:paraId="6DDC8C68" w14:textId="6E159EDD" w:rsidR="0061464A" w:rsidRDefault="0061464A" w:rsidP="000D3E5B">
      <w:pPr>
        <w:pStyle w:val="NoteToDrafters-ASDEFCON"/>
        <w:keepNext w:val="0"/>
      </w:pPr>
      <w:r>
        <w:t xml:space="preserve">Note to </w:t>
      </w:r>
      <w:r w:rsidR="00EC12C0">
        <w:t>drafters</w:t>
      </w:r>
      <w:r>
        <w:t xml:space="preserve">:  Cost Reimbursement Payments allow </w:t>
      </w:r>
      <w:r w:rsidR="001F0920">
        <w:t>for some payments</w:t>
      </w:r>
      <w:r>
        <w:t xml:space="preserve"> to be </w:t>
      </w:r>
      <w:r w:rsidR="001F0920">
        <w:t>made</w:t>
      </w:r>
      <w:r>
        <w:t xml:space="preserve"> on a reimbursement basis</w:t>
      </w:r>
      <w:r w:rsidR="00E730EA">
        <w:t xml:space="preserve"> (potentially with Incentive Payments)</w:t>
      </w:r>
      <w:r w:rsidR="000D3E5B">
        <w:t xml:space="preserve"> and may be </w:t>
      </w:r>
      <w:r>
        <w:t>considered for activities that are difficult to scope</w:t>
      </w:r>
      <w:r w:rsidRPr="0003632A">
        <w:t xml:space="preserve"> </w:t>
      </w:r>
      <w:r>
        <w:t>(</w:t>
      </w:r>
      <w:proofErr w:type="spellStart"/>
      <w:r w:rsidR="00DF287B">
        <w:t>eg</w:t>
      </w:r>
      <w:proofErr w:type="spellEnd"/>
      <w:r w:rsidR="00DF287B">
        <w:t>,</w:t>
      </w:r>
      <w:r>
        <w:t xml:space="preserve"> </w:t>
      </w:r>
      <w:r w:rsidR="00DF287B">
        <w:t>incremental</w:t>
      </w:r>
      <w:r>
        <w:t xml:space="preserve"> design and development)</w:t>
      </w:r>
      <w:r w:rsidR="00DF287B">
        <w:t>.</w:t>
      </w:r>
      <w:r w:rsidR="00E730EA">
        <w:t xml:space="preserve"> </w:t>
      </w:r>
      <w:r w:rsidR="00DF287B">
        <w:t xml:space="preserve"> I</w:t>
      </w:r>
      <w:r>
        <w:t xml:space="preserve">f </w:t>
      </w:r>
      <w:r w:rsidR="00DF287B">
        <w:t>this</w:t>
      </w:r>
      <w:r>
        <w:t xml:space="preserve"> payment method is </w:t>
      </w:r>
      <w:r w:rsidR="001F0920">
        <w:t xml:space="preserve">to </w:t>
      </w:r>
      <w:r>
        <w:t>be considered, refer to the ASDEFCON (Strategic Materiel) template (Attachment B, Annex D to Attachment A to the COT, and related clauses of the draft COC) for applicable clauses.</w:t>
      </w:r>
    </w:p>
    <w:p w14:paraId="4E7C7C65" w14:textId="34608DAE" w:rsidR="003A3652" w:rsidRPr="002A29EA" w:rsidRDefault="003A3652" w:rsidP="003A3652">
      <w:pPr>
        <w:pStyle w:val="ATTANNLV2-ASDEFCON"/>
      </w:pPr>
      <w:r>
        <w:t>Not used.</w:t>
      </w:r>
    </w:p>
    <w:p w14:paraId="1E8C5C45" w14:textId="77777777" w:rsidR="00FE57E8" w:rsidRPr="00616E66" w:rsidRDefault="00FE57E8" w:rsidP="00FE57E8">
      <w:pPr>
        <w:pStyle w:val="ATTANNLV1-ASDEFCON"/>
      </w:pPr>
      <w:r w:rsidRPr="00616E66">
        <w:t>INCENTIVE PAYMENTS (Optional)</w:t>
      </w:r>
    </w:p>
    <w:p w14:paraId="09BC96FD" w14:textId="546B4262" w:rsidR="00FE57E8" w:rsidRPr="00616E66" w:rsidRDefault="00FE57E8" w:rsidP="00FE57E8">
      <w:pPr>
        <w:pStyle w:val="ATTANNReferencetoCOC"/>
      </w:pPr>
      <w:r w:rsidRPr="00616E66">
        <w:t xml:space="preserve">Draft </w:t>
      </w:r>
      <w:r>
        <w:t xml:space="preserve">COC </w:t>
      </w:r>
      <w:r w:rsidRPr="00616E66">
        <w:t>reference: clause 7.</w:t>
      </w:r>
      <w:r>
        <w:t>10</w:t>
      </w:r>
      <w:r w:rsidR="002D049C">
        <w:t xml:space="preserve"> and</w:t>
      </w:r>
      <w:r>
        <w:t xml:space="preserve"> Attachment B clause </w:t>
      </w:r>
      <w:r w:rsidRPr="00A807E7">
        <w:t>10</w:t>
      </w:r>
    </w:p>
    <w:p w14:paraId="522AAC4A" w14:textId="745AD69D" w:rsidR="00192275" w:rsidRDefault="00192275" w:rsidP="00192275">
      <w:pPr>
        <w:pStyle w:val="NoteToDrafters-ASDEFCON"/>
      </w:pPr>
      <w:r>
        <w:t xml:space="preserve">Note to drafters:  If the Commonwealth will offer incentives payments, </w:t>
      </w:r>
      <w:r w:rsidR="006A7036">
        <w:t xml:space="preserve">a </w:t>
      </w:r>
      <w:r>
        <w:t>maximum percentage of the Contract Price should be included below.</w:t>
      </w:r>
      <w:r w:rsidR="006A7036">
        <w:t xml:space="preserve">  If </w:t>
      </w:r>
      <w:r w:rsidR="001F0920">
        <w:t>related</w:t>
      </w:r>
      <w:r w:rsidR="006A7036">
        <w:t xml:space="preserve"> to ‘Cost Reimbursement Payments</w:t>
      </w:r>
      <w:r w:rsidR="001F0920">
        <w:t>’</w:t>
      </w:r>
      <w:r w:rsidR="006A7036">
        <w:t xml:space="preserve">, </w:t>
      </w:r>
      <w:r w:rsidR="000D3E5B">
        <w:t xml:space="preserve">refer to ASDEFCON (Strategic Materiel) and </w:t>
      </w:r>
      <w:r w:rsidR="006A7036">
        <w:t>amend the following note to tenderers accordingly</w:t>
      </w:r>
      <w:r w:rsidR="000D3E5B">
        <w:t>.</w:t>
      </w:r>
      <w:r w:rsidR="002D049C">
        <w:t xml:space="preserve">  If not applicable, replace the following note and clause with ‘Not used’.</w:t>
      </w:r>
    </w:p>
    <w:p w14:paraId="22F92C2C" w14:textId="7AD5AE14" w:rsidR="00FE57E8" w:rsidRPr="00616E66" w:rsidRDefault="00FE57E8" w:rsidP="00FE57E8">
      <w:pPr>
        <w:pStyle w:val="NoteToTenderers-ASDEFCON"/>
      </w:pPr>
      <w:r w:rsidRPr="00616E66">
        <w:t xml:space="preserve">Note to tenderers:  The amount of Incentive Payments payable under any resultant Contract will be </w:t>
      </w:r>
      <w:r w:rsidR="008E09A1">
        <w:fldChar w:fldCharType="begin">
          <w:ffData>
            <w:name w:val="Text5"/>
            <w:enabled/>
            <w:calcOnExit w:val="0"/>
            <w:textInput>
              <w:default w:val="[…INSERT AMOUNT AS A PERCENTAGE OF CONTRACT PRICE…]"/>
            </w:textInput>
          </w:ffData>
        </w:fldChar>
      </w:r>
      <w:r w:rsidR="008E09A1">
        <w:instrText xml:space="preserve"> </w:instrText>
      </w:r>
      <w:bookmarkStart w:id="90" w:name="Text5"/>
      <w:r w:rsidR="008E09A1">
        <w:instrText xml:space="preserve">FORMTEXT </w:instrText>
      </w:r>
      <w:r w:rsidR="008E09A1">
        <w:fldChar w:fldCharType="separate"/>
      </w:r>
      <w:r w:rsidR="008E09A1">
        <w:rPr>
          <w:noProof/>
        </w:rPr>
        <w:t>[…INSERT AMOUNT AS A PERCENTAGE OF CONTRACT PRICE…]</w:t>
      </w:r>
      <w:r w:rsidR="008E09A1">
        <w:fldChar w:fldCharType="end"/>
      </w:r>
      <w:bookmarkEnd w:id="90"/>
      <w:r w:rsidRPr="00616E66">
        <w:t>.</w:t>
      </w:r>
    </w:p>
    <w:p w14:paraId="4C2059AB" w14:textId="77777777" w:rsidR="00FE57E8" w:rsidRPr="00616E66" w:rsidRDefault="00FE57E8" w:rsidP="00FE57E8">
      <w:pPr>
        <w:pStyle w:val="ATTANNLV2-ASDEFCON"/>
      </w:pPr>
      <w:r w:rsidRPr="00616E66">
        <w:t>Tenderers are to provide the following details in relation to the Incentive Payment provisions:</w:t>
      </w:r>
    </w:p>
    <w:p w14:paraId="101CCC1E" w14:textId="31DE797A" w:rsidR="00FE57E8" w:rsidRPr="00616E66" w:rsidRDefault="00FE57E8" w:rsidP="00FE57E8">
      <w:pPr>
        <w:pStyle w:val="ATTANNLV3-ASDEFCON"/>
      </w:pPr>
      <w:r w:rsidRPr="00616E66">
        <w:t xml:space="preserve">acceptability or otherwise of any assessment periods, KPIs and weightings proposed by the Commonwealth </w:t>
      </w:r>
      <w:r>
        <w:t xml:space="preserve">in clause </w:t>
      </w:r>
      <w:r w:rsidRPr="00A807E7">
        <w:t>10</w:t>
      </w:r>
      <w:r>
        <w:t xml:space="preserve"> of</w:t>
      </w:r>
      <w:r w:rsidRPr="00616E66">
        <w:t xml:space="preserve"> Attachment B to the draft </w:t>
      </w:r>
      <w:r w:rsidR="003A3652">
        <w:t>Contract</w:t>
      </w:r>
      <w:r w:rsidR="003A3652" w:rsidRPr="00616E66">
        <w:t xml:space="preserve"> </w:t>
      </w:r>
      <w:r w:rsidRPr="00616E66">
        <w:t>(if any); and</w:t>
      </w:r>
    </w:p>
    <w:p w14:paraId="3BCF49F4" w14:textId="77777777" w:rsidR="00FE57E8" w:rsidRPr="00616E66" w:rsidRDefault="00FE57E8" w:rsidP="00FE57E8">
      <w:pPr>
        <w:pStyle w:val="ATTANNLV3-ASDEFCON"/>
      </w:pPr>
      <w:proofErr w:type="gramStart"/>
      <w:r w:rsidRPr="00616E66">
        <w:t>the</w:t>
      </w:r>
      <w:proofErr w:type="gramEnd"/>
      <w:r w:rsidRPr="00616E66">
        <w:t xml:space="preserve"> tenderer’s proposed assessment periods, KPIs and weightings, if applicable.</w:t>
      </w:r>
    </w:p>
    <w:p w14:paraId="0A63DA59" w14:textId="77777777" w:rsidR="00F1222F" w:rsidRDefault="00F1222F" w:rsidP="004D6562">
      <w:pPr>
        <w:sectPr w:rsidR="00F1222F" w:rsidSect="00245180">
          <w:headerReference w:type="default" r:id="rId41"/>
          <w:footerReference w:type="default" r:id="rId42"/>
          <w:pgSz w:w="11907" w:h="16840" w:code="9"/>
          <w:pgMar w:top="1304" w:right="1417" w:bottom="907" w:left="1417" w:header="567" w:footer="567" w:gutter="0"/>
          <w:pgNumType w:start="1"/>
          <w:cols w:space="720"/>
          <w:docGrid w:linePitch="272"/>
        </w:sectPr>
      </w:pPr>
    </w:p>
    <w:p w14:paraId="5BBF1F76" w14:textId="77777777" w:rsidR="00F1222F" w:rsidRPr="00616E66" w:rsidRDefault="00F1222F" w:rsidP="00F1222F">
      <w:pPr>
        <w:pStyle w:val="ASDEFCONTitle"/>
      </w:pPr>
      <w:bookmarkStart w:id="91" w:name="_Ref525125481"/>
      <w:bookmarkStart w:id="92" w:name="_Toc99884532"/>
      <w:r w:rsidRPr="00616E66">
        <w:lastRenderedPageBreak/>
        <w:t xml:space="preserve">PROJECT </w:t>
      </w:r>
      <w:r>
        <w:t>Strategies and Experience</w:t>
      </w:r>
      <w:r w:rsidRPr="00616E66">
        <w:t xml:space="preserve"> (CORE)</w:t>
      </w:r>
    </w:p>
    <w:p w14:paraId="4E26D047" w14:textId="77777777" w:rsidR="00F1222F" w:rsidRDefault="00F1222F" w:rsidP="005D2C02">
      <w:pPr>
        <w:pStyle w:val="ATTANNLV1-ASDEFCON"/>
        <w:numPr>
          <w:ilvl w:val="0"/>
          <w:numId w:val="73"/>
        </w:numPr>
      </w:pPr>
      <w:r>
        <w:t>Project Strategy (CORE)</w:t>
      </w:r>
    </w:p>
    <w:p w14:paraId="30F7E05A" w14:textId="37A41CF8" w:rsidR="007D1E59" w:rsidRDefault="007D1E59" w:rsidP="007D1E59">
      <w:pPr>
        <w:pStyle w:val="NoteToDrafters-ASDEFCON"/>
      </w:pPr>
      <w:r>
        <w:t>Note to drafters: Strategies describe the</w:t>
      </w:r>
      <w:r w:rsidR="005D2C02">
        <w:t xml:space="preserve"> tenderer’s</w:t>
      </w:r>
      <w:r>
        <w:t xml:space="preserve"> approach to </w:t>
      </w:r>
      <w:r w:rsidR="005D2C02">
        <w:t>delivering the draft</w:t>
      </w:r>
      <w:r>
        <w:t xml:space="preserve"> Contract.  Strategies </w:t>
      </w:r>
      <w:r w:rsidR="005D2C02">
        <w:t>are requested instead of</w:t>
      </w:r>
      <w:r>
        <w:t xml:space="preserve"> draft plans.  </w:t>
      </w:r>
      <w:r w:rsidR="005D2C02">
        <w:t>P</w:t>
      </w:r>
      <w:r>
        <w:t xml:space="preserve">lans </w:t>
      </w:r>
      <w:r w:rsidR="005D2C02">
        <w:t>can require certain content and a level of detail not necessary for evaluation purposes</w:t>
      </w:r>
      <w:r>
        <w:t>.</w:t>
      </w:r>
    </w:p>
    <w:p w14:paraId="42110889" w14:textId="4810C8FD" w:rsidR="00F1222F" w:rsidRDefault="00F1222F" w:rsidP="00F1222F">
      <w:pPr>
        <w:pStyle w:val="NoteToTenderers-ASDEFCON"/>
      </w:pPr>
      <w:r>
        <w:t xml:space="preserve">Note to tenderers:  Tenderers are to </w:t>
      </w:r>
      <w:r w:rsidR="00BE4425">
        <w:t>include</w:t>
      </w:r>
      <w:r>
        <w:t xml:space="preserve"> a concise </w:t>
      </w:r>
      <w:r w:rsidR="00BE4425">
        <w:t xml:space="preserve">description </w:t>
      </w:r>
      <w:r>
        <w:t xml:space="preserve">of how the tenderer proposes to undertake the scope of work under any resultant Contract.  Strategies should </w:t>
      </w:r>
      <w:r w:rsidR="00BE4425">
        <w:t xml:space="preserve">be </w:t>
      </w:r>
      <w:r>
        <w:t xml:space="preserve">specific </w:t>
      </w:r>
      <w:r w:rsidR="00BE4425">
        <w:t xml:space="preserve">to the draft Contract </w:t>
      </w:r>
      <w:r>
        <w:t xml:space="preserve">and not </w:t>
      </w:r>
      <w:r w:rsidR="00BE4425">
        <w:t xml:space="preserve">contain generic background or </w:t>
      </w:r>
      <w:r>
        <w:t xml:space="preserve">marketing </w:t>
      </w:r>
      <w:r w:rsidR="00BE4425">
        <w:t>material</w:t>
      </w:r>
      <w:r>
        <w:t>.</w:t>
      </w:r>
    </w:p>
    <w:p w14:paraId="22815A52" w14:textId="3130AC1E" w:rsidR="00F1222F" w:rsidRDefault="00F1222F" w:rsidP="00F1222F">
      <w:pPr>
        <w:pStyle w:val="NoteToTenderers-ASDEFCON"/>
      </w:pPr>
      <w:r>
        <w:t xml:space="preserve">Strategies will </w:t>
      </w:r>
      <w:r w:rsidR="00BE4425">
        <w:t>in</w:t>
      </w:r>
      <w:r>
        <w:t xml:space="preserve">form plans and other </w:t>
      </w:r>
      <w:r w:rsidR="00BE4425">
        <w:t>data items to be drafted</w:t>
      </w:r>
      <w:r>
        <w:t xml:space="preserve"> pre-contract or under any resultant Contract.</w:t>
      </w:r>
      <w:r w:rsidR="00BE4425">
        <w:t xml:space="preserve">  Tenderers are not required to submit draft management plans.</w:t>
      </w:r>
    </w:p>
    <w:p w14:paraId="5772BA81" w14:textId="1B1A4647" w:rsidR="00F1222F" w:rsidRDefault="00F1222F" w:rsidP="00F1222F">
      <w:pPr>
        <w:pStyle w:val="NoteToTenderers-ASDEFCON"/>
      </w:pPr>
      <w:r>
        <w:t xml:space="preserve">Strategies should </w:t>
      </w:r>
      <w:r w:rsidR="00BE4425">
        <w:t>reflect the</w:t>
      </w:r>
      <w:r>
        <w:t xml:space="preserve"> application of </w:t>
      </w:r>
      <w:r w:rsidR="00BE4425">
        <w:t xml:space="preserve">a </w:t>
      </w:r>
      <w:r>
        <w:t xml:space="preserve">tenderer’s standard procedures.  </w:t>
      </w:r>
      <w:r w:rsidR="00BE4425">
        <w:t xml:space="preserve">If those </w:t>
      </w:r>
      <w:r>
        <w:t xml:space="preserve">procedures are </w:t>
      </w:r>
      <w:r w:rsidR="00BE4425">
        <w:t>essential to</w:t>
      </w:r>
      <w:r>
        <w:t xml:space="preserve"> understanding a </w:t>
      </w:r>
      <w:r w:rsidR="000C0AAE">
        <w:t>strategy</w:t>
      </w:r>
      <w:r>
        <w:t xml:space="preserve">, they should be referenced in the </w:t>
      </w:r>
      <w:r w:rsidR="000C0AAE">
        <w:t xml:space="preserve">strategy </w:t>
      </w:r>
      <w:r>
        <w:t xml:space="preserve">and provided </w:t>
      </w:r>
      <w:r w:rsidR="00283DB7">
        <w:t xml:space="preserve">with the tender, </w:t>
      </w:r>
      <w:r>
        <w:t xml:space="preserve">in </w:t>
      </w:r>
      <w:r w:rsidR="00283DB7">
        <w:t xml:space="preserve">a </w:t>
      </w:r>
      <w:r>
        <w:t xml:space="preserve">data pack.  </w:t>
      </w:r>
      <w:r w:rsidR="000C0AAE">
        <w:t>Note that</w:t>
      </w:r>
      <w:r>
        <w:t xml:space="preserve"> the Commonwealth will only </w:t>
      </w:r>
      <w:r w:rsidR="00283DB7">
        <w:t>evaluate the</w:t>
      </w:r>
      <w:r>
        <w:t xml:space="preserve"> </w:t>
      </w:r>
      <w:r w:rsidR="000C0AAE">
        <w:t>strategies</w:t>
      </w:r>
      <w:r w:rsidR="00283DB7">
        <w:t>,</w:t>
      </w:r>
      <w:r>
        <w:t xml:space="preserve"> no</w:t>
      </w:r>
      <w:r w:rsidR="00283DB7">
        <w:t>t any</w:t>
      </w:r>
      <w:r>
        <w:t xml:space="preserve"> additional </w:t>
      </w:r>
      <w:r w:rsidR="00283DB7">
        <w:t xml:space="preserve">content that may be included </w:t>
      </w:r>
      <w:r>
        <w:t xml:space="preserve">in </w:t>
      </w:r>
      <w:r w:rsidR="00283DB7">
        <w:t xml:space="preserve">standard </w:t>
      </w:r>
      <w:r>
        <w:t>procedures.</w:t>
      </w:r>
    </w:p>
    <w:p w14:paraId="6769C1F9" w14:textId="583A7196" w:rsidR="00F1222F" w:rsidRDefault="00F1222F" w:rsidP="00F1222F">
      <w:pPr>
        <w:pStyle w:val="NoteToDrafters-ASDEFCON"/>
      </w:pPr>
      <w:r>
        <w:t>Note to drafters:  The</w:t>
      </w:r>
      <w:r w:rsidR="00283DB7">
        <w:t xml:space="preserve"> sum </w:t>
      </w:r>
      <w:r>
        <w:t xml:space="preserve">of </w:t>
      </w:r>
      <w:r w:rsidR="00283DB7">
        <w:t xml:space="preserve">the </w:t>
      </w:r>
      <w:r>
        <w:t xml:space="preserve">recommended pages for all </w:t>
      </w:r>
      <w:r w:rsidR="000C0AAE">
        <w:t>strategies</w:t>
      </w:r>
      <w:r w:rsidR="00FE0AE6">
        <w:t xml:space="preserve"> is to be calculated once notes to tenderers for individual strategies have been tailored</w:t>
      </w:r>
      <w:r w:rsidR="00283DB7">
        <w:t>. A higher maximum (</w:t>
      </w:r>
      <w:proofErr w:type="spellStart"/>
      <w:r w:rsidR="00FE0AE6">
        <w:t>eg</w:t>
      </w:r>
      <w:proofErr w:type="spellEnd"/>
      <w:r w:rsidR="00FE0AE6">
        <w:t xml:space="preserve">, add another </w:t>
      </w:r>
      <w:r w:rsidR="00283DB7">
        <w:t>10 pages)</w:t>
      </w:r>
      <w:r>
        <w:t xml:space="preserve"> </w:t>
      </w:r>
      <w:r w:rsidR="00283DB7">
        <w:t xml:space="preserve">allows for some </w:t>
      </w:r>
      <w:r>
        <w:t xml:space="preserve">flexibility.  If changing </w:t>
      </w:r>
      <w:r w:rsidR="00283DB7">
        <w:t xml:space="preserve">a strategy </w:t>
      </w:r>
      <w:r w:rsidR="00FE57AD">
        <w:t xml:space="preserve">(or if a strategy is removed), update </w:t>
      </w:r>
      <w:r>
        <w:t xml:space="preserve">the total number of pages </w:t>
      </w:r>
      <w:r w:rsidR="00FE57AD">
        <w:t>in t</w:t>
      </w:r>
      <w:r>
        <w:t xml:space="preserve">he </w:t>
      </w:r>
      <w:r w:rsidR="00FE57AD">
        <w:t xml:space="preserve">following </w:t>
      </w:r>
      <w:r>
        <w:t>note to tenderers.</w:t>
      </w:r>
    </w:p>
    <w:p w14:paraId="381AC658" w14:textId="7FDE781F" w:rsidR="00F1222F" w:rsidRDefault="00FE57AD" w:rsidP="00F1222F">
      <w:pPr>
        <w:pStyle w:val="NoteToTenderers-ASDEFCON"/>
      </w:pPr>
      <w:r>
        <w:t xml:space="preserve">The total number of pages for all of the tendered Strategies should </w:t>
      </w:r>
      <w:r w:rsidRPr="00CE35D6">
        <w:t xml:space="preserve">not exceed </w:t>
      </w:r>
      <w:r w:rsidR="00FE0AE6" w:rsidRPr="0026764E">
        <w:rPr>
          <w:noProof/>
        </w:rPr>
        <w:fldChar w:fldCharType="begin">
          <w:ffData>
            <w:name w:val=""/>
            <w:enabled/>
            <w:calcOnExit w:val="0"/>
            <w:textInput>
              <w:default w:val="[... DRAFTER TO INSERT, EG, 70 - 110 ...]"/>
            </w:textInput>
          </w:ffData>
        </w:fldChar>
      </w:r>
      <w:r w:rsidR="00FE0AE6" w:rsidRPr="0026764E">
        <w:rPr>
          <w:noProof/>
        </w:rPr>
        <w:instrText xml:space="preserve"> FORMTEXT </w:instrText>
      </w:r>
      <w:r w:rsidR="00FE0AE6" w:rsidRPr="0026764E">
        <w:rPr>
          <w:noProof/>
        </w:rPr>
      </w:r>
      <w:r w:rsidR="00FE0AE6" w:rsidRPr="0026764E">
        <w:rPr>
          <w:noProof/>
        </w:rPr>
        <w:fldChar w:fldCharType="separate"/>
      </w:r>
      <w:r w:rsidR="00FE0AE6" w:rsidRPr="0026764E">
        <w:rPr>
          <w:noProof/>
        </w:rPr>
        <w:t>[... DRAFTER TO INSERT, EG, 70 - 110 ...]</w:t>
      </w:r>
      <w:r w:rsidR="00FE0AE6" w:rsidRPr="0026764E">
        <w:rPr>
          <w:noProof/>
        </w:rPr>
        <w:fldChar w:fldCharType="end"/>
      </w:r>
      <w:r>
        <w:t xml:space="preserve"> pages (A4 size or equivalent).  </w:t>
      </w:r>
      <w:r w:rsidR="00595B7D">
        <w:t xml:space="preserve">The </w:t>
      </w:r>
      <w:r w:rsidR="00F1222F">
        <w:t xml:space="preserve">recommended number of pages </w:t>
      </w:r>
      <w:r>
        <w:t>per</w:t>
      </w:r>
      <w:r w:rsidR="00F1222F">
        <w:t xml:space="preserve"> </w:t>
      </w:r>
      <w:r>
        <w:t>strategy excludes ‘summary graphics’,</w:t>
      </w:r>
      <w:r w:rsidRPr="00FE57AD">
        <w:t xml:space="preserve"> </w:t>
      </w:r>
      <w:r>
        <w:t>organisational and relationship diagrams,</w:t>
      </w:r>
      <w:r w:rsidRPr="005033D9">
        <w:t xml:space="preserve"> </w:t>
      </w:r>
      <w:r>
        <w:t>and any information that is explicitly excluded</w:t>
      </w:r>
      <w:r w:rsidR="00F1222F">
        <w:t>.  Whe</w:t>
      </w:r>
      <w:r>
        <w:t>n requested,</w:t>
      </w:r>
      <w:r w:rsidR="00F1222F">
        <w:t xml:space="preserve"> ‘summary graphic</w:t>
      </w:r>
      <w:r>
        <w:t>s</w:t>
      </w:r>
      <w:r w:rsidR="00F1222F">
        <w:t>’ may be presented on a single A3 or A2 sized page prepared in the tenderer’s format</w:t>
      </w:r>
      <w:r>
        <w:t>,</w:t>
      </w:r>
      <w:r w:rsidR="00F1222F">
        <w:t xml:space="preserve"> but should be printable by the Commonwealth without specialised software (</w:t>
      </w:r>
      <w:proofErr w:type="spellStart"/>
      <w:r w:rsidR="00F1222F">
        <w:t>eg</w:t>
      </w:r>
      <w:proofErr w:type="spellEnd"/>
      <w:r w:rsidR="00F1222F">
        <w:t xml:space="preserve">, </w:t>
      </w:r>
      <w:r>
        <w:t xml:space="preserve">a searchable and printable </w:t>
      </w:r>
      <w:r w:rsidR="00F1222F">
        <w:t xml:space="preserve">PDF is </w:t>
      </w:r>
      <w:r w:rsidR="000C0AAE">
        <w:t>suitable</w:t>
      </w:r>
      <w:r w:rsidR="00F1222F">
        <w:t>).</w:t>
      </w:r>
    </w:p>
    <w:p w14:paraId="7637F28F" w14:textId="77777777" w:rsidR="00F1222F" w:rsidRPr="001D0D97" w:rsidRDefault="00F1222F" w:rsidP="00F1222F">
      <w:pPr>
        <w:pStyle w:val="ASDEFCONNormal"/>
        <w:rPr>
          <w:bCs/>
        </w:rPr>
      </w:pPr>
      <w:r w:rsidRPr="00E10F2E">
        <w:rPr>
          <w:b/>
          <w:bCs/>
        </w:rPr>
        <w:t>Overall Project</w:t>
      </w:r>
      <w:r>
        <w:rPr>
          <w:b/>
          <w:bCs/>
        </w:rPr>
        <w:t xml:space="preserve"> </w:t>
      </w:r>
      <w:r w:rsidRPr="00E10F2E">
        <w:rPr>
          <w:b/>
          <w:bCs/>
        </w:rPr>
        <w:t>Strategy</w:t>
      </w:r>
    </w:p>
    <w:p w14:paraId="168D3427" w14:textId="653D46C0" w:rsidR="007D1E59" w:rsidRDefault="007D1E59" w:rsidP="007D1E59">
      <w:pPr>
        <w:pStyle w:val="NoteToDrafters-ASDEFCON"/>
      </w:pPr>
      <w:r>
        <w:t xml:space="preserve">Note to drafters:  The </w:t>
      </w:r>
      <w:r w:rsidR="00595B7D">
        <w:t>Overall Project Strategy</w:t>
      </w:r>
      <w:r>
        <w:t xml:space="preserve"> will inform the Project Management Plan and related plans</w:t>
      </w:r>
      <w:r w:rsidR="00595B7D">
        <w:t xml:space="preserve"> of</w:t>
      </w:r>
      <w:r>
        <w:t xml:space="preserve"> any resultant Contract.  DO NOT request draft plans related to this requirement.</w:t>
      </w:r>
    </w:p>
    <w:p w14:paraId="5B615AEC" w14:textId="550CB125" w:rsidR="00F1222F" w:rsidRDefault="00F1222F" w:rsidP="005157C8">
      <w:pPr>
        <w:pStyle w:val="NoteToTenderers-ASDEFCON"/>
      </w:pPr>
      <w:r w:rsidRPr="00A10F59">
        <w:t>Note to tenderers:</w:t>
      </w:r>
      <w:r>
        <w:t xml:space="preserve"> </w:t>
      </w:r>
      <w:r w:rsidRPr="00A10F59">
        <w:t xml:space="preserve"> </w:t>
      </w:r>
      <w:r>
        <w:t>Th</w:t>
      </w:r>
      <w:r w:rsidR="00595B7D">
        <w:t>e ‘overall project</w:t>
      </w:r>
      <w:r>
        <w:t xml:space="preserve"> strategy</w:t>
      </w:r>
      <w:r w:rsidR="00595B7D">
        <w:t>’</w:t>
      </w:r>
      <w:r>
        <w:t xml:space="preserve"> </w:t>
      </w:r>
      <w:r w:rsidR="00595B7D">
        <w:t>should</w:t>
      </w:r>
      <w:r>
        <w:t xml:space="preserve"> provide context for all members of the </w:t>
      </w:r>
      <w:r w:rsidR="00595B7D">
        <w:t xml:space="preserve">Commonwealth </w:t>
      </w:r>
      <w:r>
        <w:t>evaluation team</w:t>
      </w:r>
      <w:r w:rsidR="00595B7D">
        <w:t>,</w:t>
      </w:r>
      <w:r>
        <w:t xml:space="preserve"> </w:t>
      </w:r>
      <w:r w:rsidR="00595B7D">
        <w:t>without the need</w:t>
      </w:r>
      <w:r>
        <w:t xml:space="preserve"> for</w:t>
      </w:r>
      <w:r w:rsidRPr="009765A3">
        <w:t xml:space="preserve"> </w:t>
      </w:r>
      <w:r w:rsidR="00595B7D">
        <w:t xml:space="preserve">deep specialist knowledge of </w:t>
      </w:r>
      <w:r w:rsidR="000C0AAE">
        <w:t xml:space="preserve">particular </w:t>
      </w:r>
      <w:r>
        <w:t xml:space="preserve">disciplines.  </w:t>
      </w:r>
      <w:r w:rsidRPr="00A10F59">
        <w:t xml:space="preserve">The recommended </w:t>
      </w:r>
      <w:r>
        <w:t xml:space="preserve">number of </w:t>
      </w:r>
      <w:r w:rsidRPr="00A10F59">
        <w:t>page</w:t>
      </w:r>
      <w:r>
        <w:t>s</w:t>
      </w:r>
      <w:r w:rsidRPr="00A10F59">
        <w:t xml:space="preserve"> for this </w:t>
      </w:r>
      <w:r w:rsidR="00595B7D" w:rsidRPr="00A10F59">
        <w:t xml:space="preserve">strategy </w:t>
      </w:r>
      <w:r w:rsidRPr="00A66274">
        <w:t xml:space="preserve">is </w:t>
      </w:r>
      <w:r w:rsidR="00595B7D">
        <w:fldChar w:fldCharType="begin">
          <w:ffData>
            <w:name w:val=""/>
            <w:enabled/>
            <w:calcOnExit w:val="0"/>
            <w:textInput>
              <w:default w:val="[... DRAFTER TO INSERT, EG, 20 - 30 ...]"/>
            </w:textInput>
          </w:ffData>
        </w:fldChar>
      </w:r>
      <w:r w:rsidR="00595B7D">
        <w:instrText xml:space="preserve"> FORMTEXT </w:instrText>
      </w:r>
      <w:r w:rsidR="00595B7D">
        <w:fldChar w:fldCharType="separate"/>
      </w:r>
      <w:r w:rsidR="00595B7D">
        <w:rPr>
          <w:noProof/>
        </w:rPr>
        <w:t>[... DRAFTER TO INSERT, EG, 20 - 30 ...]</w:t>
      </w:r>
      <w:r w:rsidR="00595B7D">
        <w:fldChar w:fldCharType="end"/>
      </w:r>
      <w:r>
        <w:t xml:space="preserve"> </w:t>
      </w:r>
      <w:r w:rsidRPr="00A66274">
        <w:t>pages</w:t>
      </w:r>
      <w:r w:rsidR="00595B7D">
        <w:t xml:space="preserve"> (not including any copies of certificates and accreditations supporting clause</w:t>
      </w:r>
      <w:r w:rsidR="00A2162B">
        <w:t xml:space="preserve"> </w:t>
      </w:r>
      <w:r w:rsidR="00A2162B">
        <w:fldChar w:fldCharType="begin"/>
      </w:r>
      <w:r w:rsidR="00A2162B">
        <w:instrText xml:space="preserve"> REF _Ref165527014 \w \h </w:instrText>
      </w:r>
      <w:r w:rsidR="00A2162B">
        <w:fldChar w:fldCharType="separate"/>
      </w:r>
      <w:r w:rsidR="00643D62">
        <w:t>1.1k</w:t>
      </w:r>
      <w:r w:rsidR="00A2162B">
        <w:fldChar w:fldCharType="end"/>
      </w:r>
      <w:r w:rsidR="00595B7D">
        <w:t>)</w:t>
      </w:r>
      <w:r w:rsidRPr="00A10F59">
        <w:t>.</w:t>
      </w:r>
    </w:p>
    <w:p w14:paraId="40E9FD0E" w14:textId="1C0BAF61" w:rsidR="00F1222F" w:rsidRDefault="00F1222F" w:rsidP="00542A57">
      <w:pPr>
        <w:pStyle w:val="ATTANNLV2-ASDEFCON"/>
      </w:pPr>
      <w:bookmarkStart w:id="93" w:name="_Ref434817689"/>
      <w:r>
        <w:t>Tenderers are to describe the overall project strategy to deliver the Supplies and to meet the other requirements of any resultant Contract</w:t>
      </w:r>
      <w:r w:rsidR="00FD7220">
        <w:t>.</w:t>
      </w:r>
      <w:r>
        <w:t xml:space="preserve"> </w:t>
      </w:r>
      <w:r w:rsidR="00FD7220">
        <w:t>The overall project strategy shall</w:t>
      </w:r>
      <w:r>
        <w:t>:</w:t>
      </w:r>
      <w:bookmarkEnd w:id="93"/>
    </w:p>
    <w:p w14:paraId="6B9DDC72" w14:textId="5CE8B136" w:rsidR="00F1222F" w:rsidRDefault="00FD7220" w:rsidP="00542A57">
      <w:pPr>
        <w:pStyle w:val="ATTANNLV3-ASDEFCON"/>
      </w:pPr>
      <w:r>
        <w:t xml:space="preserve">Contain </w:t>
      </w:r>
      <w:r w:rsidR="00F1222F">
        <w:t xml:space="preserve">a summary graphic, showing how the tenderer plans to conduct the program of work defined in the draft </w:t>
      </w:r>
      <w:r w:rsidR="00435100">
        <w:t>Statement of Work (</w:t>
      </w:r>
      <w:r w:rsidR="00F1222F">
        <w:t>SOW</w:t>
      </w:r>
      <w:r w:rsidR="00435100">
        <w:t>)</w:t>
      </w:r>
      <w:r w:rsidR="00F1222F">
        <w:t>, including:</w:t>
      </w:r>
    </w:p>
    <w:p w14:paraId="221F03DE" w14:textId="77777777" w:rsidR="00F1222F" w:rsidRDefault="00F1222F" w:rsidP="00542A57">
      <w:pPr>
        <w:pStyle w:val="ATTANNLV4-ASDEFCON"/>
      </w:pPr>
      <w:r>
        <w:t>major work streams (</w:t>
      </w:r>
      <w:proofErr w:type="spellStart"/>
      <w:r>
        <w:t>eg</w:t>
      </w:r>
      <w:proofErr w:type="spellEnd"/>
      <w:r>
        <w:t>, closely coupled sets of activities to produce the required solution(s)) and draft Contract phases; and</w:t>
      </w:r>
    </w:p>
    <w:p w14:paraId="1AE41845" w14:textId="77777777" w:rsidR="00F1222F" w:rsidRDefault="00F1222F" w:rsidP="00542A57">
      <w:pPr>
        <w:pStyle w:val="ATTANNLV4-ASDEFCON"/>
      </w:pPr>
      <w:r>
        <w:t>key activities and Milestones, including Mandated System Reviews (MSRs);</w:t>
      </w:r>
    </w:p>
    <w:p w14:paraId="3B83C085" w14:textId="434744B0" w:rsidR="00F1222F" w:rsidRDefault="00133E55" w:rsidP="00542A57">
      <w:pPr>
        <w:pStyle w:val="ATTANNLV3-ASDEFCON"/>
      </w:pPr>
      <w:r>
        <w:t xml:space="preserve">include </w:t>
      </w:r>
      <w:r w:rsidR="00F1222F">
        <w:t>a summary of each key activity and Milestone in the summary graphic, including:</w:t>
      </w:r>
    </w:p>
    <w:p w14:paraId="487D83A9" w14:textId="77777777" w:rsidR="00F1222F" w:rsidRDefault="00F1222F" w:rsidP="00542A57">
      <w:pPr>
        <w:pStyle w:val="ATTANNLV4-ASDEFCON"/>
      </w:pPr>
      <w:r>
        <w:t>a brief description of the scope of work;</w:t>
      </w:r>
    </w:p>
    <w:p w14:paraId="1230BFF7" w14:textId="3BC181B7" w:rsidR="00F1222F" w:rsidRDefault="00F1222F" w:rsidP="00542A57">
      <w:pPr>
        <w:pStyle w:val="ATTANNLV4-ASDEFCON"/>
      </w:pPr>
      <w:r w:rsidRPr="007B425A">
        <w:t>entry and exit criteria</w:t>
      </w:r>
      <w:r>
        <w:t xml:space="preserve"> and dependencies on the Commonwealth and Associated Parties</w:t>
      </w:r>
      <w:r w:rsidR="00133E55">
        <w:t>, where these add to or vary from Attachment C of the draft Contract</w:t>
      </w:r>
      <w:r>
        <w:t>; and</w:t>
      </w:r>
    </w:p>
    <w:p w14:paraId="73412AD6" w14:textId="77777777" w:rsidR="00F1222F" w:rsidRDefault="00F1222F" w:rsidP="00542A57">
      <w:pPr>
        <w:pStyle w:val="ATTANNLV4-ASDEFCON"/>
      </w:pPr>
      <w:r>
        <w:t>any significant assumptions, limitations and constraints;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3"/>
      </w:tblGrid>
      <w:tr w:rsidR="00F1222F" w14:paraId="64C8B3A6" w14:textId="77777777" w:rsidTr="00F1222F">
        <w:tc>
          <w:tcPr>
            <w:tcW w:w="9073" w:type="dxa"/>
            <w:shd w:val="clear" w:color="auto" w:fill="auto"/>
          </w:tcPr>
          <w:p w14:paraId="26155838" w14:textId="76DDE018" w:rsidR="00F1222F" w:rsidRDefault="00F1222F" w:rsidP="00545C4B">
            <w:pPr>
              <w:pStyle w:val="ASDEFCONOption"/>
            </w:pPr>
            <w:r>
              <w:lastRenderedPageBreak/>
              <w:t>Option:  If complex design and development is expected, include the following clause for cross-discipline co-ordination.</w:t>
            </w:r>
          </w:p>
          <w:p w14:paraId="1BE61538" w14:textId="4030747E" w:rsidR="00F1222F" w:rsidRDefault="00996E89" w:rsidP="00133E55">
            <w:pPr>
              <w:pStyle w:val="ATTANNLV3-ASDEFCON"/>
            </w:pPr>
            <w:r>
              <w:t>d</w:t>
            </w:r>
            <w:r w:rsidR="00133E55">
              <w:t xml:space="preserve">escribe </w:t>
            </w:r>
            <w:r w:rsidR="00F1222F" w:rsidRPr="00655FA8">
              <w:t>the strategy for integrating the effort and out</w:t>
            </w:r>
            <w:r w:rsidR="00133E55">
              <w:t>put</w:t>
            </w:r>
            <w:r w:rsidR="00F1222F" w:rsidRPr="00655FA8">
              <w:t>s of the various functional discipline</w:t>
            </w:r>
            <w:r w:rsidR="00133E55">
              <w:t>s</w:t>
            </w:r>
            <w:r w:rsidR="00F1222F" w:rsidRPr="00655FA8">
              <w:t xml:space="preserve">, such as engineering, Integrated Logistic Support (ILS), </w:t>
            </w:r>
            <w:r w:rsidR="00133E55" w:rsidRPr="00655FA8">
              <w:t>Configuration Management (CM)</w:t>
            </w:r>
            <w:r w:rsidR="00617003">
              <w:t xml:space="preserve">, </w:t>
            </w:r>
            <w:r w:rsidR="00F1222F" w:rsidRPr="00655FA8">
              <w:t xml:space="preserve">Verification and Validation (V&amp;V), and </w:t>
            </w:r>
            <w:r w:rsidR="00133E55">
              <w:t>Australian Industry Capability (AIC)</w:t>
            </w:r>
            <w:r w:rsidR="00F1222F">
              <w:t>;</w:t>
            </w:r>
          </w:p>
        </w:tc>
      </w:tr>
    </w:tbl>
    <w:p w14:paraId="41531835" w14:textId="77777777" w:rsidR="00997866" w:rsidRDefault="00997866" w:rsidP="00997866">
      <w:pPr>
        <w:pStyle w:val="ASDEFCONOptionSpace"/>
      </w:pPr>
    </w:p>
    <w:p w14:paraId="02A0CAE3" w14:textId="5F8461A6" w:rsidR="00F1222F" w:rsidRPr="00046BAF" w:rsidRDefault="00133E55" w:rsidP="00542A57">
      <w:pPr>
        <w:pStyle w:val="ATTANNLV3-ASDEFCON"/>
      </w:pPr>
      <w:r>
        <w:t xml:space="preserve">contain a </w:t>
      </w:r>
      <w:r w:rsidR="00F1222F">
        <w:t>rationale, descri</w:t>
      </w:r>
      <w:r>
        <w:t>bing</w:t>
      </w:r>
      <w:r w:rsidR="00F1222F">
        <w:t xml:space="preserve"> how the overall project strategy addresses key areas of risk identified in response </w:t>
      </w:r>
      <w:r w:rsidR="00F1222F" w:rsidRPr="00046BAF">
        <w:t>to TDR E-</w:t>
      </w:r>
      <w:r w:rsidR="00F1222F" w:rsidRPr="00046BAF">
        <w:fldChar w:fldCharType="begin"/>
      </w:r>
      <w:r w:rsidR="00F1222F" w:rsidRPr="00046BAF">
        <w:instrText xml:space="preserve"> REF _Ref520875316 \r \h </w:instrText>
      </w:r>
      <w:r w:rsidR="00412EF4" w:rsidRPr="00046BAF">
        <w:instrText xml:space="preserve"> \* MERGEFORMAT </w:instrText>
      </w:r>
      <w:r w:rsidR="00F1222F" w:rsidRPr="00046BAF">
        <w:fldChar w:fldCharType="separate"/>
      </w:r>
      <w:r w:rsidR="00643D62">
        <w:t>6</w:t>
      </w:r>
      <w:r w:rsidR="00F1222F" w:rsidRPr="00046BAF">
        <w:fldChar w:fldCharType="end"/>
      </w:r>
      <w:r w:rsidR="00F1222F" w:rsidRPr="00046BAF">
        <w:t xml:space="preserve"> (</w:t>
      </w:r>
      <w:r w:rsidR="00F1222F" w:rsidRPr="00046BAF">
        <w:fldChar w:fldCharType="begin"/>
      </w:r>
      <w:r w:rsidR="00F1222F" w:rsidRPr="00046BAF">
        <w:instrText xml:space="preserve"> REF _Ref520875323 \h </w:instrText>
      </w:r>
      <w:r w:rsidR="00412EF4" w:rsidRPr="00046BAF">
        <w:instrText xml:space="preserve"> \* MERGEFORMAT </w:instrText>
      </w:r>
      <w:r w:rsidR="00F1222F" w:rsidRPr="00046BAF">
        <w:fldChar w:fldCharType="separate"/>
      </w:r>
      <w:r w:rsidR="00643D62">
        <w:t>Risk</w:t>
      </w:r>
      <w:r w:rsidR="00643D62" w:rsidRPr="00616E66">
        <w:t xml:space="preserve"> </w:t>
      </w:r>
      <w:r w:rsidR="00643D62">
        <w:t>Assessment and Risk Register</w:t>
      </w:r>
      <w:r w:rsidR="00643D62" w:rsidRPr="00616E66">
        <w:t xml:space="preserve"> (Core)</w:t>
      </w:r>
      <w:r w:rsidR="00F1222F" w:rsidRPr="00046BAF">
        <w:fldChar w:fldCharType="end"/>
      </w:r>
      <w:r>
        <w:t xml:space="preserve"> and Risk Register</w:t>
      </w:r>
      <w:r w:rsidR="00F1222F" w:rsidRPr="00046BAF">
        <w:t>);</w:t>
      </w:r>
    </w:p>
    <w:p w14:paraId="6D94294C" w14:textId="7BA2AD00" w:rsidR="00F1222F" w:rsidRDefault="00133E55" w:rsidP="00542A57">
      <w:pPr>
        <w:pStyle w:val="ATTANNLV3-ASDEFCON"/>
      </w:pPr>
      <w:r>
        <w:t xml:space="preserve">describe </w:t>
      </w:r>
      <w:r w:rsidR="00F1222F">
        <w:t xml:space="preserve">the tenderer’s </w:t>
      </w:r>
      <w:r>
        <w:t xml:space="preserve">proposed </w:t>
      </w:r>
      <w:r w:rsidR="00F1222F">
        <w:t>organisational structure for any resultant Contract;</w:t>
      </w:r>
    </w:p>
    <w:p w14:paraId="680149B6" w14:textId="5EA48B32" w:rsidR="00F1222F" w:rsidRDefault="00133E55" w:rsidP="00542A57">
      <w:pPr>
        <w:pStyle w:val="ATTANNLV3-ASDEFCON"/>
      </w:pPr>
      <w:r>
        <w:t>identify</w:t>
      </w:r>
      <w:r w:rsidRPr="00133E55">
        <w:t xml:space="preserve"> </w:t>
      </w:r>
      <w:r>
        <w:t>work</w:t>
      </w:r>
      <w:r w:rsidR="00F1222F">
        <w:t xml:space="preserve"> locations and the strategy for integrating work outcomes from the different locations, including from proposed Subcontractors;</w:t>
      </w:r>
    </w:p>
    <w:p w14:paraId="1475BAB0" w14:textId="73341B16" w:rsidR="00F1222F" w:rsidRDefault="00996E89" w:rsidP="00542A57">
      <w:pPr>
        <w:pStyle w:val="ATTANNLV3-ASDEFCON"/>
      </w:pPr>
      <w:r>
        <w:t xml:space="preserve">describe </w:t>
      </w:r>
      <w:r w:rsidR="00F1222F">
        <w:t xml:space="preserve">the proposed </w:t>
      </w:r>
      <w:r w:rsidR="00F1222F" w:rsidRPr="006E63FF">
        <w:t xml:space="preserve">Subcontracting strategy, appropriately cross-referencing </w:t>
      </w:r>
      <w:r>
        <w:t xml:space="preserve">and limited to </w:t>
      </w:r>
      <w:r w:rsidR="00F1222F" w:rsidRPr="006E63FF">
        <w:t xml:space="preserve">the </w:t>
      </w:r>
      <w:r>
        <w:t>Subcontractors listed</w:t>
      </w:r>
      <w:r w:rsidR="00F1222F" w:rsidRPr="006E63FF">
        <w:t xml:space="preserve"> in response to TDR A-</w:t>
      </w:r>
      <w:r w:rsidR="00E371DE">
        <w:fldChar w:fldCharType="begin"/>
      </w:r>
      <w:r w:rsidR="00E371DE">
        <w:instrText xml:space="preserve"> REF _Ref85729750 \r \h </w:instrText>
      </w:r>
      <w:r w:rsidR="00E371DE">
        <w:fldChar w:fldCharType="separate"/>
      </w:r>
      <w:r w:rsidR="00643D62">
        <w:t>3</w:t>
      </w:r>
      <w:r w:rsidR="00E371DE">
        <w:fldChar w:fldCharType="end"/>
      </w:r>
      <w:r w:rsidR="00E371DE">
        <w:t xml:space="preserve"> </w:t>
      </w:r>
      <w:r w:rsidR="00F1222F" w:rsidRPr="006E63FF">
        <w:t>(Schedule of Proposed Subcontractors), including</w:t>
      </w:r>
      <w:r w:rsidR="00F1222F">
        <w:t>:</w:t>
      </w:r>
    </w:p>
    <w:p w14:paraId="4251302D" w14:textId="152BC980" w:rsidR="00996E89" w:rsidRDefault="00F1222F" w:rsidP="00996E89">
      <w:pPr>
        <w:pStyle w:val="ATTANNLV4-ASDEFCON"/>
      </w:pPr>
      <w:r>
        <w:t xml:space="preserve">identifying </w:t>
      </w:r>
      <w:r w:rsidR="00D83E76">
        <w:t xml:space="preserve">all </w:t>
      </w:r>
      <w:r w:rsidR="00996E89">
        <w:t>relevant</w:t>
      </w:r>
      <w:r>
        <w:t xml:space="preserve"> proposed Subcontracts</w:t>
      </w:r>
      <w:r w:rsidR="00996E89">
        <w:t>,</w:t>
      </w:r>
      <w:r>
        <w:t xml:space="preserve"> </w:t>
      </w:r>
      <w:r w:rsidR="00996E89">
        <w:t>the purpose of</w:t>
      </w:r>
      <w:r w:rsidR="00D83E76">
        <w:t xml:space="preserve"> </w:t>
      </w:r>
      <w:r>
        <w:t>each</w:t>
      </w:r>
      <w:r w:rsidR="00996E89">
        <w:t>,</w:t>
      </w:r>
      <w:r>
        <w:t xml:space="preserve"> </w:t>
      </w:r>
      <w:r w:rsidR="00996E89">
        <w:t>and the</w:t>
      </w:r>
      <w:r w:rsidR="00971178">
        <w:t xml:space="preserve"> proposed Subcontractor</w:t>
      </w:r>
      <w:r w:rsidR="00996E89">
        <w:t xml:space="preserve"> (if known/selected);</w:t>
      </w:r>
    </w:p>
    <w:p w14:paraId="1A9B267A" w14:textId="1ACE8E42" w:rsidR="00971178" w:rsidRDefault="00971178" w:rsidP="00996E89">
      <w:pPr>
        <w:pStyle w:val="ATTANNLV4-ASDEFCON"/>
      </w:pPr>
      <w:r>
        <w:t>identifying which Subcontractor</w:t>
      </w:r>
      <w:r w:rsidR="00996E89">
        <w:t>s</w:t>
      </w:r>
      <w:r>
        <w:t xml:space="preserve"> would be classified as Approved Subcontractor</w:t>
      </w:r>
      <w:r w:rsidR="00996E89">
        <w:t>s</w:t>
      </w:r>
      <w:r>
        <w:t xml:space="preserve"> on the basis of scope of work, including the rationale;</w:t>
      </w:r>
    </w:p>
    <w:p w14:paraId="3D1286BA" w14:textId="68907E9B" w:rsidR="00F1222F" w:rsidRDefault="00F1222F" w:rsidP="00542A57">
      <w:pPr>
        <w:pStyle w:val="ATTANNLV4-ASDEFCON"/>
      </w:pPr>
      <w:r>
        <w:t xml:space="preserve">describing how the work and outcomes for each proposed Approved Subcontract will be integrated into the tenderer’s proposed program of work (including in relation to </w:t>
      </w:r>
      <w:r w:rsidR="006E3AC4">
        <w:t>information sharing and</w:t>
      </w:r>
      <w:r>
        <w:t xml:space="preserve"> processes)</w:t>
      </w:r>
      <w:r w:rsidR="006E3AC4">
        <w:t xml:space="preserve"> – provide information specific to the draft Contract, rather than generic processes for managing Subcontracts</w:t>
      </w:r>
      <w:r>
        <w:t>;</w:t>
      </w:r>
      <w:r w:rsidR="007B5B3E">
        <w:t xml:space="preserve"> and</w:t>
      </w:r>
    </w:p>
    <w:p w14:paraId="17220A41" w14:textId="77777777" w:rsidR="007B5B3E" w:rsidRPr="007B5B3E" w:rsidRDefault="007B5B3E" w:rsidP="007B5B3E">
      <w:pPr>
        <w:pStyle w:val="ATTANNLV4-ASDEFCON"/>
      </w:pPr>
      <w:r w:rsidRPr="007B5B3E">
        <w:t>describing how Cyber Supply Chain security has been addressed through the proposed Subcontracting strategy;</w:t>
      </w:r>
    </w:p>
    <w:p w14:paraId="6B126303" w14:textId="29E9EFE0" w:rsidR="00C12007" w:rsidRDefault="00C12007" w:rsidP="00C12007">
      <w:pPr>
        <w:pStyle w:val="ATTANNLV3-ASDEFCON"/>
      </w:pPr>
      <w:r>
        <w:t xml:space="preserve">describe how </w:t>
      </w:r>
      <w:r w:rsidR="00D60A87">
        <w:t>Transition activities</w:t>
      </w:r>
      <w:r>
        <w:t xml:space="preserve"> would </w:t>
      </w:r>
      <w:r w:rsidR="00D60A87">
        <w:t xml:space="preserve">be </w:t>
      </w:r>
      <w:r>
        <w:t>coordinate</w:t>
      </w:r>
      <w:r w:rsidR="00D60A87">
        <w:t>d</w:t>
      </w:r>
      <w:r>
        <w:t xml:space="preserve"> with, as applicable:</w:t>
      </w:r>
    </w:p>
    <w:p w14:paraId="59B175D5" w14:textId="77777777" w:rsidR="00C12007" w:rsidRDefault="00C12007" w:rsidP="00C12007">
      <w:pPr>
        <w:pStyle w:val="ATTANNLV4-ASDEFCON"/>
      </w:pPr>
      <w:r>
        <w:t>site-installation activities</w:t>
      </w:r>
      <w:r w:rsidRPr="00986375">
        <w:t xml:space="preserve"> </w:t>
      </w:r>
      <w:r>
        <w:t>on Commonwealth Premises;</w:t>
      </w:r>
    </w:p>
    <w:p w14:paraId="080261A5" w14:textId="77777777" w:rsidR="00C12007" w:rsidRDefault="00C12007" w:rsidP="00C12007">
      <w:pPr>
        <w:pStyle w:val="ATTANNLV4-ASDEFCON"/>
      </w:pPr>
      <w:r>
        <w:t>the Acceptance V&amp;V program;</w:t>
      </w:r>
    </w:p>
    <w:p w14:paraId="71E86AD3" w14:textId="7C8D1589" w:rsidR="00C12007" w:rsidRDefault="00C12007" w:rsidP="00C12007">
      <w:pPr>
        <w:pStyle w:val="ATTANNLV4-ASDEFCON"/>
      </w:pPr>
      <w:r>
        <w:t>contracts for in-service support; and</w:t>
      </w:r>
    </w:p>
    <w:p w14:paraId="709589D5" w14:textId="5D3DDC9D" w:rsidR="006E3AC4" w:rsidRDefault="00C12007" w:rsidP="00BB4B60">
      <w:pPr>
        <w:pStyle w:val="ATTANNLV4-ASDEFCON"/>
      </w:pPr>
      <w:r>
        <w:t>the phasing out systems that are superseded by the new Materiel System;</w:t>
      </w:r>
    </w:p>
    <w:p w14:paraId="0AC762B1" w14:textId="2913DBBE" w:rsidR="00F1222F" w:rsidRDefault="006E3AC4" w:rsidP="00542A57">
      <w:pPr>
        <w:pStyle w:val="ATTANNLV3-ASDEFCON"/>
      </w:pPr>
      <w:r>
        <w:t xml:space="preserve">describe </w:t>
      </w:r>
      <w:r w:rsidR="00F1222F">
        <w:t xml:space="preserve">the strategy for acquiring and maintaining the key resources </w:t>
      </w:r>
      <w:r>
        <w:t>(other than Key Persons) needed</w:t>
      </w:r>
      <w:r w:rsidR="00F1222F">
        <w:t xml:space="preserve"> to perform any resultant Contract, including:</w:t>
      </w:r>
    </w:p>
    <w:p w14:paraId="1E21E0F7" w14:textId="589E052E" w:rsidR="00F1222F" w:rsidRDefault="00F1222F" w:rsidP="00542A57">
      <w:pPr>
        <w:pStyle w:val="ATTANNLV4-ASDEFCON"/>
      </w:pPr>
      <w:r>
        <w:t>assumptions and constraints due to other programmed work and future projects;</w:t>
      </w:r>
    </w:p>
    <w:p w14:paraId="14C03435" w14:textId="6C6ADB8C" w:rsidR="00F1222F" w:rsidRDefault="00F1222F" w:rsidP="00542A57">
      <w:pPr>
        <w:pStyle w:val="ATTANNLV4-ASDEFCON"/>
      </w:pPr>
      <w:r>
        <w:t xml:space="preserve">the availability of </w:t>
      </w:r>
      <w:r w:rsidR="006E3AC4">
        <w:t xml:space="preserve">skilled and qualified </w:t>
      </w:r>
      <w:r>
        <w:t>personnel, cross-referencing the response to TDR E-</w:t>
      </w:r>
      <w:r>
        <w:fldChar w:fldCharType="begin"/>
      </w:r>
      <w:r>
        <w:instrText xml:space="preserve"> REF _Ref524095918 \r \h </w:instrText>
      </w:r>
      <w:r>
        <w:fldChar w:fldCharType="separate"/>
      </w:r>
      <w:r w:rsidR="00643D62">
        <w:t>5</w:t>
      </w:r>
      <w:r>
        <w:fldChar w:fldCharType="end"/>
      </w:r>
      <w:r>
        <w:t xml:space="preserve"> (Key Staff Positions)</w:t>
      </w:r>
      <w:r w:rsidR="006E3AC4">
        <w:t xml:space="preserve"> as applicable</w:t>
      </w:r>
      <w:r>
        <w:t>;</w:t>
      </w:r>
    </w:p>
    <w:p w14:paraId="2C9F8BE1" w14:textId="6BE5603A" w:rsidR="00F1222F" w:rsidRDefault="006E3AC4" w:rsidP="00542A57">
      <w:pPr>
        <w:pStyle w:val="ATTANNLV4-ASDEFCON"/>
      </w:pPr>
      <w:r>
        <w:t xml:space="preserve">for </w:t>
      </w:r>
      <w:r w:rsidR="00F1222F">
        <w:t>significant physical resources, including any additional Technical Data, Facilities and ICT infrastructure that have not been included in the list of GFM or GFF offered by the Commonwealth</w:t>
      </w:r>
      <w:r w:rsidR="007D1E59">
        <w:t xml:space="preserve"> as part of this </w:t>
      </w:r>
      <w:r>
        <w:t xml:space="preserve">request for </w:t>
      </w:r>
      <w:r w:rsidR="007D1E59">
        <w:t>tender</w:t>
      </w:r>
      <w:r>
        <w:t>s</w:t>
      </w:r>
      <w:r w:rsidR="00F1222F">
        <w:t>; and</w:t>
      </w:r>
    </w:p>
    <w:p w14:paraId="7FC5FA2C" w14:textId="1D9E8EE5" w:rsidR="00F1222F" w:rsidRDefault="00F1222F" w:rsidP="00542A57">
      <w:pPr>
        <w:pStyle w:val="ATTANNLV4-ASDEFCON"/>
      </w:pPr>
      <w:r>
        <w:t>any other significant resource requirements (</w:t>
      </w:r>
      <w:proofErr w:type="spellStart"/>
      <w:r>
        <w:t>eg</w:t>
      </w:r>
      <w:proofErr w:type="spellEnd"/>
      <w:r>
        <w:t>, Technical Data rights, Software development environment);</w:t>
      </w:r>
    </w:p>
    <w:p w14:paraId="1DB34D3B" w14:textId="77777777" w:rsidR="003C0888" w:rsidRDefault="003C0888" w:rsidP="00BB4B60">
      <w:pPr>
        <w:pStyle w:val="NoteToDrafters-ASDEFCON"/>
      </w:pPr>
      <w:r>
        <w:t>Note to drafters: I</w:t>
      </w:r>
      <w:r w:rsidRPr="003D4C55">
        <w:t>f Earned Value Management</w:t>
      </w:r>
      <w:r>
        <w:t xml:space="preserve"> </w:t>
      </w:r>
      <w:r w:rsidRPr="003D4C55">
        <w:t xml:space="preserve">(EVM) is </w:t>
      </w:r>
      <w:r>
        <w:t>applicable,</w:t>
      </w:r>
      <w:r w:rsidRPr="003D4C55">
        <w:t xml:space="preserve"> and the approach to EVM </w:t>
      </w:r>
      <w:r>
        <w:t>will</w:t>
      </w:r>
      <w:r w:rsidRPr="003D4C55">
        <w:t xml:space="preserve"> influence tender selection, </w:t>
      </w:r>
      <w:r>
        <w:t>refer to</w:t>
      </w:r>
      <w:r w:rsidRPr="003D4C55">
        <w:t xml:space="preserve"> the ASDEFCON (Strategic Materiel) </w:t>
      </w:r>
      <w:r>
        <w:t>for a tender requirement.</w:t>
      </w:r>
    </w:p>
    <w:p w14:paraId="55E2B619" w14:textId="792CCBDE" w:rsidR="00A37060" w:rsidRDefault="006E3AC4" w:rsidP="00542A57">
      <w:pPr>
        <w:pStyle w:val="ATTANNLV3-ASDEFCON"/>
      </w:pPr>
      <w:r>
        <w:t xml:space="preserve">describe </w:t>
      </w:r>
      <w:r w:rsidR="00F1222F">
        <w:t xml:space="preserve">the </w:t>
      </w:r>
      <w:r>
        <w:t xml:space="preserve">overall </w:t>
      </w:r>
      <w:r w:rsidR="00F1222F">
        <w:t>strategy for cost and schedule control</w:t>
      </w:r>
      <w:r w:rsidR="00A37060">
        <w:t>,</w:t>
      </w:r>
      <w:r w:rsidR="00F1222F">
        <w:t xml:space="preserve"> and reporting (cross-referencing as required</w:t>
      </w:r>
      <w:r w:rsidR="003C0888">
        <w:t xml:space="preserve"> to</w:t>
      </w:r>
      <w:r w:rsidR="00F1222F">
        <w:t xml:space="preserve"> the </w:t>
      </w:r>
      <w:r w:rsidR="00A37060">
        <w:t xml:space="preserve">tenderer’s </w:t>
      </w:r>
      <w:r w:rsidR="00F1222F">
        <w:t>response</w:t>
      </w:r>
      <w:r w:rsidR="00A37060">
        <w:t>s</w:t>
      </w:r>
      <w:r w:rsidR="00F1222F">
        <w:t xml:space="preserve"> to TDR</w:t>
      </w:r>
      <w:r w:rsidR="003C0888">
        <w:t>s</w:t>
      </w:r>
      <w:r w:rsidR="00F1222F">
        <w:t xml:space="preserve"> E-</w:t>
      </w:r>
      <w:r w:rsidR="003C0888">
        <w:fldChar w:fldCharType="begin"/>
      </w:r>
      <w:r w:rsidR="003C0888">
        <w:instrText xml:space="preserve"> REF _Ref166139337 \r \h </w:instrText>
      </w:r>
      <w:r w:rsidR="003C0888">
        <w:fldChar w:fldCharType="separate"/>
      </w:r>
      <w:r w:rsidR="00643D62">
        <w:t>3</w:t>
      </w:r>
      <w:r w:rsidR="003C0888">
        <w:fldChar w:fldCharType="end"/>
      </w:r>
      <w:r w:rsidR="003C0888">
        <w:t xml:space="preserve"> and E-</w:t>
      </w:r>
      <w:r w:rsidR="003C0888">
        <w:fldChar w:fldCharType="begin"/>
      </w:r>
      <w:r w:rsidR="003C0888">
        <w:instrText xml:space="preserve"> REF _Ref166139341 \r \h </w:instrText>
      </w:r>
      <w:r w:rsidR="003C0888">
        <w:fldChar w:fldCharType="separate"/>
      </w:r>
      <w:r w:rsidR="00643D62">
        <w:t>4</w:t>
      </w:r>
      <w:r w:rsidR="003C0888">
        <w:fldChar w:fldCharType="end"/>
      </w:r>
      <w:r w:rsidR="003C0888">
        <w:t>)</w:t>
      </w:r>
      <w:r w:rsidR="00F1222F">
        <w:t>;</w:t>
      </w:r>
    </w:p>
    <w:p w14:paraId="4695FFBB" w14:textId="1D90DDCA" w:rsidR="00C23B9E" w:rsidRDefault="00C23B9E" w:rsidP="001601AC">
      <w:pPr>
        <w:pStyle w:val="NoteToTenderers-ASDEFCON"/>
      </w:pPr>
    </w:p>
    <w:p w14:paraId="77B03DF9" w14:textId="3D3787EF" w:rsidR="00A37060" w:rsidRDefault="0047170D" w:rsidP="00542A57">
      <w:pPr>
        <w:pStyle w:val="ATTANNLV3-ASDEFCON"/>
      </w:pPr>
      <w:bookmarkStart w:id="94" w:name="_Ref165527014"/>
      <w:r>
        <w:t xml:space="preserve">include brief </w:t>
      </w:r>
      <w:r w:rsidRPr="000347AA">
        <w:t>statements to the suitability of</w:t>
      </w:r>
      <w:r>
        <w:t xml:space="preserve"> the tenderer’s Quality Management System, Work Health and Safety Management System, and Environmental Management System, as applicable to the requirements of the draft Contract, which may be supported </w:t>
      </w:r>
      <w:r>
        <w:lastRenderedPageBreak/>
        <w:t>by certifications and accreditations (copies of which may be provided with the tender)</w:t>
      </w:r>
      <w:r w:rsidR="00A37060">
        <w:t>;</w:t>
      </w:r>
      <w:r w:rsidR="00A2162B">
        <w:t xml:space="preserve"> and</w:t>
      </w:r>
      <w:bookmarkEnd w:id="94"/>
    </w:p>
    <w:p w14:paraId="51DC61BC" w14:textId="5E639ADB" w:rsidR="00F1222F" w:rsidRDefault="00A37060" w:rsidP="00542A57">
      <w:pPr>
        <w:pStyle w:val="ATTANNLV3-ASDEFCON"/>
      </w:pPr>
      <w:proofErr w:type="gramStart"/>
      <w:r>
        <w:t>identify</w:t>
      </w:r>
      <w:proofErr w:type="gramEnd"/>
      <w:r>
        <w:t xml:space="preserve"> </w:t>
      </w:r>
      <w:r w:rsidR="00F1222F">
        <w:t>the tenderer</w:t>
      </w:r>
      <w:r>
        <w:t>’</w:t>
      </w:r>
      <w:r w:rsidR="00F1222F">
        <w:t xml:space="preserve">s expectations of the Commonwealth Representative / project office </w:t>
      </w:r>
      <w:r>
        <w:t xml:space="preserve">in order to implement the overall project strategy, including </w:t>
      </w:r>
      <w:r w:rsidR="00F1222F">
        <w:t>to co</w:t>
      </w:r>
      <w:r w:rsidR="00B22A81">
        <w:t>-</w:t>
      </w:r>
      <w:r w:rsidR="00F1222F">
        <w:t>ordinate the inputs of Commonwealth stakeholders.</w:t>
      </w:r>
    </w:p>
    <w:p w14:paraId="2808AB43" w14:textId="1D0326AA" w:rsidR="00A37060" w:rsidRDefault="00A37060" w:rsidP="00A37060">
      <w:pPr>
        <w:pStyle w:val="NoteToTenderers-ASDEFCON"/>
      </w:pPr>
      <w:r>
        <w:t xml:space="preserve">Note to tenderers:  The Key Staff Positions response for clause </w:t>
      </w:r>
      <w:r>
        <w:rPr>
          <w:b w:val="0"/>
          <w:i w:val="0"/>
        </w:rPr>
        <w:fldChar w:fldCharType="begin"/>
      </w:r>
      <w:r>
        <w:instrText xml:space="preserve"> REF _Ref142573122 \r \h </w:instrText>
      </w:r>
      <w:r>
        <w:rPr>
          <w:b w:val="0"/>
          <w:i w:val="0"/>
        </w:rPr>
      </w:r>
      <w:r>
        <w:rPr>
          <w:b w:val="0"/>
          <w:i w:val="0"/>
        </w:rPr>
        <w:fldChar w:fldCharType="separate"/>
      </w:r>
      <w:r w:rsidR="00643D62">
        <w:t>1.2</w:t>
      </w:r>
      <w:r>
        <w:rPr>
          <w:b w:val="0"/>
          <w:i w:val="0"/>
        </w:rPr>
        <w:fldChar w:fldCharType="end"/>
      </w:r>
      <w:r w:rsidRPr="000E7FDE">
        <w:t xml:space="preserve"> </w:t>
      </w:r>
      <w:r>
        <w:t>is not included in the recommended number of pages for the overall project strategy above.</w:t>
      </w:r>
    </w:p>
    <w:p w14:paraId="6F9EE368" w14:textId="77777777" w:rsidR="00A37060" w:rsidRDefault="00A37060" w:rsidP="0097528F">
      <w:pPr>
        <w:pStyle w:val="ATTANNLV2-ASDEFCON"/>
        <w:numPr>
          <w:ilvl w:val="1"/>
          <w:numId w:val="43"/>
        </w:numPr>
      </w:pPr>
      <w:bookmarkStart w:id="95" w:name="_Ref142570220"/>
      <w:bookmarkStart w:id="96" w:name="_Ref142573122"/>
      <w:r>
        <w:t>Tenderers are to identify Key Staff Positions for any resultant Contract, consistent with the strateg</w:t>
      </w:r>
      <w:bookmarkEnd w:id="95"/>
      <w:r>
        <w:t>ies</w:t>
      </w:r>
      <w:r w:rsidRPr="001A2D63">
        <w:t xml:space="preserve"> </w:t>
      </w:r>
      <w:r>
        <w:t>tendered in response to this Annex (</w:t>
      </w:r>
      <w:proofErr w:type="spellStart"/>
      <w:r>
        <w:t>eg</w:t>
      </w:r>
      <w:proofErr w:type="spellEnd"/>
      <w:r>
        <w:t>, Project, Systems Engineering and ILS Managers, Software Manager, safety and security experts, or skills for which there is a critical shortage).  For each Key Staff Position:</w:t>
      </w:r>
      <w:bookmarkEnd w:id="96"/>
    </w:p>
    <w:p w14:paraId="3D870438" w14:textId="77777777" w:rsidR="00A37060" w:rsidRDefault="00A37060" w:rsidP="00A37060">
      <w:pPr>
        <w:pStyle w:val="ATTANNLV3-ASDEFCON"/>
      </w:pPr>
      <w:bookmarkStart w:id="97" w:name="_Ref142571691"/>
      <w:r>
        <w:t>identify a</w:t>
      </w:r>
      <w:r w:rsidRPr="00447737">
        <w:t xml:space="preserve"> position title</w:t>
      </w:r>
      <w:r>
        <w:t xml:space="preserve"> and the related duties, </w:t>
      </w:r>
      <w:r w:rsidRPr="00447737">
        <w:t>responsibilities</w:t>
      </w:r>
      <w:r>
        <w:t xml:space="preserve"> and delegated authorities;</w:t>
      </w:r>
      <w:bookmarkEnd w:id="97"/>
      <w:r>
        <w:t xml:space="preserve"> </w:t>
      </w:r>
    </w:p>
    <w:p w14:paraId="7FB9A07F" w14:textId="77777777" w:rsidR="00A37060" w:rsidRDefault="00A37060" w:rsidP="00A37060">
      <w:pPr>
        <w:pStyle w:val="ATTANNLV3-ASDEFCON"/>
      </w:pPr>
      <w:bookmarkStart w:id="98" w:name="_Ref142571448"/>
      <w:r>
        <w:t>propose a Key Staff Position specification, defining the qualifications, training, essential and desirable experience, and any other personal attributes required to fill the position;</w:t>
      </w:r>
      <w:bookmarkEnd w:id="98"/>
    </w:p>
    <w:p w14:paraId="0F4F2545" w14:textId="1AA6F640" w:rsidR="00A37060" w:rsidRDefault="00A37060" w:rsidP="00A37060">
      <w:pPr>
        <w:pStyle w:val="ATTANNLV3-ASDEFCON"/>
      </w:pPr>
      <w:r>
        <w:t>identify the number of staff in the tenderer’s organisation, including</w:t>
      </w:r>
      <w:r w:rsidRPr="00325241">
        <w:t xml:space="preserve"> proposed </w:t>
      </w:r>
      <w:r>
        <w:t xml:space="preserve">Approved Subcontractors, with the qualifications, skills and experience described in response to clause </w:t>
      </w:r>
      <w:r>
        <w:fldChar w:fldCharType="begin"/>
      </w:r>
      <w:r>
        <w:instrText xml:space="preserve"> REF _Ref142571448 \w \h </w:instrText>
      </w:r>
      <w:r>
        <w:fldChar w:fldCharType="separate"/>
      </w:r>
      <w:r w:rsidR="00643D62">
        <w:t>1.2b</w:t>
      </w:r>
      <w:r>
        <w:fldChar w:fldCharType="end"/>
      </w:r>
      <w:r>
        <w:t>, currently undertaking equivalent roles to the Key Staff Position; and</w:t>
      </w:r>
    </w:p>
    <w:p w14:paraId="07D484BE" w14:textId="347FBA97" w:rsidR="00A37060" w:rsidRDefault="00A37060" w:rsidP="005F57BC">
      <w:pPr>
        <w:pStyle w:val="ATTANNLV3-ASDEFCON"/>
        <w:rPr>
          <w:b/>
          <w:bCs/>
        </w:rPr>
      </w:pPr>
      <w:proofErr w:type="gramStart"/>
      <w:r>
        <w:t>describe</w:t>
      </w:r>
      <w:proofErr w:type="gramEnd"/>
      <w:r>
        <w:t xml:space="preserve"> the tenderer’s strategy</w:t>
      </w:r>
      <w:r w:rsidRPr="00F56F36">
        <w:t xml:space="preserve"> to fill the Key Staff Position</w:t>
      </w:r>
      <w:r>
        <w:t>.</w:t>
      </w:r>
    </w:p>
    <w:p w14:paraId="0F648073" w14:textId="43BEBFE5" w:rsidR="00F1222F" w:rsidRPr="008C1100" w:rsidRDefault="00F1222F" w:rsidP="00F1222F">
      <w:pPr>
        <w:pStyle w:val="ASDEFCONNormal"/>
        <w:keepNext/>
        <w:rPr>
          <w:bCs/>
        </w:rPr>
      </w:pPr>
      <w:r w:rsidRPr="008C1100">
        <w:rPr>
          <w:b/>
          <w:bCs/>
        </w:rPr>
        <w:t>Systems Engineering Strategy</w:t>
      </w:r>
    </w:p>
    <w:p w14:paraId="578B0C58" w14:textId="3A00857C" w:rsidR="007A370C" w:rsidRDefault="007A370C" w:rsidP="007A370C">
      <w:pPr>
        <w:pStyle w:val="NoteToDrafters-ASDEFCON"/>
      </w:pPr>
      <w:r>
        <w:t xml:space="preserve">Note to drafters:  This Strategy will inform the Systems Engineering Management Plan and related plans </w:t>
      </w:r>
      <w:r w:rsidR="007C571E">
        <w:t xml:space="preserve">of </w:t>
      </w:r>
      <w:r>
        <w:t>any resultant Contract.  DO NOT request draft plans related to this requirement.</w:t>
      </w:r>
    </w:p>
    <w:p w14:paraId="1DA06C1C" w14:textId="5546B1CA" w:rsidR="00F1222F" w:rsidRDefault="00F1222F" w:rsidP="00F1222F">
      <w:pPr>
        <w:pStyle w:val="NoteToTenderers-ASDEFCON"/>
      </w:pPr>
      <w:r>
        <w:t xml:space="preserve">Note to tenderers:  The recommended number of pages for this Strategy is </w:t>
      </w:r>
      <w:r>
        <w:fldChar w:fldCharType="begin">
          <w:ffData>
            <w:name w:val=""/>
            <w:enabled/>
            <w:calcOnExit w:val="0"/>
            <w:textInput>
              <w:default w:val="[... DRAFTER TO INSERT, EG, 15 - 25 ...]"/>
            </w:textInput>
          </w:ffData>
        </w:fldChar>
      </w:r>
      <w:r>
        <w:instrText xml:space="preserve"> FORMTEXT </w:instrText>
      </w:r>
      <w:r>
        <w:fldChar w:fldCharType="separate"/>
      </w:r>
      <w:r w:rsidR="00274CE4">
        <w:rPr>
          <w:noProof/>
        </w:rPr>
        <w:t>[... DRAFTER TO INSERT, EG, 15 - 25 ...]</w:t>
      </w:r>
      <w:r>
        <w:fldChar w:fldCharType="end"/>
      </w:r>
      <w:r>
        <w:t xml:space="preserve"> </w:t>
      </w:r>
      <w:r w:rsidRPr="00EC5E36">
        <w:t>pages</w:t>
      </w:r>
      <w:r>
        <w:t>.</w:t>
      </w:r>
    </w:p>
    <w:p w14:paraId="2E6027B8" w14:textId="77777777" w:rsidR="00F1222F" w:rsidRDefault="00F1222F" w:rsidP="00542A57">
      <w:pPr>
        <w:pStyle w:val="ATTANNLV2-ASDEFCON"/>
      </w:pPr>
      <w:bookmarkStart w:id="99" w:name="_Ref434833205"/>
      <w:r>
        <w:t>Tenderers are to describe the strategy for conducting the engineering activities for any resultant Contract, including:</w:t>
      </w:r>
      <w:bookmarkEnd w:id="99"/>
    </w:p>
    <w:p w14:paraId="65F8AAEF" w14:textId="7F4872D4" w:rsidR="00E2713C" w:rsidRDefault="00F1222F" w:rsidP="00542A57">
      <w:pPr>
        <w:pStyle w:val="ATTANNLV3-ASDEFCON"/>
      </w:pPr>
      <w:r>
        <w:t xml:space="preserve">in context with the proposed Materiel System Solution </w:t>
      </w:r>
      <w:r w:rsidR="005F57BC">
        <w:t>and</w:t>
      </w:r>
      <w:r>
        <w:t xml:space="preserve"> maturity of the Mission System (described in response to TDR F-</w:t>
      </w:r>
      <w:r>
        <w:fldChar w:fldCharType="begin"/>
      </w:r>
      <w:r>
        <w:instrText xml:space="preserve"> REF _Ref521484739 \r \h </w:instrText>
      </w:r>
      <w:r>
        <w:fldChar w:fldCharType="separate"/>
      </w:r>
      <w:r w:rsidR="00643D62">
        <w:t>1</w:t>
      </w:r>
      <w:r>
        <w:fldChar w:fldCharType="end"/>
      </w:r>
      <w:r>
        <w:t>)</w:t>
      </w:r>
      <w:r w:rsidR="005F57BC">
        <w:t xml:space="preserve"> and</w:t>
      </w:r>
      <w:r>
        <w:t xml:space="preserve"> an analysis of the configuration, role and environment (described in the </w:t>
      </w:r>
      <w:r w:rsidRPr="005F7A5C">
        <w:rPr>
          <w:b/>
        </w:rPr>
        <w:fldChar w:fldCharType="begin">
          <w:ffData>
            <w:name w:val="Text135"/>
            <w:enabled/>
            <w:calcOnExit w:val="0"/>
            <w:textInput>
              <w:default w:val="[…INSERT ‘DOR Part B’ OR ‘OCD’…]"/>
            </w:textInput>
          </w:ffData>
        </w:fldChar>
      </w:r>
      <w:r w:rsidRPr="005F7A5C">
        <w:rPr>
          <w:b/>
        </w:rPr>
        <w:instrText xml:space="preserve"> FORMTEXT </w:instrText>
      </w:r>
      <w:r w:rsidRPr="005F7A5C">
        <w:rPr>
          <w:b/>
        </w:rPr>
      </w:r>
      <w:r w:rsidRPr="005F7A5C">
        <w:rPr>
          <w:b/>
        </w:rPr>
        <w:fldChar w:fldCharType="separate"/>
      </w:r>
      <w:r w:rsidR="00274CE4">
        <w:rPr>
          <w:b/>
          <w:noProof/>
        </w:rPr>
        <w:t>[…INSERT ‘DOR Part B’ OR ‘OCD’…]</w:t>
      </w:r>
      <w:r w:rsidRPr="005F7A5C">
        <w:rPr>
          <w:b/>
        </w:rPr>
        <w:fldChar w:fldCharType="end"/>
      </w:r>
      <w:r>
        <w:t xml:space="preserve">), </w:t>
      </w:r>
      <w:r w:rsidR="005F57BC">
        <w:t xml:space="preserve">a description of the engineering program including </w:t>
      </w:r>
      <w:r>
        <w:t xml:space="preserve">the extent of design and development required and </w:t>
      </w:r>
      <w:r w:rsidR="00154125">
        <w:t xml:space="preserve">the </w:t>
      </w:r>
      <w:r>
        <w:t xml:space="preserve">implications </w:t>
      </w:r>
      <w:r w:rsidR="00154125">
        <w:t xml:space="preserve">that has for </w:t>
      </w:r>
      <w:r>
        <w:t>the engineering program</w:t>
      </w:r>
      <w:r w:rsidR="00154125">
        <w:t xml:space="preserve">, </w:t>
      </w:r>
      <w:r w:rsidR="0092066C">
        <w:t xml:space="preserve">such </w:t>
      </w:r>
      <w:r w:rsidR="00154125">
        <w:t xml:space="preserve">as </w:t>
      </w:r>
      <w:r w:rsidR="0092066C" w:rsidRPr="00325241">
        <w:t>the development</w:t>
      </w:r>
      <w:r w:rsidR="0092066C">
        <w:t xml:space="preserve"> cycle(s) to be adopted</w:t>
      </w:r>
      <w:r>
        <w:t>;</w:t>
      </w:r>
    </w:p>
    <w:p w14:paraId="7548075A" w14:textId="77777777" w:rsidR="00F1222F" w:rsidRDefault="00F1222F" w:rsidP="00542A57">
      <w:pPr>
        <w:pStyle w:val="ATTANNLV3-ASDEFCON"/>
      </w:pPr>
      <w:r>
        <w:t>a summary graphic, showing how the tenderer plans to conduct the systems engineering and specialty engineering programs defined in the draft SOW, including:</w:t>
      </w:r>
    </w:p>
    <w:p w14:paraId="674EF444" w14:textId="1A1DE39B" w:rsidR="00F1222F" w:rsidRDefault="00F1222F" w:rsidP="00542A57">
      <w:pPr>
        <w:pStyle w:val="ATTANNLV4-ASDEFCON"/>
      </w:pPr>
      <w:r>
        <w:t>key events and activities related to the major work streams and draft Contract phases identified in the overall project strategy (see TDR E-</w:t>
      </w:r>
      <w:r>
        <w:fldChar w:fldCharType="begin"/>
      </w:r>
      <w:r>
        <w:instrText xml:space="preserve"> REF _Ref434817689 \r \h </w:instrText>
      </w:r>
      <w:r>
        <w:fldChar w:fldCharType="separate"/>
      </w:r>
      <w:r w:rsidR="00643D62">
        <w:t>1.1</w:t>
      </w:r>
      <w:r>
        <w:fldChar w:fldCharType="end"/>
      </w:r>
      <w:r>
        <w:t>);</w:t>
      </w:r>
    </w:p>
    <w:p w14:paraId="5AFDB62F" w14:textId="3FAA3432" w:rsidR="00F1222F" w:rsidRDefault="00F1222F" w:rsidP="00542A57">
      <w:pPr>
        <w:pStyle w:val="ATTANNLV4-ASDEFCON"/>
      </w:pPr>
      <w:r>
        <w:t>the integration of the specialty engineering strategies (see TDR E-</w:t>
      </w:r>
      <w:r w:rsidR="00803A59">
        <w:fldChar w:fldCharType="begin"/>
      </w:r>
      <w:r w:rsidR="00803A59">
        <w:instrText xml:space="preserve"> REF _Ref85729858 \r \h </w:instrText>
      </w:r>
      <w:r w:rsidR="00803A59">
        <w:fldChar w:fldCharType="separate"/>
      </w:r>
      <w:r w:rsidR="00643D62">
        <w:t>1.4</w:t>
      </w:r>
      <w:r w:rsidR="00803A59">
        <w:fldChar w:fldCharType="end"/>
      </w:r>
      <w:r>
        <w:t>); and</w:t>
      </w:r>
    </w:p>
    <w:p w14:paraId="52430EFA" w14:textId="77777777" w:rsidR="00F1222F" w:rsidRDefault="00F1222F" w:rsidP="00542A57">
      <w:pPr>
        <w:pStyle w:val="ATTANNLV4-ASDEFCON"/>
      </w:pPr>
      <w:r>
        <w:t>engineering-related Mandated System Reviews and Internal System Reviews;</w:t>
      </w:r>
    </w:p>
    <w:p w14:paraId="71A267DB" w14:textId="77777777" w:rsidR="00F1222F" w:rsidRDefault="00F1222F" w:rsidP="00542A57">
      <w:pPr>
        <w:pStyle w:val="ATTANNLV3-ASDEFCON"/>
      </w:pPr>
      <w:r>
        <w:t>a summary of each key activity and Milestone in the summary graphic, including:</w:t>
      </w:r>
    </w:p>
    <w:p w14:paraId="7E7730FE" w14:textId="77777777" w:rsidR="00F1222F" w:rsidRDefault="00F1222F" w:rsidP="00542A57">
      <w:pPr>
        <w:pStyle w:val="ATTANNLV4-ASDEFCON"/>
      </w:pPr>
      <w:r>
        <w:t>a brief description of the scope of work;</w:t>
      </w:r>
    </w:p>
    <w:p w14:paraId="3D9F8AF7" w14:textId="3C0D00E1" w:rsidR="00F1222F" w:rsidRDefault="00F1222F" w:rsidP="00542A57">
      <w:pPr>
        <w:pStyle w:val="ATTANNLV4-ASDEFCON"/>
      </w:pPr>
      <w:r>
        <w:t>entry and exit criteria and dependencies on the Commonwealth and Associated Parties</w:t>
      </w:r>
      <w:r w:rsidR="0092066C" w:rsidRPr="0092066C">
        <w:t xml:space="preserve"> </w:t>
      </w:r>
      <w:r w:rsidR="0092066C">
        <w:t>where these add to or vary from Attachment C of the draft Contract</w:t>
      </w:r>
      <w:r>
        <w:t>;</w:t>
      </w:r>
      <w:r w:rsidRPr="00A33CCD">
        <w:t xml:space="preserve"> </w:t>
      </w:r>
      <w:r>
        <w:t>and</w:t>
      </w:r>
    </w:p>
    <w:p w14:paraId="2CA307F7" w14:textId="77777777" w:rsidR="00F1222F" w:rsidRDefault="00F1222F" w:rsidP="00542A57">
      <w:pPr>
        <w:pStyle w:val="ATTANNLV4-ASDEFCON"/>
      </w:pPr>
      <w:r>
        <w:t>any significant assumptions, limitations and constraints;</w:t>
      </w:r>
    </w:p>
    <w:p w14:paraId="0575473B" w14:textId="1A9ECFD7" w:rsidR="00F1222F" w:rsidRDefault="00F1222F" w:rsidP="00542A57">
      <w:pPr>
        <w:pStyle w:val="ATTANNLV3-ASDEFCON"/>
      </w:pPr>
      <w:r>
        <w:t>the identification of the standards (</w:t>
      </w:r>
      <w:proofErr w:type="spellStart"/>
      <w:r>
        <w:t>eg</w:t>
      </w:r>
      <w:proofErr w:type="spellEnd"/>
      <w:r>
        <w:t xml:space="preserve">, ANSI/EIA-632, ISO/IEC 15288, ISO/IEC 12207) to be </w:t>
      </w:r>
      <w:r w:rsidR="0092066C">
        <w:t xml:space="preserve">used </w:t>
      </w:r>
      <w:r>
        <w:t xml:space="preserve">to undertake and structure the engineering program, </w:t>
      </w:r>
      <w:r w:rsidR="0092066C">
        <w:t xml:space="preserve">and </w:t>
      </w:r>
      <w:r>
        <w:t>the factors to be addressed when tailoring these standards;</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F1222F" w14:paraId="77D8EC38" w14:textId="77777777" w:rsidTr="00F30EE8">
        <w:tc>
          <w:tcPr>
            <w:tcW w:w="9209" w:type="dxa"/>
            <w:shd w:val="clear" w:color="auto" w:fill="auto"/>
          </w:tcPr>
          <w:p w14:paraId="7F3A5442" w14:textId="0B0BA024" w:rsidR="00F1222F" w:rsidRDefault="00F1222F" w:rsidP="00545C4B">
            <w:pPr>
              <w:pStyle w:val="ASDEFCONOption"/>
            </w:pPr>
            <w:r>
              <w:lastRenderedPageBreak/>
              <w:t xml:space="preserve">Option:  Include this </w:t>
            </w:r>
            <w:r w:rsidR="00A95DCE">
              <w:t xml:space="preserve">option if </w:t>
            </w:r>
            <w:r>
              <w:t>detail</w:t>
            </w:r>
            <w:r w:rsidR="00A95DCE">
              <w:t>s</w:t>
            </w:r>
            <w:r>
              <w:t xml:space="preserve"> </w:t>
            </w:r>
            <w:r w:rsidR="00A95DCE">
              <w:t xml:space="preserve">of </w:t>
            </w:r>
            <w:r>
              <w:t>requirements analysis is needed to evaluate tenders.</w:t>
            </w:r>
          </w:p>
          <w:p w14:paraId="7BBF6029" w14:textId="3B51DE3A" w:rsidR="00F1222F" w:rsidRDefault="00F1222F" w:rsidP="006333F8">
            <w:pPr>
              <w:pStyle w:val="ATTANNLV3-ASDEFCON"/>
            </w:pPr>
            <w:r>
              <w:t>a description of how requirements analysis for the Mission System</w:t>
            </w:r>
            <w:r w:rsidR="0092066C">
              <w:t xml:space="preserve"> will be performed</w:t>
            </w:r>
            <w:r>
              <w:t xml:space="preserve">, </w:t>
            </w:r>
            <w:r w:rsidR="006333F8">
              <w:t xml:space="preserve">identifying </w:t>
            </w:r>
            <w:r>
              <w:t>an approximate order for activities (including rationale) and requirements for which modelling would be appropriate (including rationale);</w:t>
            </w:r>
          </w:p>
        </w:tc>
      </w:tr>
    </w:tbl>
    <w:p w14:paraId="57EB0CC4" w14:textId="50299A5E" w:rsidR="00F1222F" w:rsidRDefault="00F1222F" w:rsidP="00542A57">
      <w:pPr>
        <w:pStyle w:val="ATTANNLV3-ASDEFCON"/>
      </w:pPr>
      <w:r>
        <w:t>the strategy</w:t>
      </w:r>
      <w:r w:rsidR="00A7406E">
        <w:t xml:space="preserve"> to</w:t>
      </w:r>
      <w:r>
        <w:t xml:space="preserve"> address key areas of risk identified in response to TDR E-</w:t>
      </w:r>
      <w:r>
        <w:fldChar w:fldCharType="begin"/>
      </w:r>
      <w:r>
        <w:instrText xml:space="preserve"> REF _Ref521484151 \r \h </w:instrText>
      </w:r>
      <w:r>
        <w:fldChar w:fldCharType="separate"/>
      </w:r>
      <w:r w:rsidR="00643D62">
        <w:t>6</w:t>
      </w:r>
      <w:r>
        <w:fldChar w:fldCharType="end"/>
      </w:r>
      <w:r>
        <w:t xml:space="preserve"> (</w:t>
      </w:r>
      <w:r>
        <w:fldChar w:fldCharType="begin"/>
      </w:r>
      <w:r>
        <w:instrText xml:space="preserve"> REF _Ref521484156 \h </w:instrText>
      </w:r>
      <w:r>
        <w:fldChar w:fldCharType="separate"/>
      </w:r>
      <w:r w:rsidR="00643D62">
        <w:t>Risk</w:t>
      </w:r>
      <w:r w:rsidR="00643D62" w:rsidRPr="00616E66">
        <w:t xml:space="preserve"> </w:t>
      </w:r>
      <w:r w:rsidR="00643D62">
        <w:t>Assessment and Risk Register</w:t>
      </w:r>
      <w:r w:rsidR="00643D62" w:rsidRPr="00616E66">
        <w:t xml:space="preserve"> (Core)</w:t>
      </w:r>
      <w:r>
        <w:fldChar w:fldCharType="end"/>
      </w:r>
      <w:r>
        <w:t>);</w:t>
      </w:r>
    </w:p>
    <w:p w14:paraId="6F558EBF" w14:textId="5E6DA8BE" w:rsidR="00F1222F" w:rsidRDefault="00F1222F" w:rsidP="00542A57">
      <w:pPr>
        <w:pStyle w:val="ATTANNLV3-ASDEFCON"/>
      </w:pPr>
      <w:r>
        <w:t>the strategy for engineering governance and technical control,</w:t>
      </w:r>
      <w:r w:rsidR="0043593A" w:rsidRPr="0043593A">
        <w:t xml:space="preserve"> </w:t>
      </w:r>
      <w:r w:rsidR="00A95DCE">
        <w:t>r</w:t>
      </w:r>
      <w:r w:rsidR="0043593A">
        <w:t>eferring to the Work Breakdown Structure</w:t>
      </w:r>
      <w:r>
        <w:t xml:space="preserve"> </w:t>
      </w:r>
      <w:r w:rsidR="0043593A">
        <w:t>(</w:t>
      </w:r>
      <w:r>
        <w:t>WBS</w:t>
      </w:r>
      <w:r w:rsidR="0043593A">
        <w:t>)</w:t>
      </w:r>
      <w:r>
        <w:t>, product breakdown structure, Subcontract boundaries</w:t>
      </w:r>
      <w:r w:rsidR="009B343C">
        <w:t>,</w:t>
      </w:r>
      <w:r w:rsidR="0043593A">
        <w:t xml:space="preserve"> and technical specifications</w:t>
      </w:r>
      <w:r>
        <w:t>; and</w:t>
      </w:r>
    </w:p>
    <w:p w14:paraId="40522388" w14:textId="73C10FA7" w:rsidR="00F1222F" w:rsidRDefault="00F1222F" w:rsidP="00542A57">
      <w:pPr>
        <w:pStyle w:val="ATTANNLV3-ASDEFCON"/>
      </w:pPr>
      <w:proofErr w:type="gramStart"/>
      <w:r>
        <w:t>the</w:t>
      </w:r>
      <w:proofErr w:type="gramEnd"/>
      <w:r>
        <w:t xml:space="preserve"> integrati</w:t>
      </w:r>
      <w:r w:rsidR="0043593A">
        <w:t>o</w:t>
      </w:r>
      <w:r>
        <w:t xml:space="preserve">n </w:t>
      </w:r>
      <w:r w:rsidR="0043593A">
        <w:t xml:space="preserve">of Subcontractor </w:t>
      </w:r>
      <w:r>
        <w:t>engineering activities.</w:t>
      </w:r>
    </w:p>
    <w:p w14:paraId="2A29F2D9" w14:textId="1265401F" w:rsidR="00F1222F" w:rsidRDefault="00F1222F" w:rsidP="00F1222F">
      <w:pPr>
        <w:pStyle w:val="NoteToDrafters-ASDEFCON"/>
      </w:pPr>
      <w:r>
        <w:t>Note to drafters:  Include</w:t>
      </w:r>
      <w:r w:rsidR="00AC298C">
        <w:t xml:space="preserve"> this</w:t>
      </w:r>
      <w:r>
        <w:t xml:space="preserve"> option (amend if necessary) for Software development and management capabilities.  </w:t>
      </w:r>
      <w:r w:rsidR="00AC298C">
        <w:t xml:space="preserve">If included, </w:t>
      </w:r>
      <w:r>
        <w:t>TDR F-</w:t>
      </w:r>
      <w:r>
        <w:fldChar w:fldCharType="begin"/>
      </w:r>
      <w:r>
        <w:instrText xml:space="preserve"> REF _Ref521908748 \r \h </w:instrText>
      </w:r>
      <w:r>
        <w:fldChar w:fldCharType="separate"/>
      </w:r>
      <w:r w:rsidR="00643D62">
        <w:t>3</w:t>
      </w:r>
      <w:r>
        <w:fldChar w:fldCharType="end"/>
      </w:r>
      <w:r>
        <w:t xml:space="preserve">, </w:t>
      </w:r>
      <w:r>
        <w:fldChar w:fldCharType="begin"/>
      </w:r>
      <w:r>
        <w:instrText xml:space="preserve"> REF _Ref521908748 \h </w:instrText>
      </w:r>
      <w:r>
        <w:fldChar w:fldCharType="separate"/>
      </w:r>
      <w:r w:rsidR="00643D62" w:rsidRPr="005835EE">
        <w:t>Software List (Optional)</w:t>
      </w:r>
      <w:r>
        <w:fldChar w:fldCharType="end"/>
      </w:r>
      <w:r>
        <w:t xml:space="preserve">, should </w:t>
      </w:r>
      <w:r w:rsidR="00AC298C">
        <w:t xml:space="preserve">also </w:t>
      </w:r>
      <w:r>
        <w:t>be included.</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F1222F" w14:paraId="5025A4B3" w14:textId="77777777" w:rsidTr="00F30EE8">
        <w:tc>
          <w:tcPr>
            <w:tcW w:w="9209" w:type="dxa"/>
            <w:shd w:val="clear" w:color="auto" w:fill="auto"/>
          </w:tcPr>
          <w:p w14:paraId="26562B87" w14:textId="191C959E" w:rsidR="00F1222F" w:rsidRDefault="00F1222F" w:rsidP="00545C4B">
            <w:pPr>
              <w:pStyle w:val="ASDEFCONOption"/>
            </w:pPr>
            <w:r>
              <w:t xml:space="preserve">Option:  Include this </w:t>
            </w:r>
            <w:r w:rsidR="00AC298C">
              <w:t xml:space="preserve">option </w:t>
            </w:r>
            <w:r>
              <w:t xml:space="preserve">for </w:t>
            </w:r>
            <w:r w:rsidR="00AC298C">
              <w:t>evaluating</w:t>
            </w:r>
            <w:r>
              <w:t xml:space="preserve"> Software </w:t>
            </w:r>
            <w:r w:rsidR="0050172A">
              <w:t xml:space="preserve">engineering, </w:t>
            </w:r>
            <w:r>
              <w:t>development and integration.</w:t>
            </w:r>
          </w:p>
          <w:p w14:paraId="52D09277" w14:textId="4D3EC588" w:rsidR="00F1222F" w:rsidRDefault="00F1222F" w:rsidP="00542A57">
            <w:pPr>
              <w:pStyle w:val="ATTANNLV3-ASDEFCON"/>
            </w:pPr>
            <w:r>
              <w:t xml:space="preserve">the strategy for conducting Software </w:t>
            </w:r>
            <w:r w:rsidR="00567CD4">
              <w:t>engineering activities</w:t>
            </w:r>
            <w:r>
              <w:t>, particularly in relation to:</w:t>
            </w:r>
          </w:p>
          <w:p w14:paraId="2534C151" w14:textId="2917B211" w:rsidR="0050172A" w:rsidRDefault="0050172A" w:rsidP="00542A57">
            <w:pPr>
              <w:pStyle w:val="ATTANNLV4-ASDEFCON"/>
            </w:pPr>
            <w:r>
              <w:t xml:space="preserve">Software selection, including selection criteria, use of </w:t>
            </w:r>
            <w:r w:rsidR="008071AF">
              <w:t>Commercial-Off-The-Shelf (</w:t>
            </w:r>
            <w:r>
              <w:t>COTS</w:t>
            </w:r>
            <w:r w:rsidR="008071AF">
              <w:t xml:space="preserve">) </w:t>
            </w:r>
            <w:r>
              <w:t>/</w:t>
            </w:r>
            <w:r w:rsidR="008071AF">
              <w:t xml:space="preserve"> Military-Off-The-Shelf (</w:t>
            </w:r>
            <w:r>
              <w:t>MOTS</w:t>
            </w:r>
            <w:r w:rsidR="008071AF">
              <w:t>)</w:t>
            </w:r>
            <w:r>
              <w:t xml:space="preserve"> Software or open-source Software, and Software supply chain considerations;</w:t>
            </w:r>
          </w:p>
          <w:p w14:paraId="268FB074" w14:textId="4C97E971" w:rsidR="00F1222F" w:rsidRDefault="00F1222F">
            <w:pPr>
              <w:pStyle w:val="ATTANNLV4-ASDEFCON"/>
            </w:pPr>
            <w:r>
              <w:t xml:space="preserve">Software assurance and Software </w:t>
            </w:r>
            <w:r w:rsidR="0050172A">
              <w:t>C</w:t>
            </w:r>
            <w:r>
              <w:t>ertification activities</w:t>
            </w:r>
            <w:r w:rsidR="0050172A">
              <w:t>, including (</w:t>
            </w:r>
            <w:r w:rsidR="007C571E">
              <w:t>as</w:t>
            </w:r>
            <w:r w:rsidR="0050172A">
              <w:t xml:space="preserve"> applicable) </w:t>
            </w:r>
            <w:r w:rsidR="007B5B3E">
              <w:t>Software-related Security Authorisations;</w:t>
            </w:r>
          </w:p>
          <w:p w14:paraId="71712815" w14:textId="77777777" w:rsidR="00F1222F" w:rsidRDefault="00F1222F" w:rsidP="00542A57">
            <w:pPr>
              <w:pStyle w:val="ATTANNLV4-ASDEFCON"/>
            </w:pPr>
            <w:r>
              <w:t>developing Software assessed as safety critical and/or mission critical;</w:t>
            </w:r>
          </w:p>
          <w:p w14:paraId="1D1B9495" w14:textId="1A98E037" w:rsidR="00F1222F" w:rsidRDefault="00F1222F" w:rsidP="00542A57">
            <w:pPr>
              <w:pStyle w:val="ATTANNLV4-ASDEFCON"/>
            </w:pPr>
            <w:r>
              <w:t xml:space="preserve">a measurement program to assess the </w:t>
            </w:r>
            <w:r w:rsidR="00E25C74">
              <w:t xml:space="preserve">progress </w:t>
            </w:r>
            <w:r>
              <w:t>of Software development; and</w:t>
            </w:r>
          </w:p>
          <w:p w14:paraId="461FE1C9" w14:textId="752B7D7E" w:rsidR="00F1222F" w:rsidRDefault="00F1222F" w:rsidP="00E25C74">
            <w:pPr>
              <w:pStyle w:val="ATTANNLV4-ASDEFCON"/>
            </w:pPr>
            <w:r>
              <w:t>assumptions in relation to Software Defects within new and modified code at the time of delivery, at the Software criticality levels as defined in DID-ENG-SW-SWLIST (</w:t>
            </w:r>
            <w:proofErr w:type="spellStart"/>
            <w:r>
              <w:t>eg</w:t>
            </w:r>
            <w:proofErr w:type="spellEnd"/>
            <w:r>
              <w:t>, criticality 0, 1 &amp; 2: zero defects, criticality 3: &lt; 10 defects / million lines of code), referring to the TDR F-</w:t>
            </w:r>
            <w:r>
              <w:fldChar w:fldCharType="begin"/>
            </w:r>
            <w:r>
              <w:instrText xml:space="preserve"> REF _Ref521908748 \r \h </w:instrText>
            </w:r>
            <w:r>
              <w:fldChar w:fldCharType="separate"/>
            </w:r>
            <w:r w:rsidR="00643D62">
              <w:t>3</w:t>
            </w:r>
            <w:r>
              <w:fldChar w:fldCharType="end"/>
            </w:r>
            <w:r>
              <w:t xml:space="preserve"> response as required, and comparing these assumptions to industry norms / standards for the type of Software.</w:t>
            </w:r>
          </w:p>
        </w:tc>
      </w:tr>
    </w:tbl>
    <w:p w14:paraId="72AE3D0A" w14:textId="77777777" w:rsidR="004D4EF3" w:rsidRDefault="004D4EF3" w:rsidP="004D4EF3">
      <w:pPr>
        <w:pStyle w:val="ASDEFCONOptionSpace"/>
      </w:pPr>
      <w:bookmarkStart w:id="100" w:name="_Ref434501761"/>
    </w:p>
    <w:p w14:paraId="4F2C4835" w14:textId="24BFF1DC" w:rsidR="00F1222F" w:rsidRPr="009169F7" w:rsidRDefault="00F1222F" w:rsidP="00F1222F">
      <w:pPr>
        <w:pStyle w:val="ASDEFCONNormal"/>
        <w:rPr>
          <w:b/>
        </w:rPr>
      </w:pPr>
      <w:r w:rsidRPr="009169F7">
        <w:rPr>
          <w:b/>
        </w:rPr>
        <w:t>Specialty Engineering Strategy</w:t>
      </w:r>
    </w:p>
    <w:p w14:paraId="667D4634" w14:textId="0B4C0024" w:rsidR="007A370C" w:rsidRDefault="00F1222F" w:rsidP="007A370C">
      <w:pPr>
        <w:pStyle w:val="NoteToDrafters-ASDEFCON"/>
      </w:pPr>
      <w:r>
        <w:t xml:space="preserve">Note to drafters:  </w:t>
      </w:r>
      <w:r w:rsidR="007A370C">
        <w:t>This Strategy will inform a number of Specialty Engineering plans for any resultant Contract.  DO NOT request draft plans related to this requirement.</w:t>
      </w:r>
    </w:p>
    <w:p w14:paraId="70DB09A5" w14:textId="167A6758" w:rsidR="00F1222F" w:rsidRDefault="00E25C74" w:rsidP="00F1222F">
      <w:pPr>
        <w:pStyle w:val="NoteToDrafters-ASDEFCON"/>
      </w:pPr>
      <w:r>
        <w:t xml:space="preserve">Amend </w:t>
      </w:r>
      <w:r w:rsidR="00F1222F">
        <w:t xml:space="preserve">the </w:t>
      </w:r>
      <w:r>
        <w:t xml:space="preserve">following clause to only include </w:t>
      </w:r>
      <w:r w:rsidR="00F1222F">
        <w:t xml:space="preserve">specialty engineering </w:t>
      </w:r>
      <w:r>
        <w:t>activities</w:t>
      </w:r>
      <w:r w:rsidR="00F1222F" w:rsidRPr="006E63FF">
        <w:t xml:space="preserve"> significant enough to influence </w:t>
      </w:r>
      <w:r>
        <w:t xml:space="preserve">the </w:t>
      </w:r>
      <w:r w:rsidR="008B6AC2">
        <w:t>tender</w:t>
      </w:r>
      <w:r w:rsidR="008B6AC2" w:rsidRPr="006E63FF">
        <w:t xml:space="preserve"> </w:t>
      </w:r>
      <w:r>
        <w:t>outcome</w:t>
      </w:r>
      <w:r w:rsidR="00F1222F">
        <w:t xml:space="preserve">.  </w:t>
      </w:r>
      <w:r>
        <w:t>If amended, update the recommended</w:t>
      </w:r>
      <w:r w:rsidR="00F1222F">
        <w:t xml:space="preserve"> number of pages.</w:t>
      </w:r>
    </w:p>
    <w:p w14:paraId="1E0DEA77" w14:textId="32A4ACB7" w:rsidR="00F1222F" w:rsidRDefault="00F1222F" w:rsidP="00F1222F">
      <w:pPr>
        <w:pStyle w:val="NoteToTenderers-ASDEFCON"/>
      </w:pPr>
      <w:bookmarkStart w:id="101" w:name="_Ref479574287"/>
      <w:r>
        <w:t xml:space="preserve">Note to tenderers:  The recommended number of pages for this </w:t>
      </w:r>
      <w:r w:rsidR="00E25C74">
        <w:t>s</w:t>
      </w:r>
      <w:r>
        <w:t xml:space="preserve">trategy is </w:t>
      </w:r>
      <w:r w:rsidR="00E25C74">
        <w:t>15</w:t>
      </w:r>
      <w:r>
        <w:t xml:space="preserve"> </w:t>
      </w:r>
      <w:r w:rsidRPr="008B1251">
        <w:t>pages</w:t>
      </w:r>
      <w:r w:rsidR="00E25C74">
        <w:t xml:space="preserve"> of text</w:t>
      </w:r>
      <w:r w:rsidR="00330E3A">
        <w:t xml:space="preserve"> (with the majority for the system security and system safety programs)</w:t>
      </w:r>
      <w:r>
        <w:t xml:space="preserve">.  A </w:t>
      </w:r>
      <w:r w:rsidR="00330E3A">
        <w:t xml:space="preserve">separate </w:t>
      </w:r>
      <w:r>
        <w:t xml:space="preserve">summary graphic is not required as </w:t>
      </w:r>
      <w:r w:rsidR="00330E3A">
        <w:t xml:space="preserve">this should be </w:t>
      </w:r>
      <w:r>
        <w:t>part of the systems engineering strategy.</w:t>
      </w:r>
    </w:p>
    <w:p w14:paraId="16E8A3E3" w14:textId="006CD37A" w:rsidR="00F1222F" w:rsidRDefault="00F1222F" w:rsidP="00542A57">
      <w:pPr>
        <w:pStyle w:val="ATTANNLV2-ASDEFCON"/>
      </w:pPr>
      <w:bookmarkStart w:id="102" w:name="_Ref85729858"/>
      <w:r>
        <w:t>Tenderers are to describe their strategies for conducting, and achieving the objectives of, the specialty engineering programs</w:t>
      </w:r>
      <w:r w:rsidR="00330E3A">
        <w:t xml:space="preserve"> under any resultant Contract</w:t>
      </w:r>
      <w:r>
        <w:t>, including</w:t>
      </w:r>
      <w:r w:rsidR="00330E3A">
        <w:t xml:space="preserve"> in relation to</w:t>
      </w:r>
      <w:r>
        <w:t>:</w:t>
      </w:r>
      <w:bookmarkEnd w:id="101"/>
      <w:bookmarkEnd w:id="102"/>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F1222F" w14:paraId="186D9D58" w14:textId="77777777" w:rsidTr="00F30EE8">
        <w:tc>
          <w:tcPr>
            <w:tcW w:w="9209" w:type="dxa"/>
            <w:shd w:val="clear" w:color="auto" w:fill="auto"/>
          </w:tcPr>
          <w:p w14:paraId="75E3E7F8" w14:textId="634138B5" w:rsidR="00F1222F" w:rsidRDefault="00F1222F" w:rsidP="00545C4B">
            <w:pPr>
              <w:pStyle w:val="ASDEFCONOption"/>
            </w:pPr>
            <w:r>
              <w:t>Option:</w:t>
            </w:r>
            <w:r w:rsidR="00B111FF">
              <w:t xml:space="preserve"> </w:t>
            </w:r>
            <w:r>
              <w:t xml:space="preserve"> Include when Obsolescence will be an important factor in tender evaluation.</w:t>
            </w:r>
          </w:p>
          <w:p w14:paraId="43471140" w14:textId="2989118E" w:rsidR="00F1222F" w:rsidRDefault="00F1222F" w:rsidP="00D22349">
            <w:pPr>
              <w:pStyle w:val="ATTANNLV3-ASDEFCON"/>
            </w:pPr>
            <w:r>
              <w:t>the growth, evolution and Obsolescence program;</w:t>
            </w:r>
          </w:p>
        </w:tc>
      </w:tr>
    </w:tbl>
    <w:p w14:paraId="6C361538" w14:textId="1BE87A70" w:rsidR="005766A4" w:rsidRDefault="005766A4" w:rsidP="005766A4">
      <w:pPr>
        <w:pStyle w:val="ASDEFCONOptionSpace"/>
      </w:pPr>
      <w:r>
        <w:t>.</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5766A4" w14:paraId="39E46C2D" w14:textId="77777777" w:rsidTr="00F30EE8">
        <w:tc>
          <w:tcPr>
            <w:tcW w:w="9209" w:type="dxa"/>
            <w:shd w:val="clear" w:color="auto" w:fill="auto"/>
          </w:tcPr>
          <w:p w14:paraId="0B16C4E8" w14:textId="0EA81183" w:rsidR="005766A4" w:rsidRDefault="005766A4" w:rsidP="005766A4">
            <w:pPr>
              <w:pStyle w:val="ASDEFCONOption"/>
            </w:pPr>
            <w:r>
              <w:t xml:space="preserve">Option: Include </w:t>
            </w:r>
            <w:r w:rsidR="00570B67">
              <w:t xml:space="preserve">only </w:t>
            </w:r>
            <w:r w:rsidR="004A6B5F">
              <w:t>if</w:t>
            </w:r>
            <w:r>
              <w:t xml:space="preserve"> the ‘System Security Program’ has been included in the</w:t>
            </w:r>
            <w:r w:rsidR="003806E6">
              <w:t xml:space="preserve"> draft</w:t>
            </w:r>
            <w:r>
              <w:t xml:space="preserve"> SOW and </w:t>
            </w:r>
            <w:r w:rsidR="00570B67">
              <w:t xml:space="preserve">the strategy </w:t>
            </w:r>
            <w:r w:rsidR="006E0AA9">
              <w:t>to</w:t>
            </w:r>
            <w:r w:rsidR="00570B67">
              <w:t xml:space="preserve"> </w:t>
            </w:r>
            <w:r w:rsidR="006E0AA9">
              <w:t>obtain Security Authorisation</w:t>
            </w:r>
            <w:r>
              <w:t xml:space="preserve"> will be </w:t>
            </w:r>
            <w:r w:rsidR="006E0AA9">
              <w:t xml:space="preserve">an </w:t>
            </w:r>
            <w:r>
              <w:t xml:space="preserve">important </w:t>
            </w:r>
            <w:r w:rsidR="006E0AA9">
              <w:t xml:space="preserve">factor in </w:t>
            </w:r>
            <w:r>
              <w:t>tender</w:t>
            </w:r>
            <w:r w:rsidR="004A6B5F">
              <w:t>er</w:t>
            </w:r>
            <w:r w:rsidR="006E0AA9">
              <w:t xml:space="preserve"> evaluation</w:t>
            </w:r>
            <w:r>
              <w:t>.</w:t>
            </w:r>
          </w:p>
          <w:p w14:paraId="10A8E1A0" w14:textId="252DDB8F" w:rsidR="005766A4" w:rsidRDefault="005766A4" w:rsidP="006E0AA9">
            <w:pPr>
              <w:pStyle w:val="ATTANNLV3-ASDEFCON"/>
            </w:pPr>
            <w:r>
              <w:t>the system security program</w:t>
            </w:r>
            <w:r w:rsidR="0097528F">
              <w:t xml:space="preserve"> (including ICT security and cyber-security)</w:t>
            </w:r>
            <w:r>
              <w:t xml:space="preserve">, </w:t>
            </w:r>
            <w:r w:rsidR="00BE463A">
              <w:t>how it will</w:t>
            </w:r>
            <w:r>
              <w:t xml:space="preserve"> address security </w:t>
            </w:r>
            <w:r w:rsidR="0010489D">
              <w:t>requirements for</w:t>
            </w:r>
            <w:r>
              <w:t xml:space="preserve"> the Materiel System and [ … achieve</w:t>
            </w:r>
            <w:r w:rsidR="002F416D">
              <w:t xml:space="preserve"> </w:t>
            </w:r>
            <w:r>
              <w:t>/</w:t>
            </w:r>
            <w:r w:rsidR="002F416D">
              <w:t xml:space="preserve"> </w:t>
            </w:r>
            <w:r>
              <w:t>support the Commonwealth’s achievement of …]</w:t>
            </w:r>
            <w:r w:rsidR="008E0F51">
              <w:t xml:space="preserve"> </w:t>
            </w:r>
            <w:r w:rsidR="00BE463A">
              <w:t xml:space="preserve">applicable </w:t>
            </w:r>
            <w:r w:rsidR="007B5B3E">
              <w:t>Security Authorisations</w:t>
            </w:r>
            <w:r>
              <w:t>;</w:t>
            </w:r>
            <w:r w:rsidR="0097528F">
              <w:t xml:space="preserve"> and</w:t>
            </w:r>
          </w:p>
        </w:tc>
      </w:tr>
    </w:tbl>
    <w:p w14:paraId="65BF0FB0" w14:textId="77777777" w:rsidR="0057536D" w:rsidRDefault="0057536D" w:rsidP="0057536D">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3"/>
      </w:tblGrid>
      <w:tr w:rsidR="0057536D" w14:paraId="1497024F" w14:textId="77777777" w:rsidTr="0057536D">
        <w:tc>
          <w:tcPr>
            <w:tcW w:w="9073" w:type="dxa"/>
            <w:shd w:val="clear" w:color="auto" w:fill="auto"/>
          </w:tcPr>
          <w:p w14:paraId="00405856" w14:textId="758C585F" w:rsidR="0057536D" w:rsidRDefault="0057536D" w:rsidP="0057536D">
            <w:pPr>
              <w:pStyle w:val="ASDEFCONOption"/>
            </w:pPr>
            <w:r>
              <w:lastRenderedPageBreak/>
              <w:t>Option: Include when Human System Integration will be an important factor in tender evaluation.</w:t>
            </w:r>
          </w:p>
          <w:p w14:paraId="6D5FBA2F" w14:textId="77777777" w:rsidR="0057536D" w:rsidRDefault="0057536D" w:rsidP="0057536D">
            <w:pPr>
              <w:pStyle w:val="ATTANNLV3-ASDEFCON"/>
            </w:pPr>
            <w:r>
              <w:t>the Human System Integration (HSI) program, the standards and approach to be used, including for:</w:t>
            </w:r>
          </w:p>
          <w:p w14:paraId="005F2A6A" w14:textId="77777777" w:rsidR="0057536D" w:rsidRDefault="0057536D" w:rsidP="0057536D">
            <w:pPr>
              <w:pStyle w:val="ATTANNLV4-ASDEFCON"/>
            </w:pPr>
            <w:r>
              <w:t>ensuring appropriate and comprehensive consideration of HSI issues in the design of the Mission System; and</w:t>
            </w:r>
          </w:p>
          <w:p w14:paraId="27AC35C1" w14:textId="36D5FF76" w:rsidR="0057536D" w:rsidRDefault="0057536D" w:rsidP="0057536D">
            <w:pPr>
              <w:pStyle w:val="ATTANNLV4-ASDEFCON"/>
            </w:pPr>
            <w:r>
              <w:t>optimising total system performance through consideration of human capabilities and limitations;</w:t>
            </w:r>
          </w:p>
        </w:tc>
      </w:tr>
    </w:tbl>
    <w:p w14:paraId="26B9D129" w14:textId="77777777" w:rsidR="0057536D" w:rsidRDefault="0057536D" w:rsidP="0057536D">
      <w:pPr>
        <w:pStyle w:val="ASDEFCONOptionSpace"/>
      </w:pPr>
    </w:p>
    <w:p w14:paraId="4039EB52" w14:textId="3B116E1B" w:rsidR="00F1222F" w:rsidRDefault="00F1222F" w:rsidP="00542A57">
      <w:pPr>
        <w:pStyle w:val="ATTANNLV3-ASDEFCON"/>
      </w:pPr>
      <w:r>
        <w:t xml:space="preserve">the system safety program, the </w:t>
      </w:r>
      <w:r w:rsidR="000D184F">
        <w:t>standards and approach to be used</w:t>
      </w:r>
      <w:r>
        <w:t>, including</w:t>
      </w:r>
      <w:r w:rsidR="000D184F">
        <w:t xml:space="preserve"> for</w:t>
      </w:r>
      <w:r>
        <w:t>:</w:t>
      </w:r>
    </w:p>
    <w:p w14:paraId="09058508" w14:textId="61276959" w:rsidR="00F1222F" w:rsidRDefault="00F1222F" w:rsidP="00542A57">
      <w:pPr>
        <w:pStyle w:val="ATTANNLV4-ASDEFCON"/>
      </w:pPr>
      <w:r>
        <w:t>hazard analyses and the application of safe design principles to eliminat</w:t>
      </w:r>
      <w:r w:rsidR="000D184F">
        <w:t>e</w:t>
      </w:r>
      <w:r>
        <w:t xml:space="preserve"> hazards and minimis</w:t>
      </w:r>
      <w:r w:rsidR="000D184F">
        <w:t>e</w:t>
      </w:r>
      <w:r>
        <w:t xml:space="preserve"> risks;</w:t>
      </w:r>
    </w:p>
    <w:p w14:paraId="33CD2806" w14:textId="77777777" w:rsidR="00F1222F" w:rsidRDefault="00F1222F" w:rsidP="00542A57">
      <w:pPr>
        <w:pStyle w:val="ATTANNLV4-ASDEFCON"/>
      </w:pPr>
      <w:r>
        <w:t>the validation and integration of any extant safety-related data;</w:t>
      </w:r>
    </w:p>
    <w:p w14:paraId="608536C9" w14:textId="77777777" w:rsidR="00F1222F" w:rsidRDefault="00F1222F" w:rsidP="00F1222F">
      <w:pPr>
        <w:pStyle w:val="NoteToDrafters-ASDEFCON"/>
      </w:pPr>
      <w:r>
        <w:t>Note to drafters:  Select the appropriate data item to match the SOW clause for System Safety.</w:t>
      </w:r>
    </w:p>
    <w:p w14:paraId="7193973B" w14:textId="31B7F31F" w:rsidR="00F1222F" w:rsidRDefault="00F1222F" w:rsidP="00542A57">
      <w:pPr>
        <w:pStyle w:val="ATTANNLV4-ASDEFCON"/>
      </w:pPr>
      <w:r>
        <w:t xml:space="preserve">preparation of the </w:t>
      </w:r>
      <w:r w:rsidRPr="005F7A5C">
        <w:rPr>
          <w:b/>
        </w:rPr>
        <w:fldChar w:fldCharType="begin">
          <w:ffData>
            <w:name w:val="Text137"/>
            <w:enabled/>
            <w:calcOnExit w:val="0"/>
            <w:textInput>
              <w:default w:val="[…INSERT ‘Safety Case Report’ OR ‘Materiel Safety Assessment’…]"/>
            </w:textInput>
          </w:ffData>
        </w:fldChar>
      </w:r>
      <w:r w:rsidRPr="005F7A5C">
        <w:rPr>
          <w:b/>
        </w:rPr>
        <w:instrText xml:space="preserve"> FORMTEXT </w:instrText>
      </w:r>
      <w:r w:rsidRPr="005F7A5C">
        <w:rPr>
          <w:b/>
        </w:rPr>
      </w:r>
      <w:r w:rsidRPr="005F7A5C">
        <w:rPr>
          <w:b/>
        </w:rPr>
        <w:fldChar w:fldCharType="separate"/>
      </w:r>
      <w:r w:rsidR="00274CE4">
        <w:rPr>
          <w:b/>
          <w:noProof/>
        </w:rPr>
        <w:t>[…INSERT ‘Safety Case Report’ OR ‘Materiel Safety Assessment’…]</w:t>
      </w:r>
      <w:r w:rsidRPr="005F7A5C">
        <w:rPr>
          <w:b/>
        </w:rPr>
        <w:fldChar w:fldCharType="end"/>
      </w:r>
      <w:r>
        <w:t xml:space="preserve"> and supporting evidence; and</w:t>
      </w:r>
    </w:p>
    <w:tbl>
      <w:tblPr>
        <w:tblW w:w="907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3"/>
      </w:tblGrid>
      <w:tr w:rsidR="00F1222F" w14:paraId="13BF7EC9" w14:textId="77777777" w:rsidTr="00F1222F">
        <w:tc>
          <w:tcPr>
            <w:tcW w:w="9073" w:type="dxa"/>
            <w:shd w:val="clear" w:color="auto" w:fill="auto"/>
          </w:tcPr>
          <w:bookmarkEnd w:id="100"/>
          <w:p w14:paraId="461DA6F2" w14:textId="08DBAEEF" w:rsidR="00F1222F" w:rsidRDefault="00F1222F" w:rsidP="00545C4B">
            <w:pPr>
              <w:pStyle w:val="ASDEFCONOption"/>
            </w:pPr>
            <w:r>
              <w:t xml:space="preserve">Option: </w:t>
            </w:r>
            <w:r w:rsidR="00B111FF">
              <w:t xml:space="preserve"> </w:t>
            </w:r>
            <w:r>
              <w:t>Include when design registration is, or may be, required.</w:t>
            </w:r>
          </w:p>
          <w:p w14:paraId="7A9A7D22" w14:textId="77777777" w:rsidR="00F1222F" w:rsidRPr="00ED599C" w:rsidRDefault="00F1222F" w:rsidP="00542A57">
            <w:pPr>
              <w:pStyle w:val="ATTANNLV4-ASDEFCON"/>
            </w:pPr>
            <w:proofErr w:type="gramStart"/>
            <w:r>
              <w:t>the</w:t>
            </w:r>
            <w:proofErr w:type="gramEnd"/>
            <w:r>
              <w:t xml:space="preserve"> approach to attaining any applicable design registrations and certifications.</w:t>
            </w:r>
          </w:p>
        </w:tc>
      </w:tr>
    </w:tbl>
    <w:p w14:paraId="346F9B32" w14:textId="77777777" w:rsidR="00F1222F" w:rsidRDefault="00F1222F" w:rsidP="00F1222F">
      <w:pPr>
        <w:pStyle w:val="ASDEFCONNormal"/>
      </w:pPr>
    </w:p>
    <w:p w14:paraId="38A18D27" w14:textId="77777777" w:rsidR="00F1222F" w:rsidRPr="009169F7" w:rsidRDefault="00F1222F" w:rsidP="00F1222F">
      <w:pPr>
        <w:pStyle w:val="ASDEFCONNormal"/>
        <w:keepNext/>
        <w:rPr>
          <w:b/>
        </w:rPr>
      </w:pPr>
      <w:r w:rsidRPr="009169F7">
        <w:rPr>
          <w:b/>
        </w:rPr>
        <w:t>Verification and Validation Strategy</w:t>
      </w:r>
    </w:p>
    <w:p w14:paraId="492EA7D3" w14:textId="2CD41E68" w:rsidR="007A370C" w:rsidRDefault="00F1222F" w:rsidP="00F1222F">
      <w:pPr>
        <w:pStyle w:val="NoteToDrafters-ASDEFCON"/>
      </w:pPr>
      <w:r>
        <w:t xml:space="preserve">Note to drafters:  </w:t>
      </w:r>
      <w:r w:rsidR="007A370C">
        <w:t xml:space="preserve">This Strategy will inform the V&amp;V Plan and related plans, to be developed for any resultant Contract.  DO NOT request draft plans related to this requirement.  </w:t>
      </w:r>
    </w:p>
    <w:p w14:paraId="28B0EFA7" w14:textId="3B56CDD2" w:rsidR="00F1222F" w:rsidRDefault="00F1222F" w:rsidP="00F1222F">
      <w:pPr>
        <w:pStyle w:val="NoteToDrafters-ASDEFCON"/>
      </w:pPr>
      <w:r>
        <w:t xml:space="preserve">Insert </w:t>
      </w:r>
      <w:r w:rsidR="00E579DE">
        <w:t xml:space="preserve">an </w:t>
      </w:r>
      <w:r>
        <w:t xml:space="preserve">appropriate number of pages into the note to tenderers.  In smaller contracts, </w:t>
      </w:r>
      <w:r w:rsidR="00E579DE">
        <w:t xml:space="preserve">a </w:t>
      </w:r>
      <w:r>
        <w:t>summary graphic may not be required, and</w:t>
      </w:r>
      <w:r w:rsidRPr="005E0025">
        <w:t xml:space="preserve"> </w:t>
      </w:r>
      <w:r>
        <w:t xml:space="preserve">clauses </w:t>
      </w:r>
      <w:r>
        <w:fldChar w:fldCharType="begin"/>
      </w:r>
      <w:r>
        <w:instrText xml:space="preserve"> REF _Ref8715845 \r \h </w:instrText>
      </w:r>
      <w:r>
        <w:fldChar w:fldCharType="separate"/>
      </w:r>
      <w:r w:rsidR="00643D62">
        <w:t>1.5a</w:t>
      </w:r>
      <w:r>
        <w:fldChar w:fldCharType="end"/>
      </w:r>
      <w:r>
        <w:t xml:space="preserve"> and </w:t>
      </w:r>
      <w:r>
        <w:fldChar w:fldCharType="begin"/>
      </w:r>
      <w:r>
        <w:instrText xml:space="preserve"> REF _Ref8715848 \r \h </w:instrText>
      </w:r>
      <w:r>
        <w:fldChar w:fldCharType="separate"/>
      </w:r>
      <w:r w:rsidR="00643D62">
        <w:t>1.5b</w:t>
      </w:r>
      <w:r>
        <w:fldChar w:fldCharType="end"/>
      </w:r>
      <w:r>
        <w:t xml:space="preserve"> may be deleted.</w:t>
      </w:r>
    </w:p>
    <w:p w14:paraId="26E6B562" w14:textId="542DFAB4" w:rsidR="00F1222F" w:rsidRDefault="00F1222F" w:rsidP="00F1222F">
      <w:pPr>
        <w:pStyle w:val="NoteToTenderers-ASDEFCON"/>
      </w:pPr>
      <w:r>
        <w:t xml:space="preserve">Note to tenderers:  The recommended number of pages for this </w:t>
      </w:r>
      <w:r w:rsidR="00E579DE">
        <w:t>s</w:t>
      </w:r>
      <w:r>
        <w:t xml:space="preserve">trategy is </w:t>
      </w:r>
      <w:r>
        <w:fldChar w:fldCharType="begin">
          <w:ffData>
            <w:name w:val=""/>
            <w:enabled/>
            <w:calcOnExit w:val="0"/>
            <w:textInput>
              <w:default w:val="[... DRAFTER TO INSERT NUMBER, EG, 5 - 15 ...]"/>
            </w:textInput>
          </w:ffData>
        </w:fldChar>
      </w:r>
      <w:r>
        <w:instrText xml:space="preserve"> FORMTEXT </w:instrText>
      </w:r>
      <w:r>
        <w:fldChar w:fldCharType="separate"/>
      </w:r>
      <w:r w:rsidR="00274CE4">
        <w:rPr>
          <w:noProof/>
        </w:rPr>
        <w:t>[... DRAFTER TO INSERT NUMBER, EG, 5 - 15 ...]</w:t>
      </w:r>
      <w:r>
        <w:fldChar w:fldCharType="end"/>
      </w:r>
      <w:r>
        <w:t xml:space="preserve"> </w:t>
      </w:r>
      <w:r w:rsidRPr="00FE3489">
        <w:t>pages</w:t>
      </w:r>
      <w:r>
        <w:t>.</w:t>
      </w:r>
    </w:p>
    <w:p w14:paraId="7BC930A9" w14:textId="77777777" w:rsidR="00F1222F" w:rsidRDefault="00F1222F" w:rsidP="00542A57">
      <w:pPr>
        <w:pStyle w:val="ATTANNLV2-ASDEFCON"/>
      </w:pPr>
      <w:r>
        <w:t>Tenderers are to describe the strategy for conducting the Verification and Validation (V&amp;V) activities for any resultant Contract, including:</w:t>
      </w:r>
    </w:p>
    <w:p w14:paraId="705CCF35" w14:textId="4A3D2C67" w:rsidR="00F1222F" w:rsidRDefault="00F1222F" w:rsidP="00542A57">
      <w:pPr>
        <w:pStyle w:val="ATTANNLV3-ASDEFCON"/>
      </w:pPr>
      <w:bookmarkStart w:id="103" w:name="_Ref8715845"/>
      <w:r>
        <w:t>a summary graphic, showing how the tenderer plans to conduct the V&amp;V program defined in the draft SOW, including significant V&amp;V</w:t>
      </w:r>
      <w:r w:rsidR="005341A9">
        <w:t xml:space="preserve"> phases, </w:t>
      </w:r>
      <w:r>
        <w:t>activities</w:t>
      </w:r>
      <w:r w:rsidR="005341A9">
        <w:t>,</w:t>
      </w:r>
      <w:r>
        <w:t xml:space="preserve"> and Milestones;</w:t>
      </w:r>
      <w:bookmarkEnd w:id="103"/>
    </w:p>
    <w:p w14:paraId="3386225C" w14:textId="77777777" w:rsidR="00F1222F" w:rsidRDefault="00F1222F" w:rsidP="00542A57">
      <w:pPr>
        <w:pStyle w:val="ATTANNLV3-ASDEFCON"/>
      </w:pPr>
      <w:bookmarkStart w:id="104" w:name="_Ref8715848"/>
      <w:r>
        <w:t>a summary of each key activity and Milestone in the summary graphic, including:</w:t>
      </w:r>
      <w:bookmarkEnd w:id="104"/>
    </w:p>
    <w:p w14:paraId="3BE0F1DF" w14:textId="6ED8C776" w:rsidR="00F1222F" w:rsidRDefault="00F1222F" w:rsidP="00542A57">
      <w:pPr>
        <w:pStyle w:val="ATTANNLV4-ASDEFCON"/>
      </w:pPr>
      <w:r>
        <w:t xml:space="preserve">a brief description of the scope of work the expectations for </w:t>
      </w:r>
      <w:r w:rsidRPr="00CE5302">
        <w:t>each major V&amp;V</w:t>
      </w:r>
      <w:r>
        <w:t xml:space="preserve"> activity;</w:t>
      </w:r>
    </w:p>
    <w:p w14:paraId="3FABD8AB" w14:textId="178B0220" w:rsidR="00F1222F" w:rsidRDefault="00F1222F" w:rsidP="00542A57">
      <w:pPr>
        <w:pStyle w:val="ATTANNLV4-ASDEFCON"/>
      </w:pPr>
      <w:r>
        <w:t>entry and exit criteria and dependencies on the Commonwealth and Associated Parties</w:t>
      </w:r>
      <w:r w:rsidR="005341A9">
        <w:t>, where these add to or vary from Attachment C of the draft Contract</w:t>
      </w:r>
      <w:r>
        <w:t>; and</w:t>
      </w:r>
    </w:p>
    <w:p w14:paraId="3EA3FE19" w14:textId="77777777" w:rsidR="00F1222F" w:rsidRDefault="00F1222F" w:rsidP="00542A57">
      <w:pPr>
        <w:pStyle w:val="ATTANNLV4-ASDEFCON"/>
      </w:pPr>
      <w:r>
        <w:t>any significant assumptions, limitations and constraints;</w:t>
      </w:r>
    </w:p>
    <w:p w14:paraId="69F7E14E" w14:textId="77777777" w:rsidR="005341A9" w:rsidRDefault="00F1222F" w:rsidP="00542A57">
      <w:pPr>
        <w:pStyle w:val="ATTANNLV3-ASDEFCON"/>
      </w:pPr>
      <w:r>
        <w:t>the rationale for the proposed V&amp;V strategy (</w:t>
      </w:r>
      <w:proofErr w:type="spellStart"/>
      <w:r>
        <w:t>eg</w:t>
      </w:r>
      <w:proofErr w:type="spellEnd"/>
      <w:r>
        <w:t>, to prioritise the early integration of high complexity elements)</w:t>
      </w:r>
      <w:r w:rsidR="005341A9">
        <w:t>;</w:t>
      </w:r>
    </w:p>
    <w:p w14:paraId="3457E717" w14:textId="52824178" w:rsidR="00F1222F" w:rsidRDefault="00F1222F" w:rsidP="00542A57">
      <w:pPr>
        <w:pStyle w:val="ATTANNLV3-ASDEFCON"/>
      </w:pPr>
      <w:r>
        <w:t xml:space="preserve">how the strategy addresses </w:t>
      </w:r>
      <w:r w:rsidR="005341A9">
        <w:t>the key</w:t>
      </w:r>
      <w:r>
        <w:t xml:space="preserve"> areas of risk for the Materiel System,</w:t>
      </w:r>
      <w:r w:rsidRPr="001C135B">
        <w:t xml:space="preserve"> </w:t>
      </w:r>
      <w:r>
        <w:t>as identified in response to TDR E-</w:t>
      </w:r>
      <w:r>
        <w:fldChar w:fldCharType="begin"/>
      </w:r>
      <w:r>
        <w:instrText xml:space="preserve"> REF _Ref520879795 \r \h </w:instrText>
      </w:r>
      <w:r>
        <w:fldChar w:fldCharType="separate"/>
      </w:r>
      <w:r w:rsidR="00643D62">
        <w:t>6</w:t>
      </w:r>
      <w:r>
        <w:fldChar w:fldCharType="end"/>
      </w:r>
      <w:r>
        <w:t xml:space="preserve"> (</w:t>
      </w:r>
      <w:r w:rsidR="00172DAD">
        <w:fldChar w:fldCharType="begin"/>
      </w:r>
      <w:r w:rsidR="00172DAD">
        <w:instrText xml:space="preserve"> REF _Ref520879798 \h </w:instrText>
      </w:r>
      <w:r w:rsidR="00172DAD">
        <w:fldChar w:fldCharType="separate"/>
      </w:r>
      <w:r w:rsidR="00643D62">
        <w:t>Risk</w:t>
      </w:r>
      <w:r w:rsidR="00643D62" w:rsidRPr="00616E66">
        <w:t xml:space="preserve"> </w:t>
      </w:r>
      <w:r w:rsidR="00643D62">
        <w:t>Assessment and Risk Register</w:t>
      </w:r>
      <w:r w:rsidR="00643D62" w:rsidRPr="00616E66">
        <w:t xml:space="preserve"> (Core)</w:t>
      </w:r>
      <w:r w:rsidR="00172DAD">
        <w:fldChar w:fldCharType="end"/>
      </w:r>
      <w:r>
        <w:t>);</w:t>
      </w:r>
    </w:p>
    <w:p w14:paraId="2B492750" w14:textId="5C3A5AD0" w:rsidR="00F1222F" w:rsidRDefault="00F1222F" w:rsidP="00542A57">
      <w:pPr>
        <w:pStyle w:val="ATTANNLV3-ASDEFCON"/>
      </w:pPr>
      <w:r w:rsidRPr="00CB7307">
        <w:t>the extent</w:t>
      </w:r>
      <w:r w:rsidRPr="00325919">
        <w:rPr>
          <w:color w:val="auto"/>
        </w:rPr>
        <w:t xml:space="preserve"> to which the tenderer intends to use supplier</w:t>
      </w:r>
      <w:r w:rsidR="00D24690">
        <w:rPr>
          <w:color w:val="auto"/>
        </w:rPr>
        <w:t>s’</w:t>
      </w:r>
      <w:r w:rsidRPr="00325919">
        <w:rPr>
          <w:color w:val="auto"/>
        </w:rPr>
        <w:t xml:space="preserve"> </w:t>
      </w:r>
      <w:r w:rsidR="00D24690">
        <w:rPr>
          <w:color w:val="auto"/>
          <w:szCs w:val="20"/>
        </w:rPr>
        <w:t>C</w:t>
      </w:r>
      <w:r w:rsidRPr="00325919">
        <w:rPr>
          <w:color w:val="auto"/>
          <w:szCs w:val="20"/>
        </w:rPr>
        <w:t>ertificates</w:t>
      </w:r>
      <w:r w:rsidRPr="00325919">
        <w:rPr>
          <w:color w:val="auto"/>
        </w:rPr>
        <w:t xml:space="preserve"> </w:t>
      </w:r>
      <w:r w:rsidR="00D24690">
        <w:rPr>
          <w:color w:val="auto"/>
        </w:rPr>
        <w:t xml:space="preserve">of Conformity </w:t>
      </w:r>
      <w:r w:rsidRPr="00325919">
        <w:rPr>
          <w:color w:val="auto"/>
        </w:rPr>
        <w:t>and previous</w:t>
      </w:r>
      <w:r>
        <w:rPr>
          <w:color w:val="auto"/>
        </w:rPr>
        <w:t xml:space="preserve"> </w:t>
      </w:r>
      <w:r w:rsidRPr="00325919">
        <w:rPr>
          <w:color w:val="auto"/>
        </w:rPr>
        <w:t xml:space="preserve">V&amp;V </w:t>
      </w:r>
      <w:r>
        <w:rPr>
          <w:color w:val="auto"/>
        </w:rPr>
        <w:t>results</w:t>
      </w:r>
      <w:r w:rsidRPr="00325919">
        <w:rPr>
          <w:color w:val="auto"/>
        </w:rPr>
        <w:t xml:space="preserve"> </w:t>
      </w:r>
      <w:r w:rsidRPr="00325919">
        <w:rPr>
          <w:color w:val="auto"/>
          <w:szCs w:val="20"/>
        </w:rPr>
        <w:t xml:space="preserve">as evidence </w:t>
      </w:r>
      <w:r w:rsidRPr="00325919">
        <w:rPr>
          <w:color w:val="auto"/>
        </w:rPr>
        <w:t>to</w:t>
      </w:r>
      <w:r w:rsidRPr="00CB7307">
        <w:t xml:space="preserve"> </w:t>
      </w:r>
      <w:r w:rsidRPr="00436075">
        <w:t>satisfy requirements</w:t>
      </w:r>
      <w:r>
        <w:t>; and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3"/>
      </w:tblGrid>
      <w:tr w:rsidR="00F1222F" w14:paraId="1E5D224B" w14:textId="77777777" w:rsidTr="00F1222F">
        <w:tc>
          <w:tcPr>
            <w:tcW w:w="9073" w:type="dxa"/>
            <w:shd w:val="clear" w:color="auto" w:fill="auto"/>
          </w:tcPr>
          <w:p w14:paraId="3075E641" w14:textId="3377FC64" w:rsidR="00F1222F" w:rsidRDefault="00F1222F" w:rsidP="00545C4B">
            <w:pPr>
              <w:pStyle w:val="ASDEFCONOption"/>
            </w:pPr>
            <w:r>
              <w:lastRenderedPageBreak/>
              <w:t>Option:</w:t>
            </w:r>
            <w:r w:rsidR="00B111FF">
              <w:t xml:space="preserve"> </w:t>
            </w:r>
            <w:r>
              <w:t xml:space="preserve"> Include the following note and clause if applicable, and insert details as required.</w:t>
            </w:r>
          </w:p>
          <w:p w14:paraId="360F1C50" w14:textId="071DBBFC" w:rsidR="00F1222F" w:rsidRDefault="00F1222F" w:rsidP="00F1222F">
            <w:pPr>
              <w:pStyle w:val="NoteToTenderers-ASDEFCON"/>
            </w:pPr>
            <w:r>
              <w:t>Note to tenderers:  The following subclause relat</w:t>
            </w:r>
            <w:r w:rsidR="007C44C7">
              <w:t>e</w:t>
            </w:r>
            <w:r>
              <w:t xml:space="preserve"> to product certification </w:t>
            </w:r>
            <w:r w:rsidR="007C44C7">
              <w:t>and</w:t>
            </w:r>
            <w:r>
              <w:t xml:space="preserve"> provid</w:t>
            </w:r>
            <w:r w:rsidR="007C44C7">
              <w:t>ing</w:t>
            </w:r>
            <w:r>
              <w:t xml:space="preserve"> visibility of how requirements for certification will be integrated with V&amp;V program activities.</w:t>
            </w:r>
          </w:p>
          <w:p w14:paraId="7CBDF496" w14:textId="51B20EA8" w:rsidR="00F1222F" w:rsidRDefault="00F1222F" w:rsidP="00542A57">
            <w:pPr>
              <w:pStyle w:val="ATTANNLV3-ASDEFCON"/>
            </w:pPr>
            <w:proofErr w:type="gramStart"/>
            <w:r>
              <w:t>in</w:t>
            </w:r>
            <w:proofErr w:type="gramEnd"/>
            <w:r>
              <w:t xml:space="preserve"> relation to product certification, the strategy to achieve </w:t>
            </w:r>
            <w:r w:rsidRPr="008E09A1">
              <w:rPr>
                <w:b/>
              </w:rPr>
              <w:fldChar w:fldCharType="begin">
                <w:ffData>
                  <w:name w:val="Text138"/>
                  <w:enabled/>
                  <w:calcOnExit w:val="0"/>
                  <w:textInput>
                    <w:default w:val="[…INSERT system certification / type certification…]"/>
                  </w:textInput>
                </w:ffData>
              </w:fldChar>
            </w:r>
            <w:r w:rsidRPr="008E09A1">
              <w:rPr>
                <w:b/>
              </w:rPr>
              <w:instrText xml:space="preserve"> FORMTEXT </w:instrText>
            </w:r>
            <w:r w:rsidRPr="008E09A1">
              <w:rPr>
                <w:b/>
              </w:rPr>
            </w:r>
            <w:r w:rsidRPr="008E09A1">
              <w:rPr>
                <w:b/>
              </w:rPr>
              <w:fldChar w:fldCharType="separate"/>
            </w:r>
            <w:r w:rsidR="00274CE4" w:rsidRPr="008E09A1">
              <w:rPr>
                <w:b/>
                <w:noProof/>
              </w:rPr>
              <w:t>[…INSERT system certification / type certification…]</w:t>
            </w:r>
            <w:r w:rsidRPr="008E09A1">
              <w:rPr>
                <w:b/>
              </w:rPr>
              <w:fldChar w:fldCharType="end"/>
            </w:r>
            <w:r>
              <w:t xml:space="preserve"> for the Mission System and for any relevant Support System Components, from the applicable regulatory</w:t>
            </w:r>
            <w:r w:rsidR="00003224">
              <w:t xml:space="preserve"> </w:t>
            </w:r>
            <w:r w:rsidR="00333469">
              <w:t>/ assurance</w:t>
            </w:r>
            <w:r>
              <w:t xml:space="preserve"> authorities</w:t>
            </w:r>
            <w:r w:rsidR="007B5B3E">
              <w:t>, including in relation to the applicable Security Authorisations</w:t>
            </w:r>
            <w:r>
              <w:t>.</w:t>
            </w:r>
          </w:p>
        </w:tc>
      </w:tr>
    </w:tbl>
    <w:p w14:paraId="6989C7B6" w14:textId="77777777" w:rsidR="00997866" w:rsidRDefault="00997866" w:rsidP="00997866">
      <w:pPr>
        <w:pStyle w:val="ASDEFCONOptionSpace"/>
      </w:pPr>
    </w:p>
    <w:p w14:paraId="75F95E33" w14:textId="5D21821F" w:rsidR="00F1222F" w:rsidRPr="009169F7" w:rsidRDefault="00F1222F" w:rsidP="000D1FEA">
      <w:pPr>
        <w:pStyle w:val="ASDEFCONNormal"/>
        <w:keepNext/>
        <w:rPr>
          <w:b/>
        </w:rPr>
      </w:pPr>
      <w:r w:rsidRPr="009169F7">
        <w:rPr>
          <w:b/>
        </w:rPr>
        <w:t>Integrated Logistic Support Strategy</w:t>
      </w:r>
    </w:p>
    <w:p w14:paraId="772024D0" w14:textId="160D6840" w:rsidR="007A370C" w:rsidRDefault="00F1222F" w:rsidP="007A370C">
      <w:pPr>
        <w:pStyle w:val="NoteToDrafters-ASDEFCON"/>
      </w:pPr>
      <w:r>
        <w:t xml:space="preserve">Note to drafters:  </w:t>
      </w:r>
      <w:r w:rsidR="007A370C">
        <w:t>This Strategy will inform the Integrated Support Plan and related plans for any resultant Contract.  DO NOT request draft plans related to this requirement.</w:t>
      </w:r>
    </w:p>
    <w:p w14:paraId="7A9FCB40" w14:textId="77777777" w:rsidR="00F1222F" w:rsidRDefault="00F1222F" w:rsidP="00F1222F">
      <w:pPr>
        <w:pStyle w:val="NoteToDrafters-ASDEFCON"/>
      </w:pPr>
      <w:r>
        <w:t>Insert the appropriate number of pages into the note to tenderers below.</w:t>
      </w:r>
    </w:p>
    <w:p w14:paraId="5F4558D9" w14:textId="4F509390" w:rsidR="00F1222F" w:rsidRDefault="00F1222F" w:rsidP="00F1222F">
      <w:pPr>
        <w:pStyle w:val="NoteToTenderers-ASDEFCON"/>
      </w:pPr>
      <w:r>
        <w:t xml:space="preserve">Note to tenderers:  The recommended number of pages for this </w:t>
      </w:r>
      <w:r w:rsidR="007C44C7">
        <w:t>s</w:t>
      </w:r>
      <w:r>
        <w:t xml:space="preserve">trategy is </w:t>
      </w:r>
      <w:r>
        <w:fldChar w:fldCharType="begin">
          <w:ffData>
            <w:name w:val=""/>
            <w:enabled/>
            <w:calcOnExit w:val="0"/>
            <w:textInput>
              <w:default w:val="[... DRAFTER TO INSERT NUMBER, EG, 10 - 20  ...]"/>
            </w:textInput>
          </w:ffData>
        </w:fldChar>
      </w:r>
      <w:r>
        <w:instrText xml:space="preserve"> FORMTEXT </w:instrText>
      </w:r>
      <w:r>
        <w:fldChar w:fldCharType="separate"/>
      </w:r>
      <w:r w:rsidR="00274CE4">
        <w:rPr>
          <w:noProof/>
        </w:rPr>
        <w:t>[... DRAFTER TO INSERT NUMBER, EG, 10 - 20  ...]</w:t>
      </w:r>
      <w:r>
        <w:fldChar w:fldCharType="end"/>
      </w:r>
      <w:r w:rsidRPr="00680C6C">
        <w:t xml:space="preserve"> pages</w:t>
      </w:r>
      <w:r w:rsidR="007C44C7">
        <w:t xml:space="preserve"> of text</w:t>
      </w:r>
      <w:r>
        <w:t>.</w:t>
      </w:r>
    </w:p>
    <w:p w14:paraId="026E6DC1" w14:textId="4C7CB617" w:rsidR="00F1222F" w:rsidRDefault="00F1222F" w:rsidP="00542A57">
      <w:pPr>
        <w:pStyle w:val="ATTANNLV2-ASDEFCON"/>
      </w:pPr>
      <w:bookmarkStart w:id="105" w:name="_Ref479582887"/>
      <w:r>
        <w:t>Tenderers are to describe the strategy for conducting</w:t>
      </w:r>
      <w:r w:rsidR="007C44C7">
        <w:t>,</w:t>
      </w:r>
      <w:r w:rsidR="007C44C7" w:rsidRPr="007C44C7">
        <w:t xml:space="preserve"> </w:t>
      </w:r>
      <w:r w:rsidR="007C44C7">
        <w:t>and achieving the objectives of,</w:t>
      </w:r>
      <w:r>
        <w:t xml:space="preserve"> the ILS program (including Logistic Support Analysis (LSA)) for any resultant Contract, including:</w:t>
      </w:r>
      <w:bookmarkEnd w:id="105"/>
    </w:p>
    <w:p w14:paraId="61752E52" w14:textId="44B7B865" w:rsidR="00F1222F" w:rsidRDefault="00F1222F" w:rsidP="00542A57">
      <w:pPr>
        <w:pStyle w:val="ATTANNLV3-ASDEFCON"/>
      </w:pPr>
      <w:r>
        <w:t xml:space="preserve">the </w:t>
      </w:r>
      <w:r w:rsidR="007C44C7">
        <w:t>factors that influence the scope</w:t>
      </w:r>
      <w:r w:rsidR="007C44C7" w:rsidRPr="006D2036">
        <w:t xml:space="preserve"> </w:t>
      </w:r>
      <w:r w:rsidR="007C44C7">
        <w:t xml:space="preserve">and context of the </w:t>
      </w:r>
      <w:r>
        <w:t>ILS/LSA program, including:</w:t>
      </w:r>
    </w:p>
    <w:p w14:paraId="677EFC3F" w14:textId="78CA5A3B" w:rsidR="00F1222F" w:rsidRDefault="00F1222F" w:rsidP="00542A57">
      <w:pPr>
        <w:pStyle w:val="ATTANNLV4-ASDEFCON"/>
      </w:pPr>
      <w:r>
        <w:t>the design maturity of the proposed</w:t>
      </w:r>
      <w:r w:rsidDel="00841DC4">
        <w:t xml:space="preserve"> </w:t>
      </w:r>
      <w:r>
        <w:t xml:space="preserve">Mission System (described in </w:t>
      </w:r>
      <w:r w:rsidRPr="006209E1">
        <w:t>response to TDR F-</w:t>
      </w:r>
      <w:r>
        <w:fldChar w:fldCharType="begin"/>
      </w:r>
      <w:r>
        <w:instrText xml:space="preserve"> REF _Ref527625578 \r \h </w:instrText>
      </w:r>
      <w:r>
        <w:fldChar w:fldCharType="separate"/>
      </w:r>
      <w:r w:rsidR="00643D62">
        <w:t>1</w:t>
      </w:r>
      <w:r>
        <w:fldChar w:fldCharType="end"/>
      </w:r>
      <w:r>
        <w:t xml:space="preserve">) </w:t>
      </w:r>
      <w:r w:rsidR="0058067A">
        <w:t xml:space="preserve">and </w:t>
      </w:r>
      <w:r>
        <w:t xml:space="preserve">the extent </w:t>
      </w:r>
      <w:r w:rsidR="008D765F">
        <w:t>that</w:t>
      </w:r>
      <w:r>
        <w:t xml:space="preserve"> design and development activities</w:t>
      </w:r>
      <w:r w:rsidR="008D765F">
        <w:t xml:space="preserve"> influence scope</w:t>
      </w:r>
      <w:r>
        <w:t>;</w:t>
      </w:r>
    </w:p>
    <w:p w14:paraId="6038E222" w14:textId="764D012B" w:rsidR="00E2713C" w:rsidRDefault="00F1222F" w:rsidP="00542A57">
      <w:pPr>
        <w:pStyle w:val="ATTANNLV4-ASDEFCON"/>
      </w:pPr>
      <w:r>
        <w:t xml:space="preserve">any </w:t>
      </w:r>
      <w:r w:rsidR="0058067A">
        <w:t xml:space="preserve">design and development activities applicable to </w:t>
      </w:r>
      <w:r>
        <w:t>major Support System Components (</w:t>
      </w:r>
      <w:proofErr w:type="spellStart"/>
      <w:r>
        <w:t>eg</w:t>
      </w:r>
      <w:proofErr w:type="spellEnd"/>
      <w:r>
        <w:t xml:space="preserve">, </w:t>
      </w:r>
      <w:r w:rsidR="0058067A">
        <w:t xml:space="preserve">systems integration laboratory or </w:t>
      </w:r>
      <w:r>
        <w:t>full motion training simulator);</w:t>
      </w:r>
    </w:p>
    <w:p w14:paraId="0D9FE26B" w14:textId="257C6775" w:rsidR="00F1222F" w:rsidRPr="00955EDC" w:rsidRDefault="00412EF4" w:rsidP="00412EF4">
      <w:pPr>
        <w:pStyle w:val="ATTANNLV4-ASDEFCON"/>
      </w:pPr>
      <w:r w:rsidRPr="00955EDC">
        <w:t>an</w:t>
      </w:r>
      <w:r w:rsidR="008D765F">
        <w:t>y</w:t>
      </w:r>
      <w:r w:rsidRPr="00955EDC">
        <w:t xml:space="preserve"> </w:t>
      </w:r>
      <w:r w:rsidR="008D765F">
        <w:t>relevant</w:t>
      </w:r>
      <w:r w:rsidRPr="00955EDC">
        <w:t xml:space="preserve"> </w:t>
      </w:r>
      <w:r w:rsidR="00D83E76">
        <w:t>Australian Industry Activit</w:t>
      </w:r>
      <w:r w:rsidR="008D765F">
        <w:t>y(</w:t>
      </w:r>
      <w:proofErr w:type="spellStart"/>
      <w:r w:rsidR="00D83E76">
        <w:t>ies</w:t>
      </w:r>
      <w:proofErr w:type="spellEnd"/>
      <w:r w:rsidR="008D765F">
        <w:t>)</w:t>
      </w:r>
      <w:r w:rsidR="00D83E76">
        <w:t xml:space="preserve"> (</w:t>
      </w:r>
      <w:r w:rsidRPr="00955EDC">
        <w:t>AIAs</w:t>
      </w:r>
      <w:r w:rsidR="00D83E76">
        <w:t>)</w:t>
      </w:r>
      <w:r w:rsidRPr="00955EDC">
        <w:t xml:space="preserve"> identified in </w:t>
      </w:r>
      <w:r w:rsidR="00955EDC" w:rsidRPr="00955EDC">
        <w:t>Attachment </w:t>
      </w:r>
      <w:r w:rsidR="00803A59">
        <w:t>F</w:t>
      </w:r>
      <w:r w:rsidRPr="00955EDC">
        <w:t xml:space="preserve"> of the draft Contract; </w:t>
      </w:r>
      <w:r w:rsidR="00F1222F" w:rsidRPr="00955EDC">
        <w:t>and</w:t>
      </w:r>
    </w:p>
    <w:p w14:paraId="49BDDB11" w14:textId="113FC4BE" w:rsidR="00F1222F" w:rsidRDefault="00F1222F" w:rsidP="00542A57">
      <w:pPr>
        <w:pStyle w:val="ATTANNLV4-ASDEFCON"/>
      </w:pPr>
      <w:r>
        <w:t>the proposed Support System solution (as described in response to TDR F-</w:t>
      </w:r>
      <w:r>
        <w:fldChar w:fldCharType="begin"/>
      </w:r>
      <w:r>
        <w:instrText xml:space="preserve"> REF _Ref66002689 \r \h </w:instrText>
      </w:r>
      <w:r>
        <w:fldChar w:fldCharType="separate"/>
      </w:r>
      <w:r w:rsidR="00643D62">
        <w:t>5</w:t>
      </w:r>
      <w:r>
        <w:fldChar w:fldCharType="end"/>
      </w:r>
      <w:r>
        <w:t>);</w:t>
      </w:r>
    </w:p>
    <w:p w14:paraId="1389FDDC" w14:textId="77777777" w:rsidR="00F1222F" w:rsidRDefault="00F1222F" w:rsidP="00542A57">
      <w:pPr>
        <w:pStyle w:val="ATTANNLV3-ASDEFCON"/>
      </w:pPr>
      <w:r>
        <w:t>a summary graphic, showing how the tenderer plans to conduct the ILS/LSA program defined in the draft SOW, including:</w:t>
      </w:r>
    </w:p>
    <w:p w14:paraId="2FDC9CDE" w14:textId="6F50CC75" w:rsidR="00F1222F" w:rsidRDefault="00F1222F" w:rsidP="00542A57">
      <w:pPr>
        <w:pStyle w:val="ATTANNLV4-ASDEFCON"/>
      </w:pPr>
      <w:r>
        <w:t>key ILS/LSA events and activities related to the major work streams and draft Contract phases identified in the overall project strategy (see TDR E-</w:t>
      </w:r>
      <w:r>
        <w:fldChar w:fldCharType="begin"/>
      </w:r>
      <w:r>
        <w:instrText xml:space="preserve"> REF _Ref434817689 \r \h </w:instrText>
      </w:r>
      <w:r>
        <w:fldChar w:fldCharType="separate"/>
      </w:r>
      <w:r w:rsidR="00643D62">
        <w:t>1.1</w:t>
      </w:r>
      <w:r>
        <w:fldChar w:fldCharType="end"/>
      </w:r>
      <w:r>
        <w:t>);</w:t>
      </w:r>
      <w:r w:rsidRPr="00C93FA3">
        <w:t xml:space="preserve"> </w:t>
      </w:r>
      <w:r>
        <w:t>and</w:t>
      </w:r>
    </w:p>
    <w:p w14:paraId="3D7AB01D" w14:textId="77777777" w:rsidR="00F1222F" w:rsidRDefault="00F1222F" w:rsidP="00542A57">
      <w:pPr>
        <w:pStyle w:val="ATTANNLV4-ASDEFCON"/>
      </w:pPr>
      <w:r>
        <w:t>ILS-related Mandated System Reviews and Internal System Reviews;</w:t>
      </w:r>
    </w:p>
    <w:p w14:paraId="26C31C9B" w14:textId="77777777" w:rsidR="00F1222F" w:rsidRDefault="00F1222F" w:rsidP="00542A57">
      <w:pPr>
        <w:pStyle w:val="ATTANNLV3-ASDEFCON"/>
      </w:pPr>
      <w:r>
        <w:t>a summary of each key activity and Milestone in the summary graphic, including:</w:t>
      </w:r>
    </w:p>
    <w:p w14:paraId="262D3882" w14:textId="77777777" w:rsidR="00F1222F" w:rsidRDefault="00F1222F" w:rsidP="00542A57">
      <w:pPr>
        <w:pStyle w:val="ATTANNLV4-ASDEFCON"/>
      </w:pPr>
      <w:r>
        <w:t>a brief description of the scope of work;</w:t>
      </w:r>
    </w:p>
    <w:p w14:paraId="2FDD90AB" w14:textId="05A7616B" w:rsidR="00F1222F" w:rsidRDefault="00F1222F" w:rsidP="00542A57">
      <w:pPr>
        <w:pStyle w:val="ATTANNLV4-ASDEFCON"/>
      </w:pPr>
      <w:r>
        <w:t>entry and exit criteria and dependencies on the Commonwealth and Associated Parties</w:t>
      </w:r>
      <w:r w:rsidR="0058067A">
        <w:t>, where these add to or vary from Attachment C of the draft Contract</w:t>
      </w:r>
      <w:r>
        <w:t>; and</w:t>
      </w:r>
    </w:p>
    <w:p w14:paraId="6203C7DC" w14:textId="77777777" w:rsidR="00F1222F" w:rsidRDefault="00F1222F" w:rsidP="00542A57">
      <w:pPr>
        <w:pStyle w:val="ATTANNLV4-ASDEFCON"/>
      </w:pPr>
      <w:r>
        <w:t>any significant assumptions, limitations and constraints;</w:t>
      </w:r>
    </w:p>
    <w:p w14:paraId="461737A9" w14:textId="012B28D7" w:rsidR="00F1222F" w:rsidRDefault="00F1222F" w:rsidP="00542A57">
      <w:pPr>
        <w:pStyle w:val="ATTANNLV3-ASDEFCON"/>
      </w:pPr>
      <w:r>
        <w:t>the identification of standards (</w:t>
      </w:r>
      <w:proofErr w:type="spellStart"/>
      <w:r>
        <w:t>eg</w:t>
      </w:r>
      <w:proofErr w:type="spellEnd"/>
      <w:r>
        <w:t>, DEF(AUST)5691</w:t>
      </w:r>
      <w:r w:rsidR="0091460F">
        <w:t xml:space="preserve">, </w:t>
      </w:r>
      <w:r w:rsidR="0091460F" w:rsidRPr="006D2036">
        <w:t>S3000L™</w:t>
      </w:r>
      <w:r>
        <w:t>) to be used</w:t>
      </w:r>
      <w:r w:rsidR="00754D5C">
        <w:t xml:space="preserve"> </w:t>
      </w:r>
      <w:r w:rsidR="00754D5C" w:rsidRPr="006D2036">
        <w:t xml:space="preserve">(including </w:t>
      </w:r>
      <w:r w:rsidR="00754D5C">
        <w:t>for activities</w:t>
      </w:r>
      <w:r w:rsidR="00754D5C" w:rsidRPr="006D2036">
        <w:t xml:space="preserve"> such as Level Of Repair Analysis (LORA)</w:t>
      </w:r>
      <w:r w:rsidR="00754D5C">
        <w:t>)</w:t>
      </w:r>
      <w:r>
        <w:t xml:space="preserve"> and a summary of how these will be applied</w:t>
      </w:r>
      <w:r w:rsidDel="00867FF1">
        <w:t xml:space="preserve"> </w:t>
      </w:r>
      <w:r>
        <w:t xml:space="preserve">to </w:t>
      </w:r>
      <w:r w:rsidR="00754D5C">
        <w:t xml:space="preserve">an </w:t>
      </w:r>
      <w:r>
        <w:t>analysis of the Support System and the definition of the required Support Resources;</w:t>
      </w:r>
    </w:p>
    <w:p w14:paraId="03BF2816" w14:textId="6F816169" w:rsidR="00F1222F" w:rsidRDefault="00F1222F" w:rsidP="00542A57">
      <w:pPr>
        <w:pStyle w:val="ATTANNLV3-ASDEFCON"/>
      </w:pPr>
      <w:proofErr w:type="gramStart"/>
      <w:r>
        <w:t>how</w:t>
      </w:r>
      <w:proofErr w:type="gramEnd"/>
      <w:r>
        <w:t xml:space="preserve"> the tenderer proposes to validate the Support System requirements in the </w:t>
      </w:r>
      <w:r w:rsidRPr="005F7A5C">
        <w:rPr>
          <w:b/>
        </w:rPr>
        <w:fldChar w:fldCharType="begin">
          <w:ffData>
            <w:name w:val="Text136"/>
            <w:enabled/>
            <w:calcOnExit w:val="0"/>
            <w:textInput>
              <w:default w:val="[… INSERT ‘DOR Part B’ OR ‘OCD’ AS APPLICABLE …]"/>
            </w:textInput>
          </w:ffData>
        </w:fldChar>
      </w:r>
      <w:r w:rsidRPr="005F7A5C">
        <w:rPr>
          <w:b/>
        </w:rPr>
        <w:instrText xml:space="preserve"> FORMTEXT </w:instrText>
      </w:r>
      <w:r w:rsidRPr="005F7A5C">
        <w:rPr>
          <w:b/>
        </w:rPr>
      </w:r>
      <w:r w:rsidRPr="005F7A5C">
        <w:rPr>
          <w:b/>
        </w:rPr>
        <w:fldChar w:fldCharType="separate"/>
      </w:r>
      <w:r w:rsidR="00274CE4">
        <w:rPr>
          <w:b/>
          <w:noProof/>
        </w:rPr>
        <w:t>[… INSERT ‘DOR Part B’ OR ‘OCD’ AS APPLICABLE …]</w:t>
      </w:r>
      <w:r w:rsidRPr="005F7A5C">
        <w:rPr>
          <w:b/>
        </w:rPr>
        <w:fldChar w:fldCharType="end"/>
      </w:r>
      <w:r>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3"/>
      </w:tblGrid>
      <w:tr w:rsidR="00F1222F" w14:paraId="3333445E" w14:textId="77777777" w:rsidTr="00F1222F">
        <w:tc>
          <w:tcPr>
            <w:tcW w:w="9073" w:type="dxa"/>
            <w:shd w:val="clear" w:color="auto" w:fill="auto"/>
          </w:tcPr>
          <w:p w14:paraId="577197BA" w14:textId="45FE3AB9" w:rsidR="00F1222F" w:rsidRDefault="00F1222F" w:rsidP="00545C4B">
            <w:pPr>
              <w:pStyle w:val="ASDEFCONOption"/>
            </w:pPr>
            <w:r>
              <w:t xml:space="preserve">Option: </w:t>
            </w:r>
            <w:r w:rsidR="00B111FF">
              <w:t xml:space="preserve"> </w:t>
            </w:r>
            <w:r>
              <w:t xml:space="preserve">Include </w:t>
            </w:r>
            <w:r w:rsidR="00754D5C">
              <w:t xml:space="preserve">if resource optimisation tools and </w:t>
            </w:r>
            <w:r>
              <w:t>an LSA Record is required.</w:t>
            </w:r>
          </w:p>
          <w:p w14:paraId="3BD69C34" w14:textId="56160C24" w:rsidR="00F1222F" w:rsidRDefault="00754D5C" w:rsidP="00415C67">
            <w:pPr>
              <w:pStyle w:val="ATTANNLV3-ASDEFCON"/>
            </w:pPr>
            <w:r>
              <w:t xml:space="preserve">the </w:t>
            </w:r>
            <w:r w:rsidR="00F1222F" w:rsidRPr="00514FAE">
              <w:t>identification</w:t>
            </w:r>
            <w:r w:rsidR="00F1222F">
              <w:t xml:space="preserve"> of</w:t>
            </w:r>
            <w:r>
              <w:t xml:space="preserve">, and rationale for, tools for analysis </w:t>
            </w:r>
            <w:r w:rsidR="00415C67">
              <w:t>(</w:t>
            </w:r>
            <w:proofErr w:type="spellStart"/>
            <w:r w:rsidR="00415C67">
              <w:t>eg</w:t>
            </w:r>
            <w:proofErr w:type="spellEnd"/>
            <w:r w:rsidR="00415C67">
              <w:t xml:space="preserve">, optimisation models) and to capture analysis results </w:t>
            </w:r>
            <w:r>
              <w:t>and</w:t>
            </w:r>
            <w:r w:rsidR="00F1222F">
              <w:t xml:space="preserve"> </w:t>
            </w:r>
            <w:r w:rsidR="00415C67">
              <w:t>to collate extant data (</w:t>
            </w:r>
            <w:proofErr w:type="spellStart"/>
            <w:r w:rsidR="00415C67">
              <w:t>eg</w:t>
            </w:r>
            <w:proofErr w:type="spellEnd"/>
            <w:r w:rsidR="00415C67">
              <w:t>, an</w:t>
            </w:r>
            <w:r w:rsidR="00F1222F">
              <w:t xml:space="preserve"> LSA Record</w:t>
            </w:r>
            <w:r w:rsidR="00415C67">
              <w:t>)</w:t>
            </w:r>
            <w:r w:rsidR="00F1222F">
              <w:t xml:space="preserve">, </w:t>
            </w:r>
            <w:r w:rsidR="00415C67">
              <w:t>and to prepare ILS data items (</w:t>
            </w:r>
            <w:proofErr w:type="spellStart"/>
            <w:r w:rsidR="00415C67">
              <w:t>eg</w:t>
            </w:r>
            <w:proofErr w:type="spellEnd"/>
            <w:r w:rsidR="00415C67">
              <w:t>, such as recommended resource lists)</w:t>
            </w:r>
            <w:r w:rsidR="00F1222F">
              <w:t>;</w:t>
            </w:r>
          </w:p>
        </w:tc>
      </w:tr>
    </w:tbl>
    <w:p w14:paraId="0042E418" w14:textId="77777777" w:rsidR="00997866" w:rsidRDefault="00997866" w:rsidP="00997866">
      <w:pPr>
        <w:pStyle w:val="ASDEFCONOptionSpace"/>
      </w:pPr>
    </w:p>
    <w:p w14:paraId="50D29CF2" w14:textId="2E521367" w:rsidR="00F1222F" w:rsidRDefault="00F1222F" w:rsidP="00542A57">
      <w:pPr>
        <w:pStyle w:val="ATTANNLV3-ASDEFCON"/>
      </w:pPr>
      <w:r>
        <w:t>the strategy addresses the key areas of risk for the ILS/LSA program,</w:t>
      </w:r>
      <w:r w:rsidRPr="00B64F37">
        <w:t xml:space="preserve"> </w:t>
      </w:r>
      <w:r>
        <w:t>as identified in response to TDR E-</w:t>
      </w:r>
      <w:r>
        <w:fldChar w:fldCharType="begin"/>
      </w:r>
      <w:r>
        <w:instrText xml:space="preserve"> REF _Ref520879795 \r \h </w:instrText>
      </w:r>
      <w:r>
        <w:fldChar w:fldCharType="separate"/>
      </w:r>
      <w:r w:rsidR="00643D62">
        <w:t>6</w:t>
      </w:r>
      <w:r>
        <w:fldChar w:fldCharType="end"/>
      </w:r>
      <w:r>
        <w:t xml:space="preserve"> (</w:t>
      </w:r>
      <w:r>
        <w:fldChar w:fldCharType="begin"/>
      </w:r>
      <w:r>
        <w:instrText xml:space="preserve"> REF _Ref520879798 \h </w:instrText>
      </w:r>
      <w:r>
        <w:fldChar w:fldCharType="separate"/>
      </w:r>
      <w:r w:rsidR="00643D62">
        <w:t>Risk</w:t>
      </w:r>
      <w:r w:rsidR="00643D62" w:rsidRPr="00616E66">
        <w:t xml:space="preserve"> </w:t>
      </w:r>
      <w:r w:rsidR="00643D62">
        <w:t>Assessment and Risk Register</w:t>
      </w:r>
      <w:r w:rsidR="00643D62" w:rsidRPr="00616E66">
        <w:t xml:space="preserve"> (Core)</w:t>
      </w:r>
      <w:r>
        <w:fldChar w:fldCharType="end"/>
      </w:r>
      <w:r>
        <w:t>; and</w:t>
      </w:r>
    </w:p>
    <w:p w14:paraId="3ADBBEBD" w14:textId="18A1BE03" w:rsidR="00F1222F" w:rsidRDefault="00F1222F" w:rsidP="00542A57">
      <w:pPr>
        <w:pStyle w:val="ATTANNLV3-ASDEFCON"/>
      </w:pPr>
      <w:r>
        <w:lastRenderedPageBreak/>
        <w:t>how Technical Data requirements for the provision of in-service support by Defence, contractors and Associated Parties</w:t>
      </w:r>
      <w:r w:rsidRPr="00921BDC">
        <w:t xml:space="preserve"> </w:t>
      </w:r>
      <w:r>
        <w:t>will be determined, including summaries of the proposed approaches:</w:t>
      </w:r>
    </w:p>
    <w:p w14:paraId="1B3135CC" w14:textId="4F2AAC8B" w:rsidR="00F1222F" w:rsidRDefault="00F1222F" w:rsidP="00542A57">
      <w:pPr>
        <w:pStyle w:val="ATTANNLV4-ASDEFCON"/>
      </w:pPr>
      <w:proofErr w:type="gramStart"/>
      <w:r>
        <w:t>to</w:t>
      </w:r>
      <w:proofErr w:type="gramEnd"/>
      <w:r>
        <w:t xml:space="preserve"> identify all of the Technical Data required to satisfy operational and support-related requirements and the operational and support concepts defined in the </w:t>
      </w:r>
      <w:r>
        <w:rPr>
          <w:b/>
        </w:rPr>
        <w:fldChar w:fldCharType="begin">
          <w:ffData>
            <w:name w:val="Text139"/>
            <w:enabled/>
            <w:calcOnExit w:val="0"/>
            <w:textInput>
              <w:default w:val="[… INSERT ‘DOR Part B’ OR ‘OCD’ AS APPLICABLE …]"/>
            </w:textInput>
          </w:ffData>
        </w:fldChar>
      </w:r>
      <w:r>
        <w:rPr>
          <w:b/>
        </w:rPr>
        <w:instrText xml:space="preserve"> FORMTEXT </w:instrText>
      </w:r>
      <w:r>
        <w:rPr>
          <w:b/>
        </w:rPr>
      </w:r>
      <w:r>
        <w:rPr>
          <w:b/>
        </w:rPr>
        <w:fldChar w:fldCharType="separate"/>
      </w:r>
      <w:r w:rsidR="00274CE4">
        <w:rPr>
          <w:b/>
          <w:noProof/>
        </w:rPr>
        <w:t>[… INSERT ‘DOR Part B’ OR ‘OCD’ AS APPLICABLE …]</w:t>
      </w:r>
      <w:r>
        <w:rPr>
          <w:b/>
        </w:rPr>
        <w:fldChar w:fldCharType="end"/>
      </w:r>
      <w:r w:rsidR="00333469">
        <w:rPr>
          <w:b/>
        </w:rPr>
        <w:t xml:space="preserve"> </w:t>
      </w:r>
      <w:r w:rsidR="00333469" w:rsidRPr="00333469">
        <w:t xml:space="preserve">and any AIAs identified </w:t>
      </w:r>
      <w:r w:rsidR="00955EDC" w:rsidRPr="00955EDC">
        <w:t xml:space="preserve">in Attachment </w:t>
      </w:r>
      <w:r w:rsidR="00803A59">
        <w:t>F</w:t>
      </w:r>
      <w:r w:rsidR="00333469" w:rsidRPr="00955EDC">
        <w:t xml:space="preserve"> to</w:t>
      </w:r>
      <w:r w:rsidR="00333469" w:rsidRPr="00333469">
        <w:t xml:space="preserve"> the draft Contract</w:t>
      </w:r>
      <w:r>
        <w:t>;</w:t>
      </w:r>
    </w:p>
    <w:p w14:paraId="49E9A47B" w14:textId="77777777" w:rsidR="00F1222F" w:rsidRDefault="00F1222F" w:rsidP="00542A57">
      <w:pPr>
        <w:pStyle w:val="ATTANNLV4-ASDEFCON"/>
      </w:pPr>
      <w:r>
        <w:t>for obtaining and assimilating new and existing sources of Technical Data into a complete and coherent</w:t>
      </w:r>
      <w:r w:rsidRPr="003E489D">
        <w:t xml:space="preserve"> </w:t>
      </w:r>
      <w:r>
        <w:t>Technical Data solution;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3"/>
      </w:tblGrid>
      <w:tr w:rsidR="00F1222F" w14:paraId="52750D6F" w14:textId="77777777" w:rsidTr="00F1222F">
        <w:tc>
          <w:tcPr>
            <w:tcW w:w="9073" w:type="dxa"/>
            <w:shd w:val="clear" w:color="auto" w:fill="auto"/>
          </w:tcPr>
          <w:p w14:paraId="2357E691" w14:textId="54741713" w:rsidR="00F1222F" w:rsidRDefault="00F1222F" w:rsidP="00545C4B">
            <w:pPr>
              <w:pStyle w:val="ASDEFCONOption"/>
            </w:pPr>
            <w:r>
              <w:t xml:space="preserve">Option: </w:t>
            </w:r>
            <w:r w:rsidR="00B111FF">
              <w:t xml:space="preserve"> </w:t>
            </w:r>
            <w:r>
              <w:t>Include when electronic technical publications are required under the draft Contract.</w:t>
            </w:r>
          </w:p>
          <w:p w14:paraId="7E350105" w14:textId="77777777" w:rsidR="00F1222F" w:rsidRDefault="00F1222F" w:rsidP="00542A57">
            <w:pPr>
              <w:pStyle w:val="ATTANNLV4-ASDEFCON"/>
            </w:pPr>
            <w:r>
              <w:t>for the development and management of electronic technical publications, when applicable; and</w:t>
            </w:r>
          </w:p>
        </w:tc>
      </w:tr>
    </w:tbl>
    <w:p w14:paraId="6BC33A7E" w14:textId="77777777" w:rsidR="00997866" w:rsidRDefault="00997866" w:rsidP="00997866">
      <w:pPr>
        <w:pStyle w:val="ASDEFCONOptionSpace"/>
      </w:pPr>
    </w:p>
    <w:p w14:paraId="6F913576" w14:textId="73D1B3F1" w:rsidR="00F1222F" w:rsidRDefault="00F1222F" w:rsidP="00542A57">
      <w:pPr>
        <w:pStyle w:val="ATTANNLV4-ASDEFCON"/>
      </w:pPr>
      <w:r>
        <w:t>for ensuring access to all Technical Data required by Defence and Associated Parties for the operation and support of the Materiel System, in the context of Intellectual Property (cross-referencing the response to TDR C-</w:t>
      </w:r>
      <w:r>
        <w:fldChar w:fldCharType="begin"/>
      </w:r>
      <w:r>
        <w:instrText xml:space="preserve"> REF _Ref528741414 \r \h </w:instrText>
      </w:r>
      <w:r>
        <w:fldChar w:fldCharType="separate"/>
      </w:r>
      <w:r w:rsidR="00643D62">
        <w:t>5</w:t>
      </w:r>
      <w:r>
        <w:fldChar w:fldCharType="end"/>
      </w:r>
      <w:r>
        <w:t xml:space="preserve"> as appropriate), International Traffic in Arms Regulations, and any other restrictions.</w:t>
      </w:r>
    </w:p>
    <w:bookmarkEnd w:id="91"/>
    <w:bookmarkEnd w:id="92"/>
    <w:p w14:paraId="70641118" w14:textId="0F492B39" w:rsidR="006E6003" w:rsidRDefault="000655F3">
      <w:pPr>
        <w:pStyle w:val="ATTANNLV1-ASDEFCON"/>
      </w:pPr>
      <w:r>
        <w:t>Relevant experience</w:t>
      </w:r>
      <w:r w:rsidR="00AC6892">
        <w:t xml:space="preserve"> (</w:t>
      </w:r>
      <w:r w:rsidR="000F6084">
        <w:t>Optional</w:t>
      </w:r>
      <w:r w:rsidR="00AC6892">
        <w:t>)</w:t>
      </w:r>
    </w:p>
    <w:p w14:paraId="30BCDD6A" w14:textId="7F4BFD26" w:rsidR="00F1222F" w:rsidRPr="00616E66" w:rsidRDefault="00AC6892" w:rsidP="00032AF6">
      <w:pPr>
        <w:pStyle w:val="NoteToDrafters-ASDEFCON"/>
      </w:pPr>
      <w:r>
        <w:t xml:space="preserve">Note to drafters: </w:t>
      </w:r>
      <w:r w:rsidR="00945515">
        <w:t xml:space="preserve">If </w:t>
      </w:r>
      <w:r w:rsidR="000F6084">
        <w:t>work under the Contract</w:t>
      </w:r>
      <w:r>
        <w:t xml:space="preserve"> </w:t>
      </w:r>
      <w:r w:rsidR="00945515">
        <w:t xml:space="preserve">is likely </w:t>
      </w:r>
      <w:r w:rsidR="002B0A4A">
        <w:t xml:space="preserve">to be </w:t>
      </w:r>
      <w:r w:rsidR="000F6084">
        <w:t>complex</w:t>
      </w:r>
      <w:r>
        <w:t xml:space="preserve"> in </w:t>
      </w:r>
      <w:r w:rsidR="000F6084">
        <w:t>terms of design and development, integration, system safety, system security</w:t>
      </w:r>
      <w:r w:rsidR="00946DF4">
        <w:t>,</w:t>
      </w:r>
      <w:r w:rsidR="000F6084">
        <w:t xml:space="preserve"> or defining the Support System</w:t>
      </w:r>
      <w:r w:rsidR="00946DF4">
        <w:t>,</w:t>
      </w:r>
      <w:r w:rsidR="000F6084">
        <w:t xml:space="preserve"> and</w:t>
      </w:r>
      <w:r w:rsidR="002B0A4A">
        <w:t xml:space="preserve"> </w:t>
      </w:r>
      <w:r w:rsidR="00945515">
        <w:t>relevant</w:t>
      </w:r>
      <w:r w:rsidR="002B0A4A">
        <w:t xml:space="preserve"> </w:t>
      </w:r>
      <w:r w:rsidR="00945515">
        <w:t xml:space="preserve">experience </w:t>
      </w:r>
      <w:r w:rsidR="00946DF4">
        <w:t>is considered</w:t>
      </w:r>
      <w:r w:rsidR="00032AF6">
        <w:t xml:space="preserve"> as</w:t>
      </w:r>
      <w:r w:rsidR="00946DF4">
        <w:t xml:space="preserve"> a tender discriminator, refer to TDR E in the ASDEFCON (Strategic Materiel) template for ‘relevant experience’ requirements</w:t>
      </w:r>
      <w:r w:rsidR="00945515">
        <w:t>.</w:t>
      </w:r>
    </w:p>
    <w:p w14:paraId="39DCF2CF" w14:textId="5EEE2883" w:rsidR="00BF1CB3" w:rsidRPr="00964DAD" w:rsidRDefault="000F6084" w:rsidP="00BF1CB3">
      <w:pPr>
        <w:pStyle w:val="ATTANNLV2-ASDEFCON"/>
      </w:pPr>
      <w:r>
        <w:t>Not used</w:t>
      </w:r>
      <w:r w:rsidR="00037672">
        <w:t>.</w:t>
      </w:r>
      <w:r w:rsidR="00BF1CB3">
        <w:t xml:space="preserve">   </w:t>
      </w:r>
    </w:p>
    <w:p w14:paraId="46D52F9A" w14:textId="77777777" w:rsidR="00F1222F" w:rsidRPr="00616E66" w:rsidRDefault="00F1222F" w:rsidP="00545C4B">
      <w:pPr>
        <w:pStyle w:val="ATTANNLV1-ASDEFCON"/>
      </w:pPr>
      <w:bookmarkStart w:id="106" w:name="_Toc66526467"/>
      <w:bookmarkStart w:id="107" w:name="_Toc99884516"/>
      <w:bookmarkStart w:id="108" w:name="_Ref166139337"/>
      <w:bookmarkStart w:id="109" w:name="_Ref194064692"/>
      <w:r w:rsidRPr="00616E66">
        <w:t>C</w:t>
      </w:r>
      <w:r>
        <w:t>ontract</w:t>
      </w:r>
      <w:r w:rsidRPr="00616E66">
        <w:t xml:space="preserve"> W</w:t>
      </w:r>
      <w:r>
        <w:t>ork</w:t>
      </w:r>
      <w:r w:rsidRPr="00616E66">
        <w:t xml:space="preserve"> B</w:t>
      </w:r>
      <w:r>
        <w:t>reakdown</w:t>
      </w:r>
      <w:r w:rsidRPr="00616E66">
        <w:t xml:space="preserve"> S</w:t>
      </w:r>
      <w:r>
        <w:t>tructure</w:t>
      </w:r>
      <w:r w:rsidRPr="00616E66">
        <w:t xml:space="preserve"> and D</w:t>
      </w:r>
      <w:r>
        <w:t>ictionary</w:t>
      </w:r>
      <w:r w:rsidRPr="00616E66">
        <w:t xml:space="preserve"> (</w:t>
      </w:r>
      <w:r>
        <w:t>OPTIONAL</w:t>
      </w:r>
      <w:r w:rsidRPr="00616E66">
        <w:t>)</w:t>
      </w:r>
      <w:bookmarkEnd w:id="106"/>
      <w:bookmarkEnd w:id="107"/>
      <w:bookmarkEnd w:id="108"/>
      <w:bookmarkEnd w:id="109"/>
    </w:p>
    <w:p w14:paraId="3B5ACAAD" w14:textId="0B497BAF" w:rsidR="003B5DC9" w:rsidRDefault="003B5DC9" w:rsidP="003B5DC9">
      <w:pPr>
        <w:pStyle w:val="ATTANNReferencetoCOC"/>
      </w:pPr>
      <w:r>
        <w:t xml:space="preserve">Draft SOW reference: clause </w:t>
      </w:r>
      <w:r w:rsidR="008E2BBC">
        <w:t>3.2.3</w:t>
      </w:r>
    </w:p>
    <w:p w14:paraId="5DDBCAB6" w14:textId="60564124" w:rsidR="00F1222F" w:rsidRPr="00616E66" w:rsidRDefault="00F1222F" w:rsidP="00A628CF">
      <w:pPr>
        <w:pStyle w:val="NoteToDrafters-ASDEFCON"/>
      </w:pPr>
      <w:r w:rsidRPr="00616E66">
        <w:t>Note to drafters:  A draft CWBS should be tender</w:t>
      </w:r>
      <w:r w:rsidR="00B376D8">
        <w:t>ed</w:t>
      </w:r>
      <w:r w:rsidRPr="00616E66">
        <w:t xml:space="preserve"> for </w:t>
      </w:r>
      <w:r w:rsidR="00B376D8">
        <w:t xml:space="preserve">all </w:t>
      </w:r>
      <w:r w:rsidRPr="00616E66">
        <w:t xml:space="preserve">projects other than </w:t>
      </w:r>
      <w:r w:rsidR="001B0246">
        <w:t xml:space="preserve">low complexity contracts </w:t>
      </w:r>
      <w:r w:rsidR="00B376D8">
        <w:t xml:space="preserve">with </w:t>
      </w:r>
      <w:r w:rsidRPr="00616E66">
        <w:t>minimal development or ILS activity.</w:t>
      </w:r>
      <w:r w:rsidR="002808BB" w:rsidRPr="00616E66" w:rsidDel="002808BB">
        <w:t xml:space="preserve"> </w:t>
      </w:r>
    </w:p>
    <w:p w14:paraId="53FC8E05" w14:textId="7E53B917" w:rsidR="00F1222F" w:rsidRPr="003D4C55" w:rsidRDefault="00F1222F" w:rsidP="00542A57">
      <w:pPr>
        <w:pStyle w:val="ATTANNLV2-ASDEFCON"/>
      </w:pPr>
      <w:r w:rsidRPr="00616E66">
        <w:t xml:space="preserve">Tenderers are to provide a draft Contract Work Breakdown Structure (CWBS) and CWBS </w:t>
      </w:r>
      <w:r w:rsidRPr="003D4C55">
        <w:t>Dictionary</w:t>
      </w:r>
      <w:r w:rsidR="00F17E7C">
        <w:t>,</w:t>
      </w:r>
      <w:r w:rsidRPr="003D4C55">
        <w:t xml:space="preserve"> in accordance with DID-PM-DEF-CWBS</w:t>
      </w:r>
      <w:r w:rsidR="00AE3BDD">
        <w:t xml:space="preserve">, this clause </w:t>
      </w:r>
      <w:r w:rsidR="00AE3BDD">
        <w:fldChar w:fldCharType="begin"/>
      </w:r>
      <w:r w:rsidR="00AE3BDD">
        <w:instrText xml:space="preserve"> REF _Ref194064692 \r \h </w:instrText>
      </w:r>
      <w:r w:rsidR="00AE3BDD">
        <w:fldChar w:fldCharType="separate"/>
      </w:r>
      <w:r w:rsidR="00AE3BDD">
        <w:t>3</w:t>
      </w:r>
      <w:r w:rsidR="00AE3BDD">
        <w:fldChar w:fldCharType="end"/>
      </w:r>
      <w:r w:rsidR="00AE3BDD">
        <w:t>,</w:t>
      </w:r>
      <w:r w:rsidRPr="003D4C55">
        <w:t xml:space="preserve"> and the Contract Summary Work Breakdown Structure elements in </w:t>
      </w:r>
      <w:r w:rsidR="0089030C">
        <w:t>Annex E</w:t>
      </w:r>
      <w:r w:rsidRPr="003D4C55">
        <w:t xml:space="preserve"> to the draft </w:t>
      </w:r>
      <w:r w:rsidR="0089030C">
        <w:t>SOW</w:t>
      </w:r>
      <w:r w:rsidRPr="003D4C55">
        <w:t>.</w:t>
      </w:r>
    </w:p>
    <w:p w14:paraId="1AE130DB" w14:textId="07E52290" w:rsidR="00F1222F" w:rsidRPr="00616E66" w:rsidRDefault="00F1222F" w:rsidP="00542A57">
      <w:pPr>
        <w:pStyle w:val="ATTANNLV2-ASDEFCON"/>
      </w:pPr>
      <w:r w:rsidRPr="00616E66">
        <w:t xml:space="preserve">The draft CWBS is to demonstrate </w:t>
      </w:r>
      <w:r w:rsidR="00F17E7C">
        <w:t xml:space="preserve">that </w:t>
      </w:r>
      <w:r w:rsidRPr="00616E66">
        <w:t>the work effort required to successfully achieve the end objective of any resultant Contract</w:t>
      </w:r>
      <w:r w:rsidR="00650FEB">
        <w:t xml:space="preserve"> is understood, </w:t>
      </w:r>
      <w:r w:rsidRPr="00616E66">
        <w:t xml:space="preserve">and </w:t>
      </w:r>
      <w:r w:rsidR="00F17E7C">
        <w:t xml:space="preserve">to </w:t>
      </w:r>
      <w:r w:rsidRPr="00616E66">
        <w:t xml:space="preserve">ensure </w:t>
      </w:r>
      <w:r w:rsidR="00F17E7C">
        <w:t xml:space="preserve">that </w:t>
      </w:r>
      <w:r w:rsidRPr="00616E66">
        <w:t>technical control is integrated with cost and schedule control.</w:t>
      </w:r>
    </w:p>
    <w:p w14:paraId="4C1C0FA2" w14:textId="64761499" w:rsidR="00F1222F" w:rsidRDefault="00F1222F" w:rsidP="00542A57">
      <w:pPr>
        <w:pStyle w:val="ATTANNLV2-ASDEFCON"/>
      </w:pPr>
      <w:r>
        <w:t>The draft</w:t>
      </w:r>
      <w:r w:rsidRPr="00616E66">
        <w:t xml:space="preserve"> CWBS </w:t>
      </w:r>
      <w:r>
        <w:t xml:space="preserve">is to be provided </w:t>
      </w:r>
      <w:r w:rsidRPr="00616E66">
        <w:t xml:space="preserve">in a tool such that it can be reviewed at any level of expansion (for instance using </w:t>
      </w:r>
      <w:r>
        <w:t>‘o</w:t>
      </w:r>
      <w:r w:rsidRPr="00616E66">
        <w:t>utline mode</w:t>
      </w:r>
      <w:r>
        <w:t>’</w:t>
      </w:r>
      <w:r w:rsidRPr="00616E66">
        <w:t xml:space="preserve"> in Microsoft Word</w:t>
      </w:r>
      <w:r>
        <w:t xml:space="preserve"> or Excel</w:t>
      </w:r>
      <w:r w:rsidRPr="00616E66">
        <w:t>).</w:t>
      </w:r>
    </w:p>
    <w:p w14:paraId="210120B4" w14:textId="2468A173" w:rsidR="002A175F" w:rsidRPr="00616E66" w:rsidRDefault="002A175F" w:rsidP="002A175F">
      <w:pPr>
        <w:pStyle w:val="NoteToDrafters-ASDEFCON"/>
      </w:pPr>
      <w:r>
        <w:t>Note to drafters:  The following options request a ‘standard’ tender response (Option A) or a more detailed tender response (Option B) for higher complexity programs</w:t>
      </w:r>
      <w:r w:rsidR="007B7EC4">
        <w:t>, such as when an EMVS would also be included (although an EMVS is not required in order to use Option B).</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3"/>
      </w:tblGrid>
      <w:tr w:rsidR="002A175F" w14:paraId="3D8557F8" w14:textId="77777777" w:rsidTr="002A175F">
        <w:tc>
          <w:tcPr>
            <w:tcW w:w="9073" w:type="dxa"/>
            <w:shd w:val="clear" w:color="auto" w:fill="auto"/>
          </w:tcPr>
          <w:p w14:paraId="3F8C9FC2" w14:textId="60843B30" w:rsidR="002A175F" w:rsidRDefault="002A175F" w:rsidP="002A175F">
            <w:pPr>
              <w:pStyle w:val="ASDEFCONOption"/>
            </w:pPr>
            <w:r>
              <w:t xml:space="preserve">Option A: </w:t>
            </w:r>
            <w:r w:rsidR="007B7EC4">
              <w:t>Include for a ‘standard’ CWBS response, with CWBS Dictionary.</w:t>
            </w:r>
          </w:p>
          <w:p w14:paraId="0BDD229B" w14:textId="2876148B" w:rsidR="002A175F" w:rsidRDefault="002A175F" w:rsidP="002A175F">
            <w:pPr>
              <w:pStyle w:val="ATTANNLV2-ASDEFCON"/>
            </w:pPr>
            <w:r w:rsidRPr="00616E66">
              <w:t xml:space="preserve">The CWBS </w:t>
            </w:r>
            <w:r>
              <w:t>D</w:t>
            </w:r>
            <w:r w:rsidRPr="00616E66">
              <w:t xml:space="preserve">ictionary </w:t>
            </w:r>
            <w:r>
              <w:t xml:space="preserve">is to </w:t>
            </w:r>
            <w:r w:rsidRPr="00616E66">
              <w:t>define the scope of each CWBS element in the CWBS.</w:t>
            </w:r>
          </w:p>
        </w:tc>
      </w:tr>
    </w:tbl>
    <w:p w14:paraId="076BFCAA" w14:textId="77777777" w:rsidR="002A175F" w:rsidRDefault="002A175F" w:rsidP="002A175F">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3"/>
      </w:tblGrid>
      <w:tr w:rsidR="002A175F" w14:paraId="42EBAC83" w14:textId="77777777" w:rsidTr="002A175F">
        <w:tc>
          <w:tcPr>
            <w:tcW w:w="9073" w:type="dxa"/>
            <w:shd w:val="clear" w:color="auto" w:fill="auto"/>
          </w:tcPr>
          <w:p w14:paraId="6645F2C8" w14:textId="2611836F" w:rsidR="002A175F" w:rsidRDefault="002A175F" w:rsidP="002A175F">
            <w:pPr>
              <w:pStyle w:val="ASDEFCONOption"/>
            </w:pPr>
            <w:bookmarkStart w:id="110" w:name="_Toc66526468"/>
            <w:bookmarkStart w:id="111" w:name="_Toc99884517"/>
            <w:bookmarkStart w:id="112" w:name="_Ref166139341"/>
            <w:bookmarkStart w:id="113" w:name="_Ref166145540"/>
            <w:r>
              <w:lastRenderedPageBreak/>
              <w:t xml:space="preserve">Option B: </w:t>
            </w:r>
            <w:r w:rsidR="007B7EC4">
              <w:t>Include for a more complex program, when resources and resource loading will be a significant factor in the tender evaluation and risk assessment.</w:t>
            </w:r>
          </w:p>
          <w:p w14:paraId="65FD567B" w14:textId="7C47FBCC" w:rsidR="002A175F" w:rsidRDefault="002A175F" w:rsidP="002A175F">
            <w:pPr>
              <w:pStyle w:val="ATTANNLV2-ASDEFCON"/>
            </w:pPr>
            <w:r w:rsidRPr="009213D1">
              <w:t>The CWBS Dictionary is to define the scope of each CWBS element in the CWBS</w:t>
            </w:r>
            <w:r>
              <w:t xml:space="preserve"> and provide the </w:t>
            </w:r>
            <w:r w:rsidRPr="009C3E78">
              <w:t>estimated resourcing</w:t>
            </w:r>
            <w:r>
              <w:t xml:space="preserve"> to undertake the defined scope for each CWBS element at the leaf nodes of the CWBS</w:t>
            </w:r>
            <w:r w:rsidRPr="009C3E78">
              <w:t>, including estimated labour effort and key skills required, estimated materials required, and the nature and scope of</w:t>
            </w:r>
            <w:r>
              <w:t xml:space="preserve"> any Subcontractor involvement.</w:t>
            </w:r>
          </w:p>
        </w:tc>
      </w:tr>
    </w:tbl>
    <w:p w14:paraId="260B6D21" w14:textId="77777777" w:rsidR="00F1222F" w:rsidRPr="00616E66" w:rsidRDefault="00F1222F" w:rsidP="00545C4B">
      <w:pPr>
        <w:pStyle w:val="ATTANNLV1-ASDEFCON"/>
      </w:pPr>
      <w:r w:rsidRPr="00616E66">
        <w:t>C</w:t>
      </w:r>
      <w:r>
        <w:t>ontract</w:t>
      </w:r>
      <w:r w:rsidRPr="00616E66">
        <w:t xml:space="preserve"> M</w:t>
      </w:r>
      <w:r>
        <w:t>aster</w:t>
      </w:r>
      <w:r w:rsidRPr="00616E66">
        <w:t xml:space="preserve"> S</w:t>
      </w:r>
      <w:r>
        <w:t>chedule</w:t>
      </w:r>
      <w:r w:rsidRPr="00616E66">
        <w:t xml:space="preserve"> (CORE)</w:t>
      </w:r>
      <w:bookmarkEnd w:id="110"/>
      <w:bookmarkEnd w:id="111"/>
      <w:bookmarkEnd w:id="112"/>
      <w:bookmarkEnd w:id="113"/>
    </w:p>
    <w:p w14:paraId="1F6644C3" w14:textId="77777777" w:rsidR="00F1222F" w:rsidRPr="00616E66" w:rsidRDefault="00F1222F" w:rsidP="00F1222F">
      <w:pPr>
        <w:pStyle w:val="ATTANNReferencetoCOC"/>
      </w:pPr>
      <w:r w:rsidRPr="003D4C55">
        <w:t>Draft SOW reference: clause 3.2.2</w:t>
      </w:r>
    </w:p>
    <w:p w14:paraId="72532163" w14:textId="396B7420" w:rsidR="00F1222F" w:rsidRPr="00616E66" w:rsidRDefault="00F1222F" w:rsidP="00032AF6">
      <w:pPr>
        <w:pStyle w:val="NoteToTenderers-ASDEFCON"/>
      </w:pPr>
      <w:r w:rsidRPr="00616E66">
        <w:t>Note to tenderers:</w:t>
      </w:r>
      <w:r>
        <w:t xml:space="preserve"> </w:t>
      </w:r>
      <w:r w:rsidRPr="00616E66">
        <w:t xml:space="preserve"> The</w:t>
      </w:r>
      <w:r w:rsidR="006D2307">
        <w:t xml:space="preserve"> CMS should present a realistic</w:t>
      </w:r>
      <w:r w:rsidRPr="00616E66">
        <w:t xml:space="preserve"> time-based sequence of </w:t>
      </w:r>
      <w:r w:rsidR="00181170">
        <w:t xml:space="preserve">the </w:t>
      </w:r>
      <w:r w:rsidRPr="00616E66">
        <w:t>activities defined in the CWBS</w:t>
      </w:r>
      <w:r w:rsidR="006D2307">
        <w:t>, integrating the work of</w:t>
      </w:r>
      <w:r w:rsidRPr="00616E66">
        <w:t xml:space="preserve"> proposed Subcontractors</w:t>
      </w:r>
      <w:r w:rsidR="006D2307">
        <w:t xml:space="preserve">, demonstrating that </w:t>
      </w:r>
      <w:r w:rsidRPr="00616E66">
        <w:t>time estimates and dependencies are realistic and consistent with the CWBS Dictionary</w:t>
      </w:r>
      <w:r w:rsidR="003561F0">
        <w:t xml:space="preserve">, </w:t>
      </w:r>
      <w:r w:rsidRPr="00616E66">
        <w:t>and</w:t>
      </w:r>
      <w:r w:rsidR="003561F0">
        <w:t xml:space="preserve"> providing the Commonwealth with a basis for evaluating the assessment of schedule risk.</w:t>
      </w:r>
    </w:p>
    <w:p w14:paraId="7A34BEB5" w14:textId="14B2EC08" w:rsidR="00F1222F" w:rsidRDefault="00F1222F" w:rsidP="00542A57">
      <w:pPr>
        <w:pStyle w:val="ATTANNLV2-ASDEFCON"/>
      </w:pPr>
      <w:r w:rsidRPr="00616E66">
        <w:t xml:space="preserve">Tenderers are to provide a draft Contract Master Schedule (CMS) </w:t>
      </w:r>
      <w:r>
        <w:t xml:space="preserve">(in </w:t>
      </w:r>
      <w:r w:rsidR="0054024C">
        <w:t>PDF and as a data file for the applicable software package</w:t>
      </w:r>
      <w:r>
        <w:t xml:space="preserve">) </w:t>
      </w:r>
      <w:r w:rsidRPr="00616E66">
        <w:t>in accordance with DID-PM-DEF-CMS</w:t>
      </w:r>
      <w:r>
        <w:t xml:space="preserve"> </w:t>
      </w:r>
      <w:r w:rsidRPr="00616E66">
        <w:t xml:space="preserve">in the form of a Gantt </w:t>
      </w:r>
      <w:proofErr w:type="gramStart"/>
      <w:r w:rsidRPr="00616E66">
        <w:t>Chart</w:t>
      </w:r>
      <w:proofErr w:type="gramEnd"/>
      <w:r w:rsidRPr="00616E66">
        <w:t xml:space="preserve"> in Microsoft Project, Open Plan Professional or other agreed scheduling software</w:t>
      </w:r>
      <w:r>
        <w:t>.</w:t>
      </w:r>
    </w:p>
    <w:p w14:paraId="54852DBF" w14:textId="2BDCA556" w:rsidR="00F1222F" w:rsidRPr="00616E66" w:rsidRDefault="00F1222F" w:rsidP="00542A57">
      <w:pPr>
        <w:pStyle w:val="ATTANNLV2-ASDEFCON"/>
      </w:pPr>
      <w:bookmarkStart w:id="114" w:name="_Ref524094441"/>
      <w:r w:rsidRPr="00616E66">
        <w:t>The draft CMS is to contain</w:t>
      </w:r>
      <w:r w:rsidR="003561F0">
        <w:t xml:space="preserve"> sufficient</w:t>
      </w:r>
      <w:r w:rsidRPr="00616E66">
        <w:t xml:space="preserve"> detail to demonstrate an understanding of the work effort</w:t>
      </w:r>
      <w:r>
        <w:t xml:space="preserve"> and schedule control</w:t>
      </w:r>
      <w:r w:rsidRPr="00616E66">
        <w:t xml:space="preserve"> required to </w:t>
      </w:r>
      <w:r w:rsidR="003561F0">
        <w:t xml:space="preserve">fulfil </w:t>
      </w:r>
      <w:r>
        <w:t>any resultant Contract, including</w:t>
      </w:r>
      <w:r w:rsidRPr="00616E66">
        <w:t>:</w:t>
      </w:r>
      <w:bookmarkEnd w:id="114"/>
    </w:p>
    <w:p w14:paraId="1438EC4E" w14:textId="7A234410" w:rsidR="00F1222F" w:rsidRPr="00616E66" w:rsidRDefault="00F1222F" w:rsidP="00542A57">
      <w:pPr>
        <w:pStyle w:val="ATTANNLV3-ASDEFCON"/>
      </w:pPr>
      <w:r w:rsidRPr="00616E66">
        <w:t xml:space="preserve">all Milestones </w:t>
      </w:r>
      <w:r w:rsidR="00E033B3">
        <w:t>included in the tenderer’s response</w:t>
      </w:r>
      <w:r w:rsidR="00E033B3" w:rsidRPr="00616E66">
        <w:t xml:space="preserve"> </w:t>
      </w:r>
      <w:r w:rsidR="003B58DB">
        <w:t>to</w:t>
      </w:r>
      <w:r w:rsidRPr="00616E66">
        <w:t xml:space="preserve"> TDR D-</w:t>
      </w:r>
      <w:r w:rsidR="00B376D8">
        <w:fldChar w:fldCharType="begin"/>
      </w:r>
      <w:r w:rsidR="00B376D8">
        <w:instrText xml:space="preserve"> REF _Ref87618842 \r \h </w:instrText>
      </w:r>
      <w:r w:rsidR="00B376D8">
        <w:fldChar w:fldCharType="separate"/>
      </w:r>
      <w:r w:rsidR="00643D62">
        <w:t>2.4</w:t>
      </w:r>
      <w:r w:rsidR="00B376D8">
        <w:fldChar w:fldCharType="end"/>
      </w:r>
      <w:r w:rsidR="003B58DB">
        <w:t xml:space="preserve"> (</w:t>
      </w:r>
      <w:proofErr w:type="spellStart"/>
      <w:r w:rsidR="009936BC">
        <w:t>ie</w:t>
      </w:r>
      <w:proofErr w:type="spellEnd"/>
      <w:r w:rsidR="009936BC">
        <w:t xml:space="preserve">, the proposed </w:t>
      </w:r>
      <w:r w:rsidR="003B58DB">
        <w:t>Delivery Schedule)</w:t>
      </w:r>
      <w:r w:rsidRPr="00616E66">
        <w:t>; and</w:t>
      </w:r>
    </w:p>
    <w:p w14:paraId="66CE1FBC" w14:textId="64BC05D7" w:rsidR="00F1222F" w:rsidRPr="00616E66" w:rsidRDefault="003923D0" w:rsidP="00542A57">
      <w:pPr>
        <w:pStyle w:val="ATTANNLV3-ASDEFCON"/>
      </w:pPr>
      <w:proofErr w:type="gramStart"/>
      <w:r>
        <w:t>the</w:t>
      </w:r>
      <w:proofErr w:type="gramEnd"/>
      <w:r w:rsidR="00F1222F" w:rsidRPr="00616E66">
        <w:t xml:space="preserve"> major events</w:t>
      </w:r>
      <w:r>
        <w:t xml:space="preserve"> and activities</w:t>
      </w:r>
      <w:r w:rsidR="00E033B3">
        <w:t xml:space="preserve">, </w:t>
      </w:r>
      <w:r>
        <w:t>which demonstrate</w:t>
      </w:r>
      <w:r w:rsidR="00F1222F" w:rsidRPr="00616E66">
        <w:t xml:space="preserve"> the accomplishment of </w:t>
      </w:r>
      <w:r>
        <w:t>the</w:t>
      </w:r>
      <w:r w:rsidRPr="00616E66">
        <w:t xml:space="preserve"> </w:t>
      </w:r>
      <w:r w:rsidR="00F1222F" w:rsidRPr="00616E66">
        <w:t xml:space="preserve">technical and managerial steps towards </w:t>
      </w:r>
      <w:r w:rsidR="009C67C2">
        <w:t>delivery and Acceptance of the Mission System(s) and Support System Components</w:t>
      </w:r>
      <w:r w:rsidR="00F1222F" w:rsidRPr="00616E66">
        <w:t>.</w:t>
      </w:r>
    </w:p>
    <w:p w14:paraId="0CA4605E" w14:textId="26F88143" w:rsidR="00F1222F" w:rsidRPr="00616E66" w:rsidRDefault="00F1222F" w:rsidP="00542A57">
      <w:pPr>
        <w:pStyle w:val="ATTANNLV2-ASDEFCON"/>
      </w:pPr>
      <w:bookmarkStart w:id="115" w:name="_Ref505756318"/>
      <w:r w:rsidRPr="00616E66">
        <w:t>The draft CMS is to</w:t>
      </w:r>
      <w:r w:rsidR="00DB7BC5">
        <w:t xml:space="preserve"> describe</w:t>
      </w:r>
      <w:r w:rsidRPr="00616E66">
        <w:t xml:space="preserve"> each Milestone, identif</w:t>
      </w:r>
      <w:r w:rsidR="00DB7BC5">
        <w:t>y</w:t>
      </w:r>
      <w:r w:rsidRPr="00616E66">
        <w:t xml:space="preserve"> the</w:t>
      </w:r>
      <w:r w:rsidR="00DB7BC5">
        <w:t xml:space="preserve"> party</w:t>
      </w:r>
      <w:r w:rsidRPr="00616E66">
        <w:t xml:space="preserve"> primarily responsible for its</w:t>
      </w:r>
      <w:r w:rsidR="00DB7BC5">
        <w:t xml:space="preserve"> achievement (</w:t>
      </w:r>
      <w:proofErr w:type="spellStart"/>
      <w:r w:rsidR="00DB7BC5">
        <w:t>eg</w:t>
      </w:r>
      <w:proofErr w:type="spellEnd"/>
      <w:r w:rsidR="00DB7BC5">
        <w:t xml:space="preserve">, </w:t>
      </w:r>
      <w:r w:rsidRPr="00616E66">
        <w:t>Contractor or Commonwealth), and a scheduled date for accomplishment.</w:t>
      </w:r>
      <w:bookmarkEnd w:id="115"/>
    </w:p>
    <w:p w14:paraId="1911AD4C" w14:textId="3C7D7BFE" w:rsidR="00F1222F" w:rsidRDefault="00F1222F" w:rsidP="00545C4B">
      <w:pPr>
        <w:pStyle w:val="ATTANNLV1-ASDEFCON"/>
      </w:pPr>
      <w:bookmarkStart w:id="116" w:name="_Toc99884518"/>
      <w:bookmarkStart w:id="117" w:name="_Ref524095918"/>
      <w:bookmarkStart w:id="118" w:name="_Ref65992237"/>
      <w:bookmarkStart w:id="119" w:name="_Toc66526474"/>
      <w:r>
        <w:t>S</w:t>
      </w:r>
      <w:r w:rsidRPr="00616E66">
        <w:t>taff</w:t>
      </w:r>
      <w:r w:rsidR="00C700BD">
        <w:t xml:space="preserve"> / Skills Profile</w:t>
      </w:r>
      <w:r w:rsidRPr="00616E66">
        <w:t xml:space="preserve"> (OPTIONAL)</w:t>
      </w:r>
      <w:bookmarkEnd w:id="116"/>
      <w:bookmarkEnd w:id="117"/>
    </w:p>
    <w:p w14:paraId="350A8F39" w14:textId="11F26510" w:rsidR="00EF51A7" w:rsidRPr="00EF51A7" w:rsidRDefault="00EF51A7" w:rsidP="00EF51A7">
      <w:pPr>
        <w:pStyle w:val="NoteToDrafters-ASDEFCON"/>
      </w:pPr>
      <w:r>
        <w:t>Note to drafters: Include this clause if a Resource and Schedule Review (RSR) has been included at clause 3.2.5 of the SOW.</w:t>
      </w:r>
    </w:p>
    <w:p w14:paraId="7BC86366" w14:textId="60578D51" w:rsidR="00F1222F" w:rsidRPr="00616E66" w:rsidRDefault="00F1222F" w:rsidP="00A47437">
      <w:pPr>
        <w:pStyle w:val="NoteToTenderers-ASDEFCON"/>
      </w:pPr>
      <w:r w:rsidRPr="00616E66">
        <w:t xml:space="preserve">Note to tenderers:  </w:t>
      </w:r>
      <w:r w:rsidR="00A47437">
        <w:t>A staff/skills profile provides an understanding of personnel-</w:t>
      </w:r>
      <w:r>
        <w:t>related risk</w:t>
      </w:r>
      <w:r w:rsidRPr="00616E66">
        <w:t>.</w:t>
      </w:r>
    </w:p>
    <w:p w14:paraId="40EB2B2F" w14:textId="6194554F" w:rsidR="009936BC" w:rsidRDefault="009936BC" w:rsidP="009936BC">
      <w:pPr>
        <w:pStyle w:val="ATTANNLV2-ASDEFCON"/>
      </w:pPr>
      <w:bookmarkStart w:id="120" w:name="_Ref451260651"/>
      <w:bookmarkStart w:id="121" w:name="_Ref101668676"/>
      <w:r>
        <w:t>Tenderers are to provide (</w:t>
      </w:r>
      <w:r w:rsidRPr="00CF69DB">
        <w:t xml:space="preserve">in </w:t>
      </w:r>
      <w:r>
        <w:t>Microsoft Excel or the scheduling software used in response to TDR E-</w:t>
      </w:r>
      <w:r w:rsidR="00FE26D2">
        <w:fldChar w:fldCharType="begin"/>
      </w:r>
      <w:r w:rsidR="00FE26D2">
        <w:instrText xml:space="preserve"> REF _Ref166145540 \r \h </w:instrText>
      </w:r>
      <w:r w:rsidR="00FE26D2">
        <w:fldChar w:fldCharType="separate"/>
      </w:r>
      <w:r w:rsidR="00643D62">
        <w:t>4</w:t>
      </w:r>
      <w:r w:rsidR="00FE26D2">
        <w:fldChar w:fldCharType="end"/>
      </w:r>
      <w:r>
        <w:t>) aggregate, labour-category-based, time-phased plans for the use of human resources in the performance of any resultant Contract, which:</w:t>
      </w:r>
      <w:bookmarkEnd w:id="120"/>
    </w:p>
    <w:p w14:paraId="18E48A36" w14:textId="77777777" w:rsidR="009936BC" w:rsidRDefault="009936BC" w:rsidP="009936BC">
      <w:pPr>
        <w:pStyle w:val="ATTANNLV3-ASDEFCON"/>
      </w:pPr>
      <w:r>
        <w:t>identifies the staffing requirements on a month-by-month basis, consistent with the draft CMS provided in response to TDR E-4;</w:t>
      </w:r>
    </w:p>
    <w:p w14:paraId="1296EED2" w14:textId="77777777" w:rsidR="009936BC" w:rsidRDefault="009936BC" w:rsidP="009936BC">
      <w:pPr>
        <w:pStyle w:val="ATTANNLV3-ASDEFCON"/>
      </w:pPr>
      <w:r>
        <w:t>breaks down the staff requirements into labour categories; and</w:t>
      </w:r>
    </w:p>
    <w:p w14:paraId="4354A06B" w14:textId="77777777" w:rsidR="009936BC" w:rsidRDefault="009936BC" w:rsidP="009936BC">
      <w:pPr>
        <w:pStyle w:val="ATTANNLV3-ASDEFCON"/>
      </w:pPr>
      <w:proofErr w:type="gramStart"/>
      <w:r>
        <w:t>identifies</w:t>
      </w:r>
      <w:proofErr w:type="gramEnd"/>
      <w:r>
        <w:t xml:space="preserve"> the Australian and New Zealand workforce.</w:t>
      </w:r>
    </w:p>
    <w:p w14:paraId="376522E5" w14:textId="28E147C3" w:rsidR="004F7D54" w:rsidRDefault="009936BC" w:rsidP="00542A57">
      <w:pPr>
        <w:pStyle w:val="ATTANNLV2-ASDEFCON"/>
        <w:jc w:val="left"/>
      </w:pPr>
      <w:bookmarkStart w:id="122" w:name="_Ref448839390"/>
      <w:r>
        <w:t xml:space="preserve">Tenderers are to separately provide the information required by clause </w:t>
      </w:r>
      <w:r>
        <w:fldChar w:fldCharType="begin"/>
      </w:r>
      <w:r>
        <w:instrText xml:space="preserve"> REF _Ref451260651 \r \h </w:instrText>
      </w:r>
      <w:r>
        <w:fldChar w:fldCharType="separate"/>
      </w:r>
      <w:r w:rsidR="00643D62">
        <w:t>5.1</w:t>
      </w:r>
      <w:r>
        <w:fldChar w:fldCharType="end"/>
      </w:r>
      <w:r>
        <w:t xml:space="preserve"> for any proposed Approved Subcontractors that would undertake significant development and production work.</w:t>
      </w:r>
      <w:bookmarkEnd w:id="121"/>
      <w:bookmarkEnd w:id="122"/>
    </w:p>
    <w:p w14:paraId="6D9399B0" w14:textId="71603EFE" w:rsidR="00F1222F" w:rsidRPr="00616E66" w:rsidRDefault="00F1222F" w:rsidP="00545C4B">
      <w:pPr>
        <w:pStyle w:val="ATTANNLV1-ASDEFCON"/>
      </w:pPr>
      <w:bookmarkStart w:id="123" w:name="_Toc99884520"/>
      <w:bookmarkStart w:id="124" w:name="_Ref520875316"/>
      <w:bookmarkStart w:id="125" w:name="_Ref520875323"/>
      <w:bookmarkStart w:id="126" w:name="_Ref520879795"/>
      <w:bookmarkStart w:id="127" w:name="_Ref520879798"/>
      <w:bookmarkStart w:id="128" w:name="_Ref521484151"/>
      <w:bookmarkStart w:id="129" w:name="_Ref521484156"/>
      <w:bookmarkStart w:id="130" w:name="_Ref86823879"/>
      <w:bookmarkEnd w:id="118"/>
      <w:bookmarkEnd w:id="119"/>
      <w:r>
        <w:t>Risk</w:t>
      </w:r>
      <w:r w:rsidRPr="00616E66">
        <w:t xml:space="preserve"> </w:t>
      </w:r>
      <w:r>
        <w:t>Assessment</w:t>
      </w:r>
      <w:r w:rsidR="00EA1D2B">
        <w:t xml:space="preserve"> and Risk Register</w:t>
      </w:r>
      <w:r w:rsidRPr="00616E66">
        <w:t xml:space="preserve"> (Core)</w:t>
      </w:r>
      <w:bookmarkEnd w:id="123"/>
      <w:bookmarkEnd w:id="124"/>
      <w:bookmarkEnd w:id="125"/>
      <w:bookmarkEnd w:id="126"/>
      <w:bookmarkEnd w:id="127"/>
      <w:bookmarkEnd w:id="128"/>
      <w:bookmarkEnd w:id="129"/>
      <w:bookmarkEnd w:id="130"/>
    </w:p>
    <w:p w14:paraId="1631A109" w14:textId="25ED1090" w:rsidR="00DB3668" w:rsidRDefault="00DB3668" w:rsidP="00DB3668">
      <w:pPr>
        <w:pStyle w:val="ATTANNReferencetoCOC"/>
      </w:pPr>
      <w:bookmarkStart w:id="131" w:name="_Ref515357050"/>
      <w:r>
        <w:t>Draft SOW reference: clause 3.6</w:t>
      </w:r>
    </w:p>
    <w:p w14:paraId="527BF909" w14:textId="4AA12E64" w:rsidR="00F1222F" w:rsidRDefault="00F1222F" w:rsidP="00F1222F">
      <w:pPr>
        <w:pStyle w:val="NoteToTenderers-ASDEFCON"/>
      </w:pPr>
      <w:r>
        <w:t xml:space="preserve">Note to tenderers:  </w:t>
      </w:r>
      <w:r w:rsidR="000F4F0D">
        <w:t>A</w:t>
      </w:r>
      <w:r>
        <w:t>ssess</w:t>
      </w:r>
      <w:r w:rsidR="000F4F0D">
        <w:t>ed</w:t>
      </w:r>
      <w:r>
        <w:t xml:space="preserve"> risks</w:t>
      </w:r>
      <w:r w:rsidR="000F4F0D">
        <w:t xml:space="preserve"> and </w:t>
      </w:r>
      <w:r w:rsidR="00181170">
        <w:t>the budget</w:t>
      </w:r>
      <w:r w:rsidR="000F4F0D">
        <w:t xml:space="preserve"> to </w:t>
      </w:r>
      <w:r w:rsidR="005D7274">
        <w:t>address</w:t>
      </w:r>
      <w:r w:rsidR="00181170">
        <w:t xml:space="preserve"> the residual risk exposure</w:t>
      </w:r>
      <w:r w:rsidR="000F4F0D">
        <w:t>, should correlate to the pricing of risk (</w:t>
      </w:r>
      <w:proofErr w:type="spellStart"/>
      <w:r w:rsidR="000F4F0D">
        <w:t>ie</w:t>
      </w:r>
      <w:proofErr w:type="spellEnd"/>
      <w:r w:rsidR="000F4F0D">
        <w:t>, Management Reserve) in response to TDR D-2.</w:t>
      </w:r>
    </w:p>
    <w:p w14:paraId="1D4FFC54" w14:textId="7DADE996" w:rsidR="00F1222F" w:rsidRPr="00616E66" w:rsidRDefault="00F1222F" w:rsidP="001A14E6">
      <w:pPr>
        <w:pStyle w:val="ATTANNLV2-ASDEFCON"/>
      </w:pPr>
      <w:r w:rsidRPr="00616E66">
        <w:t xml:space="preserve">Tenderers are to provide a </w:t>
      </w:r>
      <w:r w:rsidR="001A14E6">
        <w:t xml:space="preserve">risk register prepared in accordance with DID-PM-MGT-PMP-2, which </w:t>
      </w:r>
      <w:r w:rsidR="000F4F0D">
        <w:t>demonstrates</w:t>
      </w:r>
      <w:r w:rsidR="001A14E6">
        <w:t xml:space="preserve"> the tenderer’s</w:t>
      </w:r>
      <w:r w:rsidR="001A14E6" w:rsidRPr="00616E66">
        <w:t xml:space="preserve"> </w:t>
      </w:r>
      <w:r w:rsidRPr="00616E66">
        <w:t xml:space="preserve">assessment </w:t>
      </w:r>
      <w:r w:rsidR="001A14E6">
        <w:t xml:space="preserve">of the risks associated with </w:t>
      </w:r>
      <w:r w:rsidRPr="00616E66">
        <w:t>the performance of any resultant Contract</w:t>
      </w:r>
      <w:r w:rsidR="000F4F0D">
        <w:t>.</w:t>
      </w:r>
      <w:bookmarkEnd w:id="131"/>
    </w:p>
    <w:p w14:paraId="78206303" w14:textId="5709746C" w:rsidR="00F1222F" w:rsidRPr="003D4C55" w:rsidRDefault="00F1222F" w:rsidP="00545C4B">
      <w:pPr>
        <w:pStyle w:val="ATTANNLV1-ASDEFCON"/>
      </w:pPr>
      <w:bookmarkStart w:id="132" w:name="_Toc66526515"/>
      <w:bookmarkStart w:id="133" w:name="_Toc99884531"/>
      <w:bookmarkStart w:id="134" w:name="_Toc99884522"/>
      <w:r w:rsidRPr="0011544A">
        <w:lastRenderedPageBreak/>
        <w:t>DEFENCE INDUSTRY SECURITY PROGRAM</w:t>
      </w:r>
      <w:r w:rsidR="00EF3AA4">
        <w:t>,</w:t>
      </w:r>
      <w:r w:rsidRPr="0011544A">
        <w:t xml:space="preserve"> PHYSICAL </w:t>
      </w:r>
      <w:r w:rsidR="00EF3AA4">
        <w:t xml:space="preserve">Security, </w:t>
      </w:r>
      <w:r w:rsidRPr="0011544A">
        <w:t xml:space="preserve">AND INFORMATION </w:t>
      </w:r>
      <w:r w:rsidR="00EF3AA4">
        <w:t>and</w:t>
      </w:r>
      <w:r w:rsidRPr="0011544A">
        <w:t xml:space="preserve"> CYBER SECURITY</w:t>
      </w:r>
      <w:r w:rsidRPr="00616E66" w:rsidDel="00406B0A">
        <w:t xml:space="preserve"> </w:t>
      </w:r>
      <w:r w:rsidRPr="003D4C55">
        <w:t>requirement</w:t>
      </w:r>
      <w:r w:rsidR="00ED37A0">
        <w:t>s</w:t>
      </w:r>
      <w:r w:rsidRPr="003D4C55">
        <w:t xml:space="preserve"> (OPTIONAL)</w:t>
      </w:r>
      <w:bookmarkEnd w:id="132"/>
      <w:bookmarkEnd w:id="133"/>
    </w:p>
    <w:p w14:paraId="0D836F04" w14:textId="77777777" w:rsidR="00F1222F" w:rsidRPr="00616E66" w:rsidRDefault="00F1222F" w:rsidP="00F1222F">
      <w:pPr>
        <w:pStyle w:val="ATTANNReferencetoCOC"/>
      </w:pPr>
      <w:r w:rsidRPr="003D4C55">
        <w:t>Draft COC reference: clause 11.10</w:t>
      </w:r>
    </w:p>
    <w:p w14:paraId="0646A8ED" w14:textId="4C2EEF88" w:rsidR="00F1222F" w:rsidRPr="00616E66" w:rsidRDefault="00F1222F" w:rsidP="00F1222F">
      <w:pPr>
        <w:pStyle w:val="NoteToDrafters-ASDEFCON"/>
      </w:pPr>
      <w:r w:rsidRPr="00616E66">
        <w:t xml:space="preserve">Note to drafters:  Include this clause if </w:t>
      </w:r>
      <w:r>
        <w:t>DISP membership at Level 1 or above</w:t>
      </w:r>
      <w:r w:rsidRPr="00616E66">
        <w:t xml:space="preserve"> </w:t>
      </w:r>
      <w:r w:rsidR="00B32D00">
        <w:t>applies</w:t>
      </w:r>
      <w:r w:rsidRPr="00616E66">
        <w:t>.</w:t>
      </w:r>
      <w:r>
        <w:t xml:space="preserve"> </w:t>
      </w:r>
      <w:r w:rsidRPr="00616E66">
        <w:t xml:space="preserve"> </w:t>
      </w:r>
      <w:r>
        <w:t>If</w:t>
      </w:r>
      <w:r w:rsidRPr="00616E66">
        <w:t xml:space="preserve"> the RFT is to include classified information, drafters should consult their Project Security Officer.</w:t>
      </w:r>
    </w:p>
    <w:p w14:paraId="5FCB2F9D" w14:textId="3236678A" w:rsidR="00F1222F" w:rsidRPr="00616E66" w:rsidRDefault="00F1222F" w:rsidP="00F1222F">
      <w:pPr>
        <w:pStyle w:val="NoteToTenderers-ASDEFCON"/>
        <w:keepNext w:val="0"/>
      </w:pPr>
      <w:r w:rsidRPr="00616E66">
        <w:t xml:space="preserve">Note to tenderers:  Refer to the Details Schedule in the draft COC regarding </w:t>
      </w:r>
      <w:r w:rsidR="006F51B2">
        <w:t xml:space="preserve">the </w:t>
      </w:r>
      <w:r>
        <w:t>DISP membership level for Physical Security</w:t>
      </w:r>
      <w:r w:rsidR="00EF3AA4">
        <w:t>,</w:t>
      </w:r>
      <w:r>
        <w:t xml:space="preserve"> and Information </w:t>
      </w:r>
      <w:r w:rsidR="00EF3AA4">
        <w:t>and</w:t>
      </w:r>
      <w:r>
        <w:t xml:space="preserve"> Cyber Security elements, and </w:t>
      </w:r>
      <w:r w:rsidR="00B32D00">
        <w:t>Communications Security (</w:t>
      </w:r>
      <w:r>
        <w:t>COMSEC</w:t>
      </w:r>
      <w:r w:rsidR="00B32D00">
        <w:t>)</w:t>
      </w:r>
      <w:r>
        <w:t xml:space="preserve"> material transmission requirements, as required, </w:t>
      </w:r>
      <w:r w:rsidRPr="00616E66">
        <w:t>for any resultant Contract.</w:t>
      </w:r>
    </w:p>
    <w:p w14:paraId="10EE77A0" w14:textId="5CB4525B" w:rsidR="00F1222F" w:rsidRPr="00616E66" w:rsidRDefault="00F1222F" w:rsidP="00F1222F">
      <w:pPr>
        <w:pStyle w:val="NoteToTenderers-ASDEFCON"/>
        <w:rPr>
          <w:rFonts w:eastAsia="Calibri"/>
        </w:rPr>
      </w:pPr>
      <w:r w:rsidRPr="00616E66">
        <w:t xml:space="preserve">For further information and access to the </w:t>
      </w:r>
      <w:r w:rsidR="00B32D00">
        <w:t>Defence Security Principles Framework (</w:t>
      </w:r>
      <w:r w:rsidRPr="00616E66">
        <w:t>DS</w:t>
      </w:r>
      <w:r>
        <w:t>PF</w:t>
      </w:r>
      <w:r w:rsidR="00B32D00">
        <w:t>)</w:t>
      </w:r>
      <w:r w:rsidRPr="00616E66">
        <w:t xml:space="preserve">, </w:t>
      </w:r>
      <w:r w:rsidR="00B32D00">
        <w:t xml:space="preserve">refer to the Security Classification and Categorisation Guide attached to the draft Contract, or </w:t>
      </w:r>
      <w:r w:rsidRPr="00616E66">
        <w:t>contact the Contact Officer specified in the Details Schedule.</w:t>
      </w:r>
    </w:p>
    <w:p w14:paraId="276FE395" w14:textId="6C2EE136" w:rsidR="00F1222F" w:rsidRPr="00616E66" w:rsidRDefault="00F1222F" w:rsidP="00542A57">
      <w:pPr>
        <w:pStyle w:val="ATTANNLV2-ASDEFCON"/>
      </w:pPr>
      <w:r w:rsidRPr="00616E66">
        <w:t xml:space="preserve">Tenderers are to provide the following details for all premises proposed </w:t>
      </w:r>
      <w:r w:rsidR="00B32D00">
        <w:t xml:space="preserve">to </w:t>
      </w:r>
      <w:r w:rsidRPr="00616E66">
        <w:rPr>
          <w:rFonts w:cs="Arial"/>
          <w:szCs w:val="20"/>
        </w:rPr>
        <w:t>be used</w:t>
      </w:r>
      <w:r w:rsidRPr="00616E66">
        <w:t xml:space="preserve"> for th</w:t>
      </w:r>
      <w:r w:rsidRPr="000E03F9">
        <w:t xml:space="preserve">e storage of </w:t>
      </w:r>
      <w:r>
        <w:t xml:space="preserve">classified </w:t>
      </w:r>
      <w:r w:rsidRPr="001D5E28">
        <w:t>documents</w:t>
      </w:r>
      <w:r>
        <w:t>,</w:t>
      </w:r>
      <w:r w:rsidRPr="00FF550B">
        <w:t xml:space="preserve"> </w:t>
      </w:r>
      <w:r>
        <w:t>classified</w:t>
      </w:r>
      <w:r w:rsidRPr="00FF550B">
        <w:t xml:space="preserve"> assets</w:t>
      </w:r>
      <w:r w:rsidRPr="00BD3D5B">
        <w:t>, or the housing of ICT systems for the processing of data</w:t>
      </w:r>
      <w:r>
        <w:t>, up to and including the Physical Security</w:t>
      </w:r>
      <w:r w:rsidR="00EF3AA4">
        <w:t>,</w:t>
      </w:r>
      <w:r>
        <w:t xml:space="preserve"> and Information</w:t>
      </w:r>
      <w:r w:rsidR="00260681">
        <w:t> </w:t>
      </w:r>
      <w:r w:rsidR="00EF3AA4">
        <w:t>and</w:t>
      </w:r>
      <w:r>
        <w:t xml:space="preserve"> Cyber Security</w:t>
      </w:r>
      <w:r w:rsidR="00EF3AA4">
        <w:t>,</w:t>
      </w:r>
      <w:r>
        <w:t xml:space="preserve"> </w:t>
      </w:r>
      <w:r w:rsidR="00FE26D2">
        <w:t>Defence Industry Security Program (</w:t>
      </w:r>
      <w:r>
        <w:t>DISP</w:t>
      </w:r>
      <w:r w:rsidR="00FE26D2">
        <w:t>)</w:t>
      </w:r>
      <w:r>
        <w:t xml:space="preserve"> membership levels</w:t>
      </w:r>
      <w:r w:rsidRPr="00074AD0" w:rsidDel="00652DEE">
        <w:t xml:space="preserve"> </w:t>
      </w:r>
      <w:r w:rsidRPr="00616E66">
        <w:t>identified in the Details Schedule of the draft COC</w:t>
      </w:r>
      <w:r>
        <w:t>:</w:t>
      </w:r>
    </w:p>
    <w:p w14:paraId="0A7A9649" w14:textId="77777777" w:rsidR="00F1222F" w:rsidRPr="00616E66" w:rsidRDefault="00F1222F" w:rsidP="00542A57">
      <w:pPr>
        <w:pStyle w:val="ATTANNLV3-ASDEFCON"/>
      </w:pPr>
      <w:r w:rsidRPr="00616E66">
        <w:t>physical address of facility;</w:t>
      </w:r>
    </w:p>
    <w:p w14:paraId="1BE4291E" w14:textId="77777777" w:rsidR="00F1222F" w:rsidRPr="00616E66" w:rsidRDefault="00F1222F" w:rsidP="00542A57">
      <w:pPr>
        <w:pStyle w:val="ATTANNLV3-ASDEFCON"/>
      </w:pPr>
      <w:r w:rsidRPr="00616E66">
        <w:t>facility accreditation(s) held (type and level), when granted and by whom; and</w:t>
      </w:r>
    </w:p>
    <w:p w14:paraId="1B0A1906" w14:textId="77777777" w:rsidR="00F1222F" w:rsidRPr="00616E66" w:rsidRDefault="00F1222F" w:rsidP="00542A57">
      <w:pPr>
        <w:pStyle w:val="ATTANNLV3-ASDEFCON"/>
      </w:pPr>
      <w:r w:rsidRPr="00616E66">
        <w:t>ICT system accreditation(s) held (type and level), when granted and by whom.</w:t>
      </w:r>
    </w:p>
    <w:p w14:paraId="7A091039" w14:textId="538968FD" w:rsidR="001374B4" w:rsidRDefault="00F1222F" w:rsidP="001374B4">
      <w:pPr>
        <w:pStyle w:val="ATTANNLV2-ASDEFCON"/>
      </w:pPr>
      <w:r w:rsidRPr="00616E66">
        <w:t xml:space="preserve">If appropriate </w:t>
      </w:r>
      <w:r>
        <w:t>DISP membership levels</w:t>
      </w:r>
      <w:r w:rsidRPr="00616E66">
        <w:t xml:space="preserve"> are not held, tenderers are to indicate their willingness to undergo the proce</w:t>
      </w:r>
      <w:r w:rsidR="00B32D00">
        <w:t>ss to</w:t>
      </w:r>
      <w:r w:rsidRPr="00616E66">
        <w:t xml:space="preserve"> obtain the requisite </w:t>
      </w:r>
      <w:r>
        <w:t>DISP membership</w:t>
      </w:r>
      <w:r w:rsidR="00FE26D2">
        <w:t>,</w:t>
      </w:r>
      <w:r w:rsidR="001374B4">
        <w:t xml:space="preserve"> </w:t>
      </w:r>
      <w:r w:rsidR="00B32D00">
        <w:t>or</w:t>
      </w:r>
      <w:r w:rsidR="001374B4">
        <w:t xml:space="preserve"> </w:t>
      </w:r>
      <w:r w:rsidR="00B32D00">
        <w:t xml:space="preserve">if </w:t>
      </w:r>
      <w:r w:rsidR="001374B4">
        <w:t>unable to obtain DISP membership because it is not an Australian company, then the tenderer is to advise:</w:t>
      </w:r>
    </w:p>
    <w:p w14:paraId="48C05956" w14:textId="0521CD24" w:rsidR="001374B4" w:rsidRDefault="00B32D00" w:rsidP="001374B4">
      <w:pPr>
        <w:pStyle w:val="ATTANNLV3-ASDEFCON"/>
      </w:pPr>
      <w:r>
        <w:t xml:space="preserve">of </w:t>
      </w:r>
      <w:r w:rsidR="001374B4">
        <w:t xml:space="preserve">the </w:t>
      </w:r>
      <w:r>
        <w:t xml:space="preserve">applicable </w:t>
      </w:r>
      <w:r w:rsidR="001374B4" w:rsidRPr="00270337">
        <w:t>Security of Information Agreement or Arrangement (SIA)</w:t>
      </w:r>
      <w:r w:rsidR="001374B4">
        <w:t>; and</w:t>
      </w:r>
    </w:p>
    <w:p w14:paraId="6D6ECCB3" w14:textId="704C9F07" w:rsidR="00F1222F" w:rsidRPr="00616E66" w:rsidRDefault="001374B4" w:rsidP="001F7E57">
      <w:pPr>
        <w:pStyle w:val="ATTANNLV3-ASDEFCON"/>
      </w:pPr>
      <w:proofErr w:type="gramStart"/>
      <w:r>
        <w:t>how</w:t>
      </w:r>
      <w:proofErr w:type="gramEnd"/>
      <w:r>
        <w:t xml:space="preserve"> the</w:t>
      </w:r>
      <w:r w:rsidR="00B32D00">
        <w:t>y</w:t>
      </w:r>
      <w:r>
        <w:t xml:space="preserve"> would meet the </w:t>
      </w:r>
      <w:r w:rsidR="001F7E57">
        <w:t xml:space="preserve">requirements equivalent to </w:t>
      </w:r>
      <w:r>
        <w:t xml:space="preserve">DISP membership requirements of the draft Contract </w:t>
      </w:r>
      <w:r w:rsidR="001F7E57">
        <w:t>and</w:t>
      </w:r>
      <w:r>
        <w:t xml:space="preserve"> any </w:t>
      </w:r>
      <w:r w:rsidR="001F7E57">
        <w:t xml:space="preserve">risks associated with </w:t>
      </w:r>
      <w:r>
        <w:t xml:space="preserve">contract </w:t>
      </w:r>
      <w:r w:rsidR="001F7E57">
        <w:t xml:space="preserve">execution or </w:t>
      </w:r>
      <w:r>
        <w:t>management.</w:t>
      </w:r>
    </w:p>
    <w:p w14:paraId="4EAFE0D8" w14:textId="3BE46027" w:rsidR="00F1222F" w:rsidRDefault="00F1222F" w:rsidP="00542A57">
      <w:pPr>
        <w:pStyle w:val="ATTANNLV2-ASDEFCON"/>
      </w:pPr>
      <w:r w:rsidRPr="00616E66">
        <w:t>Tenderers are to provide the above information in relation to all Subcontractors who will require access to security classified information.</w:t>
      </w:r>
    </w:p>
    <w:p w14:paraId="51D3A005" w14:textId="77777777" w:rsidR="000538AE" w:rsidRDefault="000538AE" w:rsidP="00542A57">
      <w:pPr>
        <w:pStyle w:val="ATTANNLV2-ASDEFCON"/>
        <w:sectPr w:rsidR="000538AE" w:rsidSect="009E4F7C">
          <w:headerReference w:type="default" r:id="rId43"/>
          <w:footerReference w:type="default" r:id="rId44"/>
          <w:pgSz w:w="11907" w:h="16840" w:code="9"/>
          <w:pgMar w:top="1304" w:right="1417" w:bottom="907" w:left="1417" w:header="567" w:footer="567" w:gutter="0"/>
          <w:pgNumType w:start="1"/>
          <w:cols w:space="720"/>
          <w:docGrid w:linePitch="272"/>
        </w:sectPr>
      </w:pPr>
    </w:p>
    <w:p w14:paraId="4C519503" w14:textId="2113E04F" w:rsidR="00F1222F" w:rsidRPr="00616E66" w:rsidRDefault="00F1222F" w:rsidP="00545C4B">
      <w:pPr>
        <w:pStyle w:val="ATTANNLV1-ASDEFCON"/>
      </w:pPr>
      <w:r w:rsidRPr="00616E66">
        <w:lastRenderedPageBreak/>
        <w:t>GOVERNMENT FURNISHED MATERIAL (</w:t>
      </w:r>
      <w:r>
        <w:t>CORE</w:t>
      </w:r>
      <w:r w:rsidRPr="00616E66">
        <w:t>)</w:t>
      </w:r>
      <w:bookmarkEnd w:id="134"/>
    </w:p>
    <w:p w14:paraId="392E42B6" w14:textId="0BD949E3" w:rsidR="00F1222F" w:rsidRPr="003D4C55" w:rsidRDefault="00F1222F" w:rsidP="00F1222F">
      <w:pPr>
        <w:pStyle w:val="ATTANNReferencetoCOC"/>
      </w:pPr>
      <w:r w:rsidRPr="003D4C55">
        <w:t>Draft COC reference</w:t>
      </w:r>
      <w:r w:rsidR="00EE35C3">
        <w:t>s</w:t>
      </w:r>
      <w:r w:rsidRPr="003D4C55">
        <w:t>: clause</w:t>
      </w:r>
      <w:r w:rsidR="00D9556D">
        <w:t>s</w:t>
      </w:r>
      <w:r w:rsidRPr="003D4C55">
        <w:t xml:space="preserve"> 3.</w:t>
      </w:r>
      <w:r w:rsidR="00621F60">
        <w:t>8</w:t>
      </w:r>
      <w:r w:rsidR="00D9556D">
        <w:t>, 5.1 and 5.5</w:t>
      </w:r>
      <w:r w:rsidR="000538AE">
        <w:t xml:space="preserve">, and </w:t>
      </w:r>
      <w:r w:rsidRPr="003D4C55">
        <w:t xml:space="preserve">Attachment </w:t>
      </w:r>
      <w:r w:rsidR="00F824F3">
        <w:t>E</w:t>
      </w:r>
    </w:p>
    <w:p w14:paraId="3EC2244C" w14:textId="77777777" w:rsidR="00F1222F" w:rsidRPr="00616E66" w:rsidRDefault="00F1222F" w:rsidP="00F1222F">
      <w:pPr>
        <w:pStyle w:val="ATTANNReferencetoCOC"/>
      </w:pPr>
      <w:r w:rsidRPr="003D4C55">
        <w:t>Draft SOW reference: clause 3.12</w:t>
      </w:r>
    </w:p>
    <w:p w14:paraId="38F74BD4" w14:textId="2CCD6152" w:rsidR="00F1222F" w:rsidRDefault="00F1222F" w:rsidP="00F1222F">
      <w:pPr>
        <w:pStyle w:val="NoteToDrafters-ASDEFCON"/>
      </w:pPr>
      <w:r w:rsidRPr="00616E66">
        <w:t xml:space="preserve">Note to drafters: </w:t>
      </w:r>
      <w:r>
        <w:t xml:space="preserve"> </w:t>
      </w:r>
      <w:r w:rsidRPr="003D4C55">
        <w:t xml:space="preserve">Develop Attachment </w:t>
      </w:r>
      <w:r w:rsidR="00C92C37">
        <w:t>E</w:t>
      </w:r>
      <w:r w:rsidRPr="003D4C55">
        <w:t xml:space="preserve"> to the draft </w:t>
      </w:r>
      <w:r w:rsidR="00621F60">
        <w:t>Contract</w:t>
      </w:r>
      <w:r w:rsidR="00621F60" w:rsidRPr="003D4C55">
        <w:t xml:space="preserve"> </w:t>
      </w:r>
      <w:r w:rsidRPr="003D4C55">
        <w:t>to list GFM and enable tenderers to transfer GFM into the tender response format</w:t>
      </w:r>
      <w:r>
        <w:t xml:space="preserve"> (shown below)</w:t>
      </w:r>
      <w:r w:rsidRPr="00616E66">
        <w:t>.</w:t>
      </w:r>
    </w:p>
    <w:p w14:paraId="0224E427" w14:textId="5E1B4F3E" w:rsidR="00F1222F" w:rsidRPr="003D4C55" w:rsidRDefault="00F1222F" w:rsidP="00F1222F">
      <w:pPr>
        <w:pStyle w:val="NoteToTenderers-ASDEFCON"/>
      </w:pPr>
      <w:r w:rsidRPr="00616E66">
        <w:t xml:space="preserve">Note to tenderers:  </w:t>
      </w:r>
      <w:r>
        <w:t xml:space="preserve">Government Furnished </w:t>
      </w:r>
      <w:r w:rsidRPr="003D4C55">
        <w:t>Material (GFM)</w:t>
      </w:r>
      <w:r w:rsidR="000775F1">
        <w:t>,</w:t>
      </w:r>
      <w:r w:rsidRPr="003D4C55">
        <w:t xml:space="preserve"> mandated or proposed by the Commonwealth (if any) is detailed in Attachment </w:t>
      </w:r>
      <w:r w:rsidR="00F824F3">
        <w:t>E</w:t>
      </w:r>
      <w:r w:rsidR="00F824F3" w:rsidRPr="003D4C55">
        <w:t xml:space="preserve"> </w:t>
      </w:r>
      <w:r w:rsidRPr="003D4C55">
        <w:t xml:space="preserve">to the draft </w:t>
      </w:r>
      <w:r w:rsidR="003B2CCA">
        <w:t>Contract</w:t>
      </w:r>
      <w:r w:rsidRPr="003D4C55">
        <w:t xml:space="preserve">.  Additional GFM may be proposed by tenderers for any resultant Contract.  </w:t>
      </w:r>
      <w:r w:rsidR="000775F1">
        <w:t xml:space="preserve">Refer </w:t>
      </w:r>
      <w:r w:rsidR="000775F1" w:rsidRPr="003D4C55">
        <w:t>to TDR D</w:t>
      </w:r>
      <w:r w:rsidR="000775F1">
        <w:t>-</w:t>
      </w:r>
      <w:r w:rsidR="000775F1">
        <w:fldChar w:fldCharType="begin"/>
      </w:r>
      <w:r w:rsidR="000775F1">
        <w:instrText xml:space="preserve"> REF _Ref165527876 \w \h </w:instrText>
      </w:r>
      <w:r w:rsidR="000775F1">
        <w:fldChar w:fldCharType="separate"/>
      </w:r>
      <w:r w:rsidR="00643D62">
        <w:t>1.1</w:t>
      </w:r>
      <w:r w:rsidR="000775F1">
        <w:fldChar w:fldCharType="end"/>
      </w:r>
      <w:r w:rsidR="000775F1">
        <w:t xml:space="preserve"> for any</w:t>
      </w:r>
      <w:r w:rsidR="000775F1" w:rsidRPr="00616E66">
        <w:t xml:space="preserve"> additional cost</w:t>
      </w:r>
      <w:r w:rsidR="000775F1">
        <w:t>s (specific prices)</w:t>
      </w:r>
      <w:r w:rsidR="000775F1" w:rsidRPr="00616E66">
        <w:t xml:space="preserve"> to be added to the tendered price</w:t>
      </w:r>
      <w:r w:rsidR="000775F1">
        <w:t>,</w:t>
      </w:r>
      <w:r w:rsidR="000775F1" w:rsidRPr="00616E66">
        <w:t xml:space="preserve"> </w:t>
      </w:r>
      <w:r w:rsidR="000775F1">
        <w:t>if optional</w:t>
      </w:r>
      <w:r w:rsidR="000775F1" w:rsidRPr="00616E66">
        <w:t xml:space="preserve"> GFM </w:t>
      </w:r>
      <w:r w:rsidR="000775F1">
        <w:t xml:space="preserve">is </w:t>
      </w:r>
      <w:r w:rsidR="000775F1" w:rsidRPr="00616E66">
        <w:t>not made available.</w:t>
      </w:r>
    </w:p>
    <w:p w14:paraId="5C51615E" w14:textId="77777777" w:rsidR="00F1222F" w:rsidRPr="003D4C55" w:rsidRDefault="00F1222F" w:rsidP="00545C4B">
      <w:pPr>
        <w:pStyle w:val="ASDEFCONOptionSpace"/>
      </w:pPr>
    </w:p>
    <w:p w14:paraId="39112BA4" w14:textId="58BBF02A" w:rsidR="00F1222F" w:rsidRPr="003D4C55" w:rsidRDefault="00F1222F" w:rsidP="00542A57">
      <w:pPr>
        <w:pStyle w:val="ATTANNLV2-ASDEFCON"/>
      </w:pPr>
      <w:r w:rsidRPr="003D4C55">
        <w:t xml:space="preserve">Tenderers are to provide the requested detail in accordance with the GFM Tender Response Format at </w:t>
      </w:r>
      <w:r w:rsidRPr="003D4C55">
        <w:fldChar w:fldCharType="begin"/>
      </w:r>
      <w:r w:rsidRPr="003D4C55">
        <w:instrText xml:space="preserve"> REF _Ref505754255 \h </w:instrText>
      </w:r>
      <w:r w:rsidR="003D4C55">
        <w:instrText xml:space="preserve"> \* MERGEFORMAT </w:instrText>
      </w:r>
      <w:r w:rsidRPr="003D4C55">
        <w:fldChar w:fldCharType="separate"/>
      </w:r>
      <w:r w:rsidR="00C1538D">
        <w:t>Table A-E-1</w:t>
      </w:r>
      <w:r w:rsidRPr="003D4C55">
        <w:fldChar w:fldCharType="end"/>
      </w:r>
      <w:r w:rsidRPr="003D4C55">
        <w:t xml:space="preserve"> below.  Details for the required GFM may be transferred from Attachment </w:t>
      </w:r>
      <w:r w:rsidR="00F824F3">
        <w:t>E</w:t>
      </w:r>
      <w:r w:rsidR="00F824F3" w:rsidRPr="003D4C55">
        <w:t xml:space="preserve"> </w:t>
      </w:r>
      <w:r w:rsidRPr="003D4C55">
        <w:t>to the draft Contract</w:t>
      </w:r>
      <w:r w:rsidR="00B25CEF">
        <w:t xml:space="preserve"> into the tenderer’s response</w:t>
      </w:r>
      <w:r w:rsidRPr="003D4C55">
        <w:t>.</w:t>
      </w:r>
    </w:p>
    <w:p w14:paraId="16C9AEC9" w14:textId="736BCB88" w:rsidR="00F1222F" w:rsidRDefault="00BB2C2A" w:rsidP="00542A57">
      <w:pPr>
        <w:pStyle w:val="ATTANNLV2-ASDEFCON"/>
      </w:pPr>
      <w:r>
        <w:t>If</w:t>
      </w:r>
      <w:r w:rsidR="00F1222F">
        <w:t xml:space="preserve"> t</w:t>
      </w:r>
      <w:r w:rsidR="00F1222F" w:rsidRPr="00616E66">
        <w:t xml:space="preserve">enderers </w:t>
      </w:r>
      <w:r w:rsidR="00F1222F" w:rsidRPr="003D4C55">
        <w:t xml:space="preserve">propose changes to the quantities, dates, locations or time periods proposed </w:t>
      </w:r>
      <w:r>
        <w:t>in</w:t>
      </w:r>
      <w:r w:rsidR="00F1222F" w:rsidRPr="003D4C55">
        <w:t xml:space="preserve"> Attachment </w:t>
      </w:r>
      <w:r w:rsidR="00F824F3">
        <w:t>E</w:t>
      </w:r>
      <w:r w:rsidR="00F824F3" w:rsidRPr="003D4C55">
        <w:t xml:space="preserve"> </w:t>
      </w:r>
      <w:r w:rsidR="00F1222F" w:rsidRPr="003D4C55">
        <w:t xml:space="preserve">to the draft </w:t>
      </w:r>
      <w:r w:rsidR="0012608E" w:rsidRPr="003D4C55">
        <w:t>C</w:t>
      </w:r>
      <w:r w:rsidR="0012608E">
        <w:t>ontract</w:t>
      </w:r>
      <w:r w:rsidR="00F1222F" w:rsidRPr="003D4C55">
        <w:t xml:space="preserve">, these </w:t>
      </w:r>
      <w:r>
        <w:t>changes</w:t>
      </w:r>
      <w:r w:rsidRPr="003D4C55">
        <w:t xml:space="preserve"> </w:t>
      </w:r>
      <w:r w:rsidR="00F1222F" w:rsidRPr="003D4C55">
        <w:t>should be clearly identified in the tender response (</w:t>
      </w:r>
      <w:proofErr w:type="spellStart"/>
      <w:r w:rsidR="00F1222F" w:rsidRPr="003D4C55">
        <w:t>ie</w:t>
      </w:r>
      <w:proofErr w:type="spellEnd"/>
      <w:r w:rsidR="00F1222F" w:rsidRPr="003D4C55">
        <w:t>, columns c to f of</w:t>
      </w:r>
      <w:r w:rsidR="00F1222F">
        <w:t xml:space="preserve"> </w:t>
      </w:r>
      <w:r w:rsidR="00F1222F">
        <w:fldChar w:fldCharType="begin"/>
      </w:r>
      <w:r w:rsidR="00F1222F">
        <w:instrText xml:space="preserve"> REF _Ref505754255 \h </w:instrText>
      </w:r>
      <w:r w:rsidR="00F1222F">
        <w:fldChar w:fldCharType="separate"/>
      </w:r>
      <w:r w:rsidR="00C1538D">
        <w:t>Table A-E-</w:t>
      </w:r>
      <w:r w:rsidR="00C1538D">
        <w:rPr>
          <w:noProof/>
        </w:rPr>
        <w:t>1</w:t>
      </w:r>
      <w:r w:rsidR="00F1222F">
        <w:fldChar w:fldCharType="end"/>
      </w:r>
      <w:r w:rsidR="00F1222F">
        <w:t xml:space="preserve">, </w:t>
      </w:r>
      <w:r w:rsidR="00F1222F">
        <w:fldChar w:fldCharType="begin"/>
      </w:r>
      <w:r w:rsidR="00F1222F">
        <w:instrText xml:space="preserve"> REF _Ref524096220 \h </w:instrText>
      </w:r>
      <w:r w:rsidR="00F1222F">
        <w:fldChar w:fldCharType="separate"/>
      </w:r>
      <w:r w:rsidR="00643D62" w:rsidRPr="00F74E50">
        <w:t>GFM Tender Response Format</w:t>
      </w:r>
      <w:r w:rsidR="00F1222F">
        <w:fldChar w:fldCharType="end"/>
      </w:r>
      <w:r w:rsidR="00F1222F">
        <w:t>)</w:t>
      </w:r>
      <w:r w:rsidR="00F1222F" w:rsidRPr="00616E66">
        <w:t>.</w:t>
      </w:r>
    </w:p>
    <w:p w14:paraId="52431D53" w14:textId="161FF45E" w:rsidR="00F1222F" w:rsidRPr="00E648A5" w:rsidRDefault="00F1222F" w:rsidP="00542A57">
      <w:pPr>
        <w:pStyle w:val="ATTANNLV2-ASDEFCON"/>
      </w:pPr>
      <w:r>
        <w:t xml:space="preserve">Tenderers are to specify in column h of </w:t>
      </w:r>
      <w:r>
        <w:fldChar w:fldCharType="begin"/>
      </w:r>
      <w:r>
        <w:instrText xml:space="preserve"> REF _Ref505754255 \h </w:instrText>
      </w:r>
      <w:r>
        <w:fldChar w:fldCharType="separate"/>
      </w:r>
      <w:r w:rsidR="00C1538D">
        <w:t>Table A-E-</w:t>
      </w:r>
      <w:r w:rsidR="00C1538D">
        <w:rPr>
          <w:noProof/>
        </w:rPr>
        <w:t>1</w:t>
      </w:r>
      <w:r>
        <w:fldChar w:fldCharType="end"/>
      </w:r>
      <w:r>
        <w:t xml:space="preserve">, whether, </w:t>
      </w:r>
      <w:r w:rsidRPr="00E648A5">
        <w:t>in accordance with clause 5.1.4 of the draft COC</w:t>
      </w:r>
      <w:r w:rsidR="00F864D9">
        <w:t>, the tenderer (or a nominee) or a proposed Subcontractor</w:t>
      </w:r>
      <w:r w:rsidRPr="00E648A5">
        <w:t>:</w:t>
      </w:r>
      <w:r w:rsidR="00F864D9">
        <w:t xml:space="preserve"> </w:t>
      </w:r>
    </w:p>
    <w:p w14:paraId="73C8DDDA" w14:textId="62EE6D66" w:rsidR="00F1222F" w:rsidRDefault="00F1222F" w:rsidP="00542A57">
      <w:pPr>
        <w:pStyle w:val="ATTANNLV3-ASDEFCON"/>
      </w:pPr>
      <w:r>
        <w:t>owns all of the IP in the proposed GFM (</w:t>
      </w:r>
      <w:proofErr w:type="spellStart"/>
      <w:r>
        <w:t>eg</w:t>
      </w:r>
      <w:proofErr w:type="spellEnd"/>
      <w:r>
        <w:t>, if a proposed Subcontractor is an OEM: ‘Y – IP owned by [name of Subcontractor]’); or</w:t>
      </w:r>
    </w:p>
    <w:p w14:paraId="59ABB686" w14:textId="5B756F44" w:rsidR="00F1222F" w:rsidRPr="00616E66" w:rsidRDefault="00F1222F" w:rsidP="00BB4B60">
      <w:pPr>
        <w:pStyle w:val="ATTANNLV3-ASDEFCON"/>
      </w:pPr>
      <w:proofErr w:type="gramStart"/>
      <w:r>
        <w:t>proposes</w:t>
      </w:r>
      <w:proofErr w:type="gramEnd"/>
      <w:r>
        <w:t xml:space="preserve"> to own the IP</w:t>
      </w:r>
      <w:r w:rsidRPr="005C1E5E">
        <w:t xml:space="preserve"> </w:t>
      </w:r>
      <w:r w:rsidRPr="000538AE">
        <w:rPr>
          <w:szCs w:val="20"/>
        </w:rPr>
        <w:t>created in respect of the</w:t>
      </w:r>
      <w:r w:rsidRPr="006C3DF8">
        <w:t xml:space="preserve"> </w:t>
      </w:r>
      <w:r>
        <w:t>GFM</w:t>
      </w:r>
      <w:r w:rsidRPr="000538AE">
        <w:rPr>
          <w:szCs w:val="20"/>
        </w:rPr>
        <w:t xml:space="preserve"> under any resultant Contract</w:t>
      </w:r>
      <w:r>
        <w:t>, and the reason for ownership (</w:t>
      </w:r>
      <w:proofErr w:type="spellStart"/>
      <w:r>
        <w:t>eg</w:t>
      </w:r>
      <w:proofErr w:type="spellEnd"/>
      <w:r>
        <w:t>, ‘Y – [reason for ownership]’).</w:t>
      </w:r>
    </w:p>
    <w:p w14:paraId="2B8617E9" w14:textId="23C63D11" w:rsidR="00F1222F" w:rsidRDefault="00F1222F" w:rsidP="00775067">
      <w:pPr>
        <w:pStyle w:val="Table10ptHeading-ASDEFCON"/>
      </w:pPr>
      <w:bookmarkStart w:id="135" w:name="_Ref505754255"/>
      <w:bookmarkStart w:id="136" w:name="_Ref505754248"/>
      <w:r>
        <w:t xml:space="preserve">Table </w:t>
      </w:r>
      <w:r w:rsidR="00C1538D">
        <w:t>A-</w:t>
      </w:r>
      <w:r>
        <w:t>E-</w:t>
      </w:r>
      <w:r>
        <w:rPr>
          <w:noProof/>
        </w:rPr>
        <w:fldChar w:fldCharType="begin"/>
      </w:r>
      <w:r>
        <w:rPr>
          <w:noProof/>
        </w:rPr>
        <w:instrText xml:space="preserve"> SEQ Table \* ARABIC </w:instrText>
      </w:r>
      <w:r w:rsidR="00BB2C2A">
        <w:rPr>
          <w:noProof/>
        </w:rPr>
        <w:instrText xml:space="preserve">\r1 </w:instrText>
      </w:r>
      <w:r>
        <w:rPr>
          <w:noProof/>
        </w:rPr>
        <w:fldChar w:fldCharType="separate"/>
      </w:r>
      <w:r w:rsidR="00643D62">
        <w:rPr>
          <w:noProof/>
        </w:rPr>
        <w:t>1</w:t>
      </w:r>
      <w:r>
        <w:rPr>
          <w:noProof/>
        </w:rPr>
        <w:fldChar w:fldCharType="end"/>
      </w:r>
      <w:bookmarkEnd w:id="135"/>
      <w:r>
        <w:t xml:space="preserve">: </w:t>
      </w:r>
      <w:bookmarkStart w:id="137" w:name="_Ref524096220"/>
      <w:r w:rsidRPr="00F74E50">
        <w:t>GFM Tender Response Format</w:t>
      </w:r>
      <w:bookmarkEnd w:id="136"/>
      <w:bookmarkEnd w:id="137"/>
    </w:p>
    <w:tbl>
      <w:tblPr>
        <w:tblW w:w="147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552"/>
        <w:gridCol w:w="1275"/>
        <w:gridCol w:w="851"/>
        <w:gridCol w:w="1417"/>
        <w:gridCol w:w="1276"/>
        <w:gridCol w:w="1276"/>
        <w:gridCol w:w="1843"/>
        <w:gridCol w:w="1842"/>
        <w:gridCol w:w="1276"/>
        <w:gridCol w:w="2126"/>
      </w:tblGrid>
      <w:tr w:rsidR="00F1222F" w:rsidRPr="00DA290C" w14:paraId="2D1D39F4" w14:textId="77777777" w:rsidTr="00F1222F">
        <w:trPr>
          <w:jc w:val="center"/>
        </w:trPr>
        <w:tc>
          <w:tcPr>
            <w:tcW w:w="1552" w:type="dxa"/>
            <w:shd w:val="pct15" w:color="auto" w:fill="FFFFFF"/>
          </w:tcPr>
          <w:p w14:paraId="52500854" w14:textId="77777777" w:rsidR="00F1222F" w:rsidRPr="00186801" w:rsidRDefault="00F1222F" w:rsidP="00F1222F">
            <w:pPr>
              <w:pStyle w:val="Table8ptHeading-ASDEFCON"/>
            </w:pPr>
            <w:r w:rsidRPr="00186801">
              <w:t>Item Description</w:t>
            </w:r>
          </w:p>
        </w:tc>
        <w:tc>
          <w:tcPr>
            <w:tcW w:w="1275" w:type="dxa"/>
            <w:shd w:val="pct15" w:color="auto" w:fill="FFFFFF"/>
          </w:tcPr>
          <w:p w14:paraId="635C71AE" w14:textId="77777777" w:rsidR="00F1222F" w:rsidRPr="00186801" w:rsidRDefault="00F1222F" w:rsidP="00F1222F">
            <w:pPr>
              <w:pStyle w:val="Table8ptHeading-ASDEFCON"/>
            </w:pPr>
            <w:r>
              <w:t>Reference / Part Number</w:t>
            </w:r>
          </w:p>
        </w:tc>
        <w:tc>
          <w:tcPr>
            <w:tcW w:w="851" w:type="dxa"/>
            <w:shd w:val="pct15" w:color="auto" w:fill="FFFFFF"/>
          </w:tcPr>
          <w:p w14:paraId="6C820104" w14:textId="77777777" w:rsidR="00F1222F" w:rsidRPr="00186801" w:rsidRDefault="00F1222F" w:rsidP="00F1222F">
            <w:pPr>
              <w:pStyle w:val="Table8ptHeading-ASDEFCON"/>
            </w:pPr>
            <w:r w:rsidRPr="00186801">
              <w:t>Quantity</w:t>
            </w:r>
          </w:p>
        </w:tc>
        <w:tc>
          <w:tcPr>
            <w:tcW w:w="1417" w:type="dxa"/>
            <w:shd w:val="pct15" w:color="auto" w:fill="FFFFFF"/>
          </w:tcPr>
          <w:p w14:paraId="526DEA5E" w14:textId="77777777" w:rsidR="00F1222F" w:rsidRPr="00186801" w:rsidRDefault="00F1222F" w:rsidP="00F1222F">
            <w:pPr>
              <w:pStyle w:val="Table8ptHeading-ASDEFCON"/>
            </w:pPr>
            <w:r w:rsidRPr="00186801">
              <w:t>Delivery Date and Location</w:t>
            </w:r>
          </w:p>
        </w:tc>
        <w:tc>
          <w:tcPr>
            <w:tcW w:w="1276" w:type="dxa"/>
            <w:shd w:val="pct15" w:color="auto" w:fill="FFFFFF"/>
          </w:tcPr>
          <w:p w14:paraId="5DC4F1FC" w14:textId="77777777" w:rsidR="00F1222F" w:rsidRPr="00186801" w:rsidRDefault="00F1222F" w:rsidP="00F1222F">
            <w:pPr>
              <w:pStyle w:val="Table8ptHeading-ASDEFCON"/>
            </w:pPr>
            <w:r w:rsidRPr="00186801">
              <w:t>Return Date and Location</w:t>
            </w:r>
          </w:p>
        </w:tc>
        <w:tc>
          <w:tcPr>
            <w:tcW w:w="1276" w:type="dxa"/>
            <w:shd w:val="pct15" w:color="auto" w:fill="FFFFFF"/>
          </w:tcPr>
          <w:p w14:paraId="67844894" w14:textId="77777777" w:rsidR="00F1222F" w:rsidRPr="00186801" w:rsidRDefault="00F1222F" w:rsidP="00F1222F">
            <w:pPr>
              <w:pStyle w:val="Table8ptHeading-ASDEFCON"/>
            </w:pPr>
            <w:r w:rsidRPr="00186801">
              <w:t>Time Period for Inspection</w:t>
            </w:r>
          </w:p>
        </w:tc>
        <w:tc>
          <w:tcPr>
            <w:tcW w:w="1843" w:type="dxa"/>
            <w:shd w:val="pct15" w:color="auto" w:fill="FFFFFF"/>
          </w:tcPr>
          <w:p w14:paraId="58E15584" w14:textId="5A02704A" w:rsidR="00F1222F" w:rsidRDefault="00C1538D" w:rsidP="000D11B9">
            <w:pPr>
              <w:pStyle w:val="Table8ptHeading-ASDEFCON"/>
            </w:pPr>
            <w:r>
              <w:t>T</w:t>
            </w:r>
            <w:r w:rsidR="00F1222F">
              <w:t>D and Software Restrictions</w:t>
            </w:r>
            <w:r w:rsidR="000D11B9">
              <w:t xml:space="preserve"> </w:t>
            </w:r>
            <w:r w:rsidR="00F1222F">
              <w:t>(if applicable)</w:t>
            </w:r>
          </w:p>
        </w:tc>
        <w:tc>
          <w:tcPr>
            <w:tcW w:w="1842" w:type="dxa"/>
            <w:shd w:val="pct15" w:color="auto" w:fill="FFFFFF"/>
          </w:tcPr>
          <w:p w14:paraId="579A9D8A" w14:textId="77777777" w:rsidR="00F1222F" w:rsidRDefault="00F1222F" w:rsidP="00F1222F">
            <w:pPr>
              <w:pStyle w:val="Table8ptHeading-ASDEFCON"/>
            </w:pPr>
            <w:r>
              <w:t>Tenderer owns or is to own new IP in GFM (Y/N) and reason if ‘Y’</w:t>
            </w:r>
          </w:p>
        </w:tc>
        <w:tc>
          <w:tcPr>
            <w:tcW w:w="1276" w:type="dxa"/>
            <w:shd w:val="pct15" w:color="auto" w:fill="FFFFFF"/>
          </w:tcPr>
          <w:p w14:paraId="619AA93F" w14:textId="77777777" w:rsidR="00F1222F" w:rsidRDefault="00F1222F" w:rsidP="00F1222F">
            <w:pPr>
              <w:pStyle w:val="Table8ptHeading-ASDEFCON"/>
            </w:pPr>
            <w:r>
              <w:t>Export Restrictions</w:t>
            </w:r>
            <w:r>
              <w:br/>
              <w:t>(if applicable)</w:t>
            </w:r>
          </w:p>
        </w:tc>
        <w:tc>
          <w:tcPr>
            <w:tcW w:w="2126" w:type="dxa"/>
            <w:shd w:val="pct15" w:color="auto" w:fill="FFFFFF"/>
          </w:tcPr>
          <w:p w14:paraId="055BC83B" w14:textId="77777777" w:rsidR="00F1222F" w:rsidRPr="00186801" w:rsidRDefault="00F1222F" w:rsidP="00F1222F">
            <w:pPr>
              <w:pStyle w:val="Table8ptHeading-ASDEFCON"/>
            </w:pPr>
            <w:r>
              <w:t xml:space="preserve">Comments </w:t>
            </w:r>
            <w:r w:rsidRPr="00186801">
              <w:t>/ Intended purpose</w:t>
            </w:r>
          </w:p>
        </w:tc>
      </w:tr>
      <w:tr w:rsidR="00F1222F" w:rsidRPr="00DA290C" w14:paraId="384A1D38" w14:textId="77777777" w:rsidTr="00F1222F">
        <w:trPr>
          <w:jc w:val="center"/>
        </w:trPr>
        <w:tc>
          <w:tcPr>
            <w:tcW w:w="1552" w:type="dxa"/>
            <w:tcBorders>
              <w:bottom w:val="single" w:sz="6" w:space="0" w:color="auto"/>
            </w:tcBorders>
            <w:shd w:val="pct15" w:color="auto" w:fill="FFFFFF"/>
          </w:tcPr>
          <w:p w14:paraId="55451A29" w14:textId="77777777" w:rsidR="00F1222F" w:rsidRPr="00186801" w:rsidRDefault="00F1222F" w:rsidP="00F1222F">
            <w:pPr>
              <w:pStyle w:val="Table8ptHeading-ASDEFCON"/>
            </w:pPr>
            <w:r>
              <w:t>a</w:t>
            </w:r>
          </w:p>
        </w:tc>
        <w:tc>
          <w:tcPr>
            <w:tcW w:w="1275" w:type="dxa"/>
            <w:tcBorders>
              <w:bottom w:val="single" w:sz="6" w:space="0" w:color="auto"/>
            </w:tcBorders>
            <w:shd w:val="pct15" w:color="auto" w:fill="FFFFFF"/>
          </w:tcPr>
          <w:p w14:paraId="57096C89" w14:textId="77777777" w:rsidR="00F1222F" w:rsidRDefault="00F1222F" w:rsidP="00F1222F">
            <w:pPr>
              <w:pStyle w:val="Table8ptHeading-ASDEFCON"/>
            </w:pPr>
            <w:r>
              <w:t>b</w:t>
            </w:r>
          </w:p>
        </w:tc>
        <w:tc>
          <w:tcPr>
            <w:tcW w:w="851" w:type="dxa"/>
            <w:tcBorders>
              <w:bottom w:val="single" w:sz="6" w:space="0" w:color="auto"/>
            </w:tcBorders>
            <w:shd w:val="pct15" w:color="auto" w:fill="FFFFFF"/>
          </w:tcPr>
          <w:p w14:paraId="1F95B537" w14:textId="77777777" w:rsidR="00F1222F" w:rsidRPr="00186801" w:rsidRDefault="00F1222F" w:rsidP="00F1222F">
            <w:pPr>
              <w:pStyle w:val="Table8ptHeading-ASDEFCON"/>
            </w:pPr>
            <w:r>
              <w:t>c</w:t>
            </w:r>
          </w:p>
        </w:tc>
        <w:tc>
          <w:tcPr>
            <w:tcW w:w="1417" w:type="dxa"/>
            <w:tcBorders>
              <w:bottom w:val="single" w:sz="6" w:space="0" w:color="auto"/>
            </w:tcBorders>
            <w:shd w:val="pct15" w:color="auto" w:fill="FFFFFF"/>
          </w:tcPr>
          <w:p w14:paraId="4D55B29B" w14:textId="77777777" w:rsidR="00F1222F" w:rsidRPr="00186801" w:rsidRDefault="00F1222F" w:rsidP="00F1222F">
            <w:pPr>
              <w:pStyle w:val="Table8ptHeading-ASDEFCON"/>
            </w:pPr>
            <w:r>
              <w:t>d</w:t>
            </w:r>
          </w:p>
        </w:tc>
        <w:tc>
          <w:tcPr>
            <w:tcW w:w="1276" w:type="dxa"/>
            <w:tcBorders>
              <w:bottom w:val="single" w:sz="6" w:space="0" w:color="auto"/>
            </w:tcBorders>
            <w:shd w:val="pct15" w:color="auto" w:fill="FFFFFF"/>
          </w:tcPr>
          <w:p w14:paraId="6BB1C3EA" w14:textId="77777777" w:rsidR="00F1222F" w:rsidRPr="00186801" w:rsidRDefault="00F1222F" w:rsidP="00F1222F">
            <w:pPr>
              <w:pStyle w:val="Table8ptHeading-ASDEFCON"/>
            </w:pPr>
            <w:r>
              <w:t>e</w:t>
            </w:r>
          </w:p>
        </w:tc>
        <w:tc>
          <w:tcPr>
            <w:tcW w:w="1276" w:type="dxa"/>
            <w:tcBorders>
              <w:bottom w:val="single" w:sz="6" w:space="0" w:color="auto"/>
            </w:tcBorders>
            <w:shd w:val="pct15" w:color="auto" w:fill="FFFFFF"/>
          </w:tcPr>
          <w:p w14:paraId="1DB5DF85" w14:textId="77777777" w:rsidR="00F1222F" w:rsidRPr="00186801" w:rsidRDefault="00F1222F" w:rsidP="00F1222F">
            <w:pPr>
              <w:pStyle w:val="Table8ptHeading-ASDEFCON"/>
            </w:pPr>
            <w:r>
              <w:t>f</w:t>
            </w:r>
          </w:p>
        </w:tc>
        <w:tc>
          <w:tcPr>
            <w:tcW w:w="1843" w:type="dxa"/>
            <w:tcBorders>
              <w:bottom w:val="single" w:sz="6" w:space="0" w:color="auto"/>
            </w:tcBorders>
            <w:shd w:val="pct15" w:color="auto" w:fill="FFFFFF"/>
          </w:tcPr>
          <w:p w14:paraId="654CC05D" w14:textId="77777777" w:rsidR="00F1222F" w:rsidRDefault="00F1222F" w:rsidP="00F1222F">
            <w:pPr>
              <w:pStyle w:val="Table8ptHeading-ASDEFCON"/>
            </w:pPr>
            <w:r>
              <w:t>g</w:t>
            </w:r>
          </w:p>
        </w:tc>
        <w:tc>
          <w:tcPr>
            <w:tcW w:w="1842" w:type="dxa"/>
            <w:tcBorders>
              <w:bottom w:val="single" w:sz="6" w:space="0" w:color="auto"/>
            </w:tcBorders>
            <w:shd w:val="pct15" w:color="auto" w:fill="FFFFFF"/>
          </w:tcPr>
          <w:p w14:paraId="4C7CA1D3" w14:textId="77777777" w:rsidR="00F1222F" w:rsidRDefault="00F1222F" w:rsidP="00F1222F">
            <w:pPr>
              <w:pStyle w:val="Table8ptHeading-ASDEFCON"/>
            </w:pPr>
            <w:r>
              <w:t>h</w:t>
            </w:r>
          </w:p>
        </w:tc>
        <w:tc>
          <w:tcPr>
            <w:tcW w:w="1276" w:type="dxa"/>
            <w:tcBorders>
              <w:bottom w:val="single" w:sz="6" w:space="0" w:color="auto"/>
            </w:tcBorders>
            <w:shd w:val="pct15" w:color="auto" w:fill="FFFFFF"/>
          </w:tcPr>
          <w:p w14:paraId="64590706" w14:textId="77777777" w:rsidR="00F1222F" w:rsidRDefault="00F1222F" w:rsidP="00F1222F">
            <w:pPr>
              <w:pStyle w:val="Table8ptHeading-ASDEFCON"/>
            </w:pPr>
            <w:proofErr w:type="spellStart"/>
            <w:r>
              <w:t>i</w:t>
            </w:r>
            <w:proofErr w:type="spellEnd"/>
          </w:p>
        </w:tc>
        <w:tc>
          <w:tcPr>
            <w:tcW w:w="2126" w:type="dxa"/>
            <w:tcBorders>
              <w:bottom w:val="single" w:sz="6" w:space="0" w:color="auto"/>
            </w:tcBorders>
            <w:shd w:val="pct15" w:color="auto" w:fill="FFFFFF"/>
          </w:tcPr>
          <w:p w14:paraId="466F562F" w14:textId="77777777" w:rsidR="00F1222F" w:rsidRPr="00186801" w:rsidRDefault="00F1222F" w:rsidP="00F1222F">
            <w:pPr>
              <w:pStyle w:val="Table8ptHeading-ASDEFCON"/>
            </w:pPr>
            <w:r>
              <w:t>j</w:t>
            </w:r>
          </w:p>
        </w:tc>
      </w:tr>
      <w:tr w:rsidR="00E478B9" w:rsidRPr="00DA290C" w14:paraId="5FCDE2F3" w14:textId="77777777" w:rsidTr="00821A15">
        <w:trPr>
          <w:jc w:val="center"/>
        </w:trPr>
        <w:tc>
          <w:tcPr>
            <w:tcW w:w="14734" w:type="dxa"/>
            <w:gridSpan w:val="10"/>
            <w:shd w:val="clear" w:color="auto" w:fill="E6E6E6"/>
            <w:vAlign w:val="center"/>
          </w:tcPr>
          <w:p w14:paraId="2FE42E38" w14:textId="06C7EDB5" w:rsidR="00E478B9" w:rsidRPr="00186801" w:rsidRDefault="00E478B9" w:rsidP="00C1538D">
            <w:pPr>
              <w:pStyle w:val="Table8ptHeading-ASDEFCON"/>
            </w:pPr>
            <w:r>
              <w:t xml:space="preserve">Mandated Government Furnished Equipment (GFE), required to be used under any resultant Contract  </w:t>
            </w:r>
          </w:p>
        </w:tc>
      </w:tr>
      <w:tr w:rsidR="00F1222F" w:rsidRPr="00DA290C" w14:paraId="4AA5B59F" w14:textId="77777777" w:rsidTr="00F1222F">
        <w:trPr>
          <w:jc w:val="center"/>
        </w:trPr>
        <w:tc>
          <w:tcPr>
            <w:tcW w:w="1552" w:type="dxa"/>
            <w:tcBorders>
              <w:bottom w:val="single" w:sz="6" w:space="0" w:color="auto"/>
            </w:tcBorders>
          </w:tcPr>
          <w:p w14:paraId="78885E7D" w14:textId="77777777" w:rsidR="00F1222F" w:rsidRPr="00186801" w:rsidRDefault="00F1222F" w:rsidP="00F1222F">
            <w:pPr>
              <w:pStyle w:val="Table8ptText-ASDEFCON"/>
            </w:pPr>
          </w:p>
        </w:tc>
        <w:tc>
          <w:tcPr>
            <w:tcW w:w="1275" w:type="dxa"/>
            <w:tcBorders>
              <w:bottom w:val="single" w:sz="6" w:space="0" w:color="auto"/>
            </w:tcBorders>
          </w:tcPr>
          <w:p w14:paraId="229DD5ED" w14:textId="77777777" w:rsidR="00F1222F" w:rsidRPr="00186801" w:rsidRDefault="00F1222F" w:rsidP="00F1222F">
            <w:pPr>
              <w:pStyle w:val="Table8ptText-ASDEFCON"/>
            </w:pPr>
          </w:p>
        </w:tc>
        <w:tc>
          <w:tcPr>
            <w:tcW w:w="851" w:type="dxa"/>
            <w:tcBorders>
              <w:bottom w:val="single" w:sz="6" w:space="0" w:color="auto"/>
            </w:tcBorders>
          </w:tcPr>
          <w:p w14:paraId="1C24A9F6" w14:textId="77777777" w:rsidR="00F1222F" w:rsidRPr="00186801" w:rsidRDefault="00F1222F" w:rsidP="00F1222F">
            <w:pPr>
              <w:pStyle w:val="Table8ptText-ASDEFCON"/>
            </w:pPr>
          </w:p>
        </w:tc>
        <w:tc>
          <w:tcPr>
            <w:tcW w:w="1417" w:type="dxa"/>
            <w:tcBorders>
              <w:bottom w:val="single" w:sz="6" w:space="0" w:color="auto"/>
            </w:tcBorders>
          </w:tcPr>
          <w:p w14:paraId="4598F312" w14:textId="77777777" w:rsidR="00F1222F" w:rsidRPr="00186801" w:rsidRDefault="00F1222F" w:rsidP="00F1222F">
            <w:pPr>
              <w:pStyle w:val="Table8ptText-ASDEFCON"/>
            </w:pPr>
          </w:p>
        </w:tc>
        <w:tc>
          <w:tcPr>
            <w:tcW w:w="1276" w:type="dxa"/>
            <w:tcBorders>
              <w:bottom w:val="single" w:sz="6" w:space="0" w:color="auto"/>
            </w:tcBorders>
          </w:tcPr>
          <w:p w14:paraId="17B1D5EE" w14:textId="77777777" w:rsidR="00F1222F" w:rsidRPr="00186801" w:rsidRDefault="00F1222F" w:rsidP="00F1222F">
            <w:pPr>
              <w:pStyle w:val="Table8ptText-ASDEFCON"/>
            </w:pPr>
          </w:p>
        </w:tc>
        <w:tc>
          <w:tcPr>
            <w:tcW w:w="1276" w:type="dxa"/>
            <w:tcBorders>
              <w:bottom w:val="single" w:sz="6" w:space="0" w:color="auto"/>
            </w:tcBorders>
          </w:tcPr>
          <w:p w14:paraId="1C68BD84" w14:textId="77777777" w:rsidR="00F1222F" w:rsidRPr="00186801" w:rsidRDefault="00F1222F" w:rsidP="00F1222F">
            <w:pPr>
              <w:pStyle w:val="Table8ptText-ASDEFCON"/>
            </w:pPr>
          </w:p>
        </w:tc>
        <w:tc>
          <w:tcPr>
            <w:tcW w:w="1843" w:type="dxa"/>
            <w:tcBorders>
              <w:bottom w:val="single" w:sz="6" w:space="0" w:color="auto"/>
            </w:tcBorders>
          </w:tcPr>
          <w:p w14:paraId="793B3150" w14:textId="77777777" w:rsidR="00F1222F" w:rsidRPr="00186801" w:rsidRDefault="00F1222F" w:rsidP="00F1222F">
            <w:pPr>
              <w:pStyle w:val="Table8ptText-ASDEFCON"/>
            </w:pPr>
          </w:p>
        </w:tc>
        <w:tc>
          <w:tcPr>
            <w:tcW w:w="1842" w:type="dxa"/>
            <w:tcBorders>
              <w:bottom w:val="single" w:sz="6" w:space="0" w:color="auto"/>
            </w:tcBorders>
          </w:tcPr>
          <w:p w14:paraId="6EDFCB63" w14:textId="77777777" w:rsidR="00F1222F" w:rsidRPr="00186801" w:rsidRDefault="00F1222F" w:rsidP="00F1222F">
            <w:pPr>
              <w:pStyle w:val="Table8ptText-ASDEFCON"/>
            </w:pPr>
          </w:p>
        </w:tc>
        <w:tc>
          <w:tcPr>
            <w:tcW w:w="1276" w:type="dxa"/>
            <w:tcBorders>
              <w:bottom w:val="single" w:sz="6" w:space="0" w:color="auto"/>
            </w:tcBorders>
          </w:tcPr>
          <w:p w14:paraId="1A8A8296" w14:textId="77777777" w:rsidR="00F1222F" w:rsidRPr="00186801" w:rsidRDefault="00F1222F" w:rsidP="00F1222F">
            <w:pPr>
              <w:pStyle w:val="Table8ptText-ASDEFCON"/>
            </w:pPr>
          </w:p>
        </w:tc>
        <w:tc>
          <w:tcPr>
            <w:tcW w:w="2126" w:type="dxa"/>
            <w:tcBorders>
              <w:bottom w:val="single" w:sz="6" w:space="0" w:color="auto"/>
            </w:tcBorders>
          </w:tcPr>
          <w:p w14:paraId="4EC08471" w14:textId="77777777" w:rsidR="00F1222F" w:rsidRPr="00186801" w:rsidRDefault="00F1222F" w:rsidP="00F1222F">
            <w:pPr>
              <w:pStyle w:val="Table8ptText-ASDEFCON"/>
            </w:pPr>
          </w:p>
        </w:tc>
      </w:tr>
      <w:tr w:rsidR="00F1222F" w:rsidRPr="00DA290C" w14:paraId="3939BC88" w14:textId="77777777" w:rsidTr="00F1222F">
        <w:trPr>
          <w:jc w:val="center"/>
        </w:trPr>
        <w:tc>
          <w:tcPr>
            <w:tcW w:w="1552" w:type="dxa"/>
            <w:tcBorders>
              <w:bottom w:val="single" w:sz="6" w:space="0" w:color="auto"/>
            </w:tcBorders>
          </w:tcPr>
          <w:p w14:paraId="5235750B" w14:textId="77777777" w:rsidR="00F1222F" w:rsidRPr="00186801" w:rsidRDefault="00F1222F" w:rsidP="00F1222F">
            <w:pPr>
              <w:pStyle w:val="Table8ptText-ASDEFCON"/>
            </w:pPr>
          </w:p>
        </w:tc>
        <w:tc>
          <w:tcPr>
            <w:tcW w:w="1275" w:type="dxa"/>
            <w:tcBorders>
              <w:bottom w:val="single" w:sz="6" w:space="0" w:color="auto"/>
            </w:tcBorders>
          </w:tcPr>
          <w:p w14:paraId="67D8107E" w14:textId="77777777" w:rsidR="00F1222F" w:rsidRPr="00186801" w:rsidRDefault="00F1222F" w:rsidP="00F1222F">
            <w:pPr>
              <w:pStyle w:val="Table8ptText-ASDEFCON"/>
            </w:pPr>
          </w:p>
        </w:tc>
        <w:tc>
          <w:tcPr>
            <w:tcW w:w="851" w:type="dxa"/>
            <w:tcBorders>
              <w:bottom w:val="single" w:sz="6" w:space="0" w:color="auto"/>
            </w:tcBorders>
          </w:tcPr>
          <w:p w14:paraId="66FDA862" w14:textId="77777777" w:rsidR="00F1222F" w:rsidRPr="00186801" w:rsidRDefault="00F1222F" w:rsidP="00F1222F">
            <w:pPr>
              <w:pStyle w:val="Table8ptText-ASDEFCON"/>
            </w:pPr>
          </w:p>
        </w:tc>
        <w:tc>
          <w:tcPr>
            <w:tcW w:w="1417" w:type="dxa"/>
            <w:tcBorders>
              <w:bottom w:val="single" w:sz="6" w:space="0" w:color="auto"/>
            </w:tcBorders>
          </w:tcPr>
          <w:p w14:paraId="2C31A60C" w14:textId="77777777" w:rsidR="00F1222F" w:rsidRPr="00186801" w:rsidRDefault="00F1222F" w:rsidP="00F1222F">
            <w:pPr>
              <w:pStyle w:val="Table8ptText-ASDEFCON"/>
            </w:pPr>
          </w:p>
        </w:tc>
        <w:tc>
          <w:tcPr>
            <w:tcW w:w="1276" w:type="dxa"/>
            <w:tcBorders>
              <w:bottom w:val="single" w:sz="6" w:space="0" w:color="auto"/>
            </w:tcBorders>
          </w:tcPr>
          <w:p w14:paraId="07BBEA29" w14:textId="77777777" w:rsidR="00F1222F" w:rsidRPr="00186801" w:rsidRDefault="00F1222F" w:rsidP="00F1222F">
            <w:pPr>
              <w:pStyle w:val="Table8ptText-ASDEFCON"/>
            </w:pPr>
          </w:p>
        </w:tc>
        <w:tc>
          <w:tcPr>
            <w:tcW w:w="1276" w:type="dxa"/>
            <w:tcBorders>
              <w:bottom w:val="single" w:sz="6" w:space="0" w:color="auto"/>
            </w:tcBorders>
          </w:tcPr>
          <w:p w14:paraId="4F12EB87" w14:textId="77777777" w:rsidR="00F1222F" w:rsidRPr="00186801" w:rsidRDefault="00F1222F" w:rsidP="00F1222F">
            <w:pPr>
              <w:pStyle w:val="Table8ptText-ASDEFCON"/>
            </w:pPr>
          </w:p>
        </w:tc>
        <w:tc>
          <w:tcPr>
            <w:tcW w:w="1843" w:type="dxa"/>
            <w:tcBorders>
              <w:bottom w:val="single" w:sz="6" w:space="0" w:color="auto"/>
            </w:tcBorders>
          </w:tcPr>
          <w:p w14:paraId="23E28292" w14:textId="77777777" w:rsidR="00F1222F" w:rsidRPr="00186801" w:rsidRDefault="00F1222F" w:rsidP="00F1222F">
            <w:pPr>
              <w:pStyle w:val="Table8ptText-ASDEFCON"/>
            </w:pPr>
          </w:p>
        </w:tc>
        <w:tc>
          <w:tcPr>
            <w:tcW w:w="1842" w:type="dxa"/>
            <w:tcBorders>
              <w:bottom w:val="single" w:sz="6" w:space="0" w:color="auto"/>
            </w:tcBorders>
          </w:tcPr>
          <w:p w14:paraId="43B7DD6D" w14:textId="77777777" w:rsidR="00F1222F" w:rsidRPr="00186801" w:rsidRDefault="00F1222F" w:rsidP="00F1222F">
            <w:pPr>
              <w:pStyle w:val="Table8ptText-ASDEFCON"/>
            </w:pPr>
          </w:p>
        </w:tc>
        <w:tc>
          <w:tcPr>
            <w:tcW w:w="1276" w:type="dxa"/>
            <w:tcBorders>
              <w:bottom w:val="single" w:sz="6" w:space="0" w:color="auto"/>
            </w:tcBorders>
          </w:tcPr>
          <w:p w14:paraId="7FB675E3" w14:textId="77777777" w:rsidR="00F1222F" w:rsidRPr="00186801" w:rsidRDefault="00F1222F" w:rsidP="00F1222F">
            <w:pPr>
              <w:pStyle w:val="Table8ptText-ASDEFCON"/>
            </w:pPr>
          </w:p>
        </w:tc>
        <w:tc>
          <w:tcPr>
            <w:tcW w:w="2126" w:type="dxa"/>
            <w:tcBorders>
              <w:bottom w:val="single" w:sz="6" w:space="0" w:color="auto"/>
            </w:tcBorders>
          </w:tcPr>
          <w:p w14:paraId="15D576C2" w14:textId="77777777" w:rsidR="00F1222F" w:rsidRPr="00186801" w:rsidRDefault="00F1222F" w:rsidP="00F1222F">
            <w:pPr>
              <w:pStyle w:val="Table8ptText-ASDEFCON"/>
            </w:pPr>
          </w:p>
        </w:tc>
      </w:tr>
      <w:tr w:rsidR="00F1222F" w:rsidRPr="00DA290C" w14:paraId="40EEC7AE" w14:textId="77777777" w:rsidTr="00F1222F">
        <w:trPr>
          <w:jc w:val="center"/>
        </w:trPr>
        <w:tc>
          <w:tcPr>
            <w:tcW w:w="1552" w:type="dxa"/>
            <w:tcBorders>
              <w:bottom w:val="single" w:sz="6" w:space="0" w:color="auto"/>
            </w:tcBorders>
          </w:tcPr>
          <w:p w14:paraId="77026EE4" w14:textId="77777777" w:rsidR="00F1222F" w:rsidRPr="00186801" w:rsidRDefault="00F1222F" w:rsidP="00F1222F">
            <w:pPr>
              <w:pStyle w:val="Table8ptText-ASDEFCON"/>
            </w:pPr>
          </w:p>
        </w:tc>
        <w:tc>
          <w:tcPr>
            <w:tcW w:w="1275" w:type="dxa"/>
            <w:tcBorders>
              <w:bottom w:val="single" w:sz="6" w:space="0" w:color="auto"/>
            </w:tcBorders>
          </w:tcPr>
          <w:p w14:paraId="33651797" w14:textId="77777777" w:rsidR="00F1222F" w:rsidRPr="00186801" w:rsidRDefault="00F1222F" w:rsidP="00F1222F">
            <w:pPr>
              <w:pStyle w:val="Table8ptText-ASDEFCON"/>
            </w:pPr>
          </w:p>
        </w:tc>
        <w:tc>
          <w:tcPr>
            <w:tcW w:w="851" w:type="dxa"/>
            <w:tcBorders>
              <w:bottom w:val="single" w:sz="6" w:space="0" w:color="auto"/>
            </w:tcBorders>
          </w:tcPr>
          <w:p w14:paraId="4846D1F3" w14:textId="77777777" w:rsidR="00F1222F" w:rsidRPr="00186801" w:rsidRDefault="00F1222F" w:rsidP="00F1222F">
            <w:pPr>
              <w:pStyle w:val="Table8ptText-ASDEFCON"/>
            </w:pPr>
          </w:p>
        </w:tc>
        <w:tc>
          <w:tcPr>
            <w:tcW w:w="1417" w:type="dxa"/>
            <w:tcBorders>
              <w:bottom w:val="single" w:sz="6" w:space="0" w:color="auto"/>
            </w:tcBorders>
          </w:tcPr>
          <w:p w14:paraId="5FF125CD" w14:textId="77777777" w:rsidR="00F1222F" w:rsidRPr="00186801" w:rsidRDefault="00F1222F" w:rsidP="00F1222F">
            <w:pPr>
              <w:pStyle w:val="Table8ptText-ASDEFCON"/>
            </w:pPr>
          </w:p>
        </w:tc>
        <w:tc>
          <w:tcPr>
            <w:tcW w:w="1276" w:type="dxa"/>
            <w:tcBorders>
              <w:bottom w:val="single" w:sz="6" w:space="0" w:color="auto"/>
            </w:tcBorders>
          </w:tcPr>
          <w:p w14:paraId="41441119" w14:textId="77777777" w:rsidR="00F1222F" w:rsidRPr="00186801" w:rsidRDefault="00F1222F" w:rsidP="00F1222F">
            <w:pPr>
              <w:pStyle w:val="Table8ptText-ASDEFCON"/>
            </w:pPr>
          </w:p>
        </w:tc>
        <w:tc>
          <w:tcPr>
            <w:tcW w:w="1276" w:type="dxa"/>
            <w:tcBorders>
              <w:bottom w:val="single" w:sz="6" w:space="0" w:color="auto"/>
            </w:tcBorders>
          </w:tcPr>
          <w:p w14:paraId="6B50CDF0" w14:textId="77777777" w:rsidR="00F1222F" w:rsidRPr="00186801" w:rsidRDefault="00F1222F" w:rsidP="00F1222F">
            <w:pPr>
              <w:pStyle w:val="Table8ptText-ASDEFCON"/>
            </w:pPr>
          </w:p>
        </w:tc>
        <w:tc>
          <w:tcPr>
            <w:tcW w:w="1843" w:type="dxa"/>
            <w:tcBorders>
              <w:bottom w:val="single" w:sz="6" w:space="0" w:color="auto"/>
            </w:tcBorders>
          </w:tcPr>
          <w:p w14:paraId="15F95292" w14:textId="77777777" w:rsidR="00F1222F" w:rsidRPr="00186801" w:rsidRDefault="00F1222F" w:rsidP="00F1222F">
            <w:pPr>
              <w:pStyle w:val="Table8ptText-ASDEFCON"/>
            </w:pPr>
          </w:p>
        </w:tc>
        <w:tc>
          <w:tcPr>
            <w:tcW w:w="1842" w:type="dxa"/>
            <w:tcBorders>
              <w:bottom w:val="single" w:sz="6" w:space="0" w:color="auto"/>
            </w:tcBorders>
          </w:tcPr>
          <w:p w14:paraId="18E1718D" w14:textId="77777777" w:rsidR="00F1222F" w:rsidRPr="00186801" w:rsidRDefault="00F1222F" w:rsidP="00F1222F">
            <w:pPr>
              <w:pStyle w:val="Table8ptText-ASDEFCON"/>
            </w:pPr>
          </w:p>
        </w:tc>
        <w:tc>
          <w:tcPr>
            <w:tcW w:w="1276" w:type="dxa"/>
            <w:tcBorders>
              <w:bottom w:val="single" w:sz="6" w:space="0" w:color="auto"/>
            </w:tcBorders>
          </w:tcPr>
          <w:p w14:paraId="1BCDDEC7" w14:textId="77777777" w:rsidR="00F1222F" w:rsidRPr="00186801" w:rsidRDefault="00F1222F" w:rsidP="00F1222F">
            <w:pPr>
              <w:pStyle w:val="Table8ptText-ASDEFCON"/>
            </w:pPr>
          </w:p>
        </w:tc>
        <w:tc>
          <w:tcPr>
            <w:tcW w:w="2126" w:type="dxa"/>
            <w:tcBorders>
              <w:bottom w:val="single" w:sz="6" w:space="0" w:color="auto"/>
            </w:tcBorders>
          </w:tcPr>
          <w:p w14:paraId="43E846BE" w14:textId="77777777" w:rsidR="00F1222F" w:rsidRPr="00186801" w:rsidRDefault="00F1222F" w:rsidP="00F1222F">
            <w:pPr>
              <w:pStyle w:val="Table8ptText-ASDEFCON"/>
            </w:pPr>
          </w:p>
        </w:tc>
      </w:tr>
      <w:tr w:rsidR="00C1538D" w:rsidRPr="00DA290C" w14:paraId="23BB9F17" w14:textId="77777777" w:rsidTr="008E09A1">
        <w:trPr>
          <w:jc w:val="center"/>
        </w:trPr>
        <w:tc>
          <w:tcPr>
            <w:tcW w:w="14734" w:type="dxa"/>
            <w:gridSpan w:val="10"/>
            <w:shd w:val="clear" w:color="auto" w:fill="E6E6E6"/>
          </w:tcPr>
          <w:p w14:paraId="082F9033" w14:textId="67EB7CA5" w:rsidR="00C1538D" w:rsidRPr="00186801" w:rsidRDefault="00C1538D" w:rsidP="008E09A1">
            <w:pPr>
              <w:pStyle w:val="Table8ptHeading-ASDEFCON"/>
            </w:pPr>
            <w:r>
              <w:t>N</w:t>
            </w:r>
            <w:r w:rsidRPr="00B53417">
              <w:t>on-mandated GF</w:t>
            </w:r>
            <w:r>
              <w:t>E, equipment including Software that, subject to negotiations, may be included in any resultant Contract as GFE.</w:t>
            </w:r>
          </w:p>
        </w:tc>
      </w:tr>
      <w:tr w:rsidR="00C1538D" w:rsidRPr="00DA290C" w14:paraId="18FF7457" w14:textId="77777777" w:rsidTr="00F1222F">
        <w:trPr>
          <w:jc w:val="center"/>
        </w:trPr>
        <w:tc>
          <w:tcPr>
            <w:tcW w:w="1552" w:type="dxa"/>
            <w:tcBorders>
              <w:bottom w:val="single" w:sz="6" w:space="0" w:color="auto"/>
            </w:tcBorders>
          </w:tcPr>
          <w:p w14:paraId="6FD2EF6C" w14:textId="77777777" w:rsidR="00C1538D" w:rsidRPr="00186801" w:rsidRDefault="00C1538D" w:rsidP="00C1538D">
            <w:pPr>
              <w:pStyle w:val="Table8ptText-ASDEFCON"/>
            </w:pPr>
          </w:p>
        </w:tc>
        <w:tc>
          <w:tcPr>
            <w:tcW w:w="1275" w:type="dxa"/>
            <w:tcBorders>
              <w:bottom w:val="single" w:sz="6" w:space="0" w:color="auto"/>
            </w:tcBorders>
          </w:tcPr>
          <w:p w14:paraId="0A37F9AC" w14:textId="77777777" w:rsidR="00C1538D" w:rsidRPr="00186801" w:rsidRDefault="00C1538D" w:rsidP="00C1538D">
            <w:pPr>
              <w:pStyle w:val="Table8ptText-ASDEFCON"/>
            </w:pPr>
          </w:p>
        </w:tc>
        <w:tc>
          <w:tcPr>
            <w:tcW w:w="851" w:type="dxa"/>
            <w:tcBorders>
              <w:bottom w:val="single" w:sz="6" w:space="0" w:color="auto"/>
            </w:tcBorders>
          </w:tcPr>
          <w:p w14:paraId="207203A4" w14:textId="77777777" w:rsidR="00C1538D" w:rsidRPr="00186801" w:rsidRDefault="00C1538D" w:rsidP="00C1538D">
            <w:pPr>
              <w:pStyle w:val="Table8ptText-ASDEFCON"/>
            </w:pPr>
          </w:p>
        </w:tc>
        <w:tc>
          <w:tcPr>
            <w:tcW w:w="1417" w:type="dxa"/>
            <w:tcBorders>
              <w:bottom w:val="single" w:sz="6" w:space="0" w:color="auto"/>
            </w:tcBorders>
          </w:tcPr>
          <w:p w14:paraId="51028158" w14:textId="77777777" w:rsidR="00C1538D" w:rsidRPr="00186801" w:rsidRDefault="00C1538D" w:rsidP="00C1538D">
            <w:pPr>
              <w:pStyle w:val="Table8ptText-ASDEFCON"/>
            </w:pPr>
          </w:p>
        </w:tc>
        <w:tc>
          <w:tcPr>
            <w:tcW w:w="1276" w:type="dxa"/>
            <w:tcBorders>
              <w:bottom w:val="single" w:sz="6" w:space="0" w:color="auto"/>
            </w:tcBorders>
          </w:tcPr>
          <w:p w14:paraId="6828F3D8" w14:textId="77777777" w:rsidR="00C1538D" w:rsidRPr="00186801" w:rsidRDefault="00C1538D" w:rsidP="00C1538D">
            <w:pPr>
              <w:pStyle w:val="Table8ptText-ASDEFCON"/>
            </w:pPr>
          </w:p>
        </w:tc>
        <w:tc>
          <w:tcPr>
            <w:tcW w:w="1276" w:type="dxa"/>
            <w:tcBorders>
              <w:bottom w:val="single" w:sz="6" w:space="0" w:color="auto"/>
            </w:tcBorders>
          </w:tcPr>
          <w:p w14:paraId="061F8E5F" w14:textId="77777777" w:rsidR="00C1538D" w:rsidRPr="00186801" w:rsidRDefault="00C1538D" w:rsidP="00C1538D">
            <w:pPr>
              <w:pStyle w:val="Table8ptText-ASDEFCON"/>
            </w:pPr>
          </w:p>
        </w:tc>
        <w:tc>
          <w:tcPr>
            <w:tcW w:w="1843" w:type="dxa"/>
            <w:tcBorders>
              <w:bottom w:val="single" w:sz="6" w:space="0" w:color="auto"/>
            </w:tcBorders>
          </w:tcPr>
          <w:p w14:paraId="03A59161" w14:textId="77777777" w:rsidR="00C1538D" w:rsidRPr="00186801" w:rsidRDefault="00C1538D" w:rsidP="00C1538D">
            <w:pPr>
              <w:pStyle w:val="Table8ptText-ASDEFCON"/>
            </w:pPr>
          </w:p>
        </w:tc>
        <w:tc>
          <w:tcPr>
            <w:tcW w:w="1842" w:type="dxa"/>
            <w:tcBorders>
              <w:bottom w:val="single" w:sz="6" w:space="0" w:color="auto"/>
            </w:tcBorders>
          </w:tcPr>
          <w:p w14:paraId="01C6F8EE" w14:textId="77777777" w:rsidR="00C1538D" w:rsidRPr="00186801" w:rsidRDefault="00C1538D" w:rsidP="00C1538D">
            <w:pPr>
              <w:pStyle w:val="Table8ptText-ASDEFCON"/>
            </w:pPr>
          </w:p>
        </w:tc>
        <w:tc>
          <w:tcPr>
            <w:tcW w:w="1276" w:type="dxa"/>
            <w:tcBorders>
              <w:bottom w:val="single" w:sz="6" w:space="0" w:color="auto"/>
            </w:tcBorders>
          </w:tcPr>
          <w:p w14:paraId="494868E6" w14:textId="77777777" w:rsidR="00C1538D" w:rsidRPr="00186801" w:rsidRDefault="00C1538D" w:rsidP="00C1538D">
            <w:pPr>
              <w:pStyle w:val="Table8ptText-ASDEFCON"/>
            </w:pPr>
          </w:p>
        </w:tc>
        <w:tc>
          <w:tcPr>
            <w:tcW w:w="2126" w:type="dxa"/>
            <w:tcBorders>
              <w:bottom w:val="single" w:sz="6" w:space="0" w:color="auto"/>
            </w:tcBorders>
          </w:tcPr>
          <w:p w14:paraId="79ED205C" w14:textId="77777777" w:rsidR="00C1538D" w:rsidRPr="00186801" w:rsidRDefault="00C1538D" w:rsidP="00C1538D">
            <w:pPr>
              <w:pStyle w:val="Table8ptText-ASDEFCON"/>
            </w:pPr>
          </w:p>
        </w:tc>
      </w:tr>
      <w:tr w:rsidR="00C1538D" w:rsidRPr="00DA290C" w14:paraId="07516479" w14:textId="77777777" w:rsidTr="00F1222F">
        <w:trPr>
          <w:jc w:val="center"/>
        </w:trPr>
        <w:tc>
          <w:tcPr>
            <w:tcW w:w="1552" w:type="dxa"/>
            <w:tcBorders>
              <w:bottom w:val="single" w:sz="6" w:space="0" w:color="auto"/>
            </w:tcBorders>
          </w:tcPr>
          <w:p w14:paraId="1B1EFE75" w14:textId="77777777" w:rsidR="00C1538D" w:rsidRPr="00186801" w:rsidRDefault="00C1538D" w:rsidP="00C1538D">
            <w:pPr>
              <w:pStyle w:val="Table8ptText-ASDEFCON"/>
            </w:pPr>
          </w:p>
        </w:tc>
        <w:tc>
          <w:tcPr>
            <w:tcW w:w="1275" w:type="dxa"/>
            <w:tcBorders>
              <w:bottom w:val="single" w:sz="6" w:space="0" w:color="auto"/>
            </w:tcBorders>
          </w:tcPr>
          <w:p w14:paraId="0F14819C" w14:textId="77777777" w:rsidR="00C1538D" w:rsidRPr="00186801" w:rsidRDefault="00C1538D" w:rsidP="00C1538D">
            <w:pPr>
              <w:pStyle w:val="Table8ptText-ASDEFCON"/>
            </w:pPr>
          </w:p>
        </w:tc>
        <w:tc>
          <w:tcPr>
            <w:tcW w:w="851" w:type="dxa"/>
            <w:tcBorders>
              <w:bottom w:val="single" w:sz="6" w:space="0" w:color="auto"/>
            </w:tcBorders>
          </w:tcPr>
          <w:p w14:paraId="20BCEC81" w14:textId="77777777" w:rsidR="00C1538D" w:rsidRPr="00186801" w:rsidRDefault="00C1538D" w:rsidP="00C1538D">
            <w:pPr>
              <w:pStyle w:val="Table8ptText-ASDEFCON"/>
            </w:pPr>
          </w:p>
        </w:tc>
        <w:tc>
          <w:tcPr>
            <w:tcW w:w="1417" w:type="dxa"/>
            <w:tcBorders>
              <w:bottom w:val="single" w:sz="6" w:space="0" w:color="auto"/>
            </w:tcBorders>
          </w:tcPr>
          <w:p w14:paraId="0AC9D880" w14:textId="77777777" w:rsidR="00C1538D" w:rsidRPr="00186801" w:rsidRDefault="00C1538D" w:rsidP="00C1538D">
            <w:pPr>
              <w:pStyle w:val="Table8ptText-ASDEFCON"/>
            </w:pPr>
          </w:p>
        </w:tc>
        <w:tc>
          <w:tcPr>
            <w:tcW w:w="1276" w:type="dxa"/>
            <w:tcBorders>
              <w:bottom w:val="single" w:sz="6" w:space="0" w:color="auto"/>
            </w:tcBorders>
          </w:tcPr>
          <w:p w14:paraId="7C834C7C" w14:textId="77777777" w:rsidR="00C1538D" w:rsidRPr="00186801" w:rsidRDefault="00C1538D" w:rsidP="00C1538D">
            <w:pPr>
              <w:pStyle w:val="Table8ptText-ASDEFCON"/>
            </w:pPr>
          </w:p>
        </w:tc>
        <w:tc>
          <w:tcPr>
            <w:tcW w:w="1276" w:type="dxa"/>
            <w:tcBorders>
              <w:bottom w:val="single" w:sz="6" w:space="0" w:color="auto"/>
            </w:tcBorders>
          </w:tcPr>
          <w:p w14:paraId="541A34C5" w14:textId="77777777" w:rsidR="00C1538D" w:rsidRPr="00186801" w:rsidRDefault="00C1538D" w:rsidP="00C1538D">
            <w:pPr>
              <w:pStyle w:val="Table8ptText-ASDEFCON"/>
            </w:pPr>
          </w:p>
        </w:tc>
        <w:tc>
          <w:tcPr>
            <w:tcW w:w="1843" w:type="dxa"/>
            <w:tcBorders>
              <w:bottom w:val="single" w:sz="6" w:space="0" w:color="auto"/>
            </w:tcBorders>
          </w:tcPr>
          <w:p w14:paraId="0C674FFF" w14:textId="77777777" w:rsidR="00C1538D" w:rsidRPr="00186801" w:rsidRDefault="00C1538D" w:rsidP="00C1538D">
            <w:pPr>
              <w:pStyle w:val="Table8ptText-ASDEFCON"/>
            </w:pPr>
          </w:p>
        </w:tc>
        <w:tc>
          <w:tcPr>
            <w:tcW w:w="1842" w:type="dxa"/>
            <w:tcBorders>
              <w:bottom w:val="single" w:sz="6" w:space="0" w:color="auto"/>
            </w:tcBorders>
          </w:tcPr>
          <w:p w14:paraId="7274A8B9" w14:textId="77777777" w:rsidR="00C1538D" w:rsidRPr="00186801" w:rsidRDefault="00C1538D" w:rsidP="00C1538D">
            <w:pPr>
              <w:pStyle w:val="Table8ptText-ASDEFCON"/>
            </w:pPr>
          </w:p>
        </w:tc>
        <w:tc>
          <w:tcPr>
            <w:tcW w:w="1276" w:type="dxa"/>
            <w:tcBorders>
              <w:bottom w:val="single" w:sz="6" w:space="0" w:color="auto"/>
            </w:tcBorders>
          </w:tcPr>
          <w:p w14:paraId="0079BF2A" w14:textId="77777777" w:rsidR="00C1538D" w:rsidRPr="00186801" w:rsidRDefault="00C1538D" w:rsidP="00C1538D">
            <w:pPr>
              <w:pStyle w:val="Table8ptText-ASDEFCON"/>
            </w:pPr>
          </w:p>
        </w:tc>
        <w:tc>
          <w:tcPr>
            <w:tcW w:w="2126" w:type="dxa"/>
            <w:tcBorders>
              <w:bottom w:val="single" w:sz="6" w:space="0" w:color="auto"/>
            </w:tcBorders>
          </w:tcPr>
          <w:p w14:paraId="59A76EC5" w14:textId="77777777" w:rsidR="00C1538D" w:rsidRPr="00186801" w:rsidRDefault="00C1538D" w:rsidP="00C1538D">
            <w:pPr>
              <w:pStyle w:val="Table8ptText-ASDEFCON"/>
            </w:pPr>
          </w:p>
        </w:tc>
      </w:tr>
      <w:tr w:rsidR="00C1538D" w:rsidRPr="00DA290C" w14:paraId="309C51B4" w14:textId="77777777" w:rsidTr="00F1222F">
        <w:trPr>
          <w:jc w:val="center"/>
        </w:trPr>
        <w:tc>
          <w:tcPr>
            <w:tcW w:w="1552" w:type="dxa"/>
            <w:tcBorders>
              <w:bottom w:val="single" w:sz="6" w:space="0" w:color="auto"/>
            </w:tcBorders>
          </w:tcPr>
          <w:p w14:paraId="588819EC" w14:textId="77777777" w:rsidR="00C1538D" w:rsidRPr="00186801" w:rsidRDefault="00C1538D" w:rsidP="00C1538D">
            <w:pPr>
              <w:pStyle w:val="Table8ptText-ASDEFCON"/>
            </w:pPr>
          </w:p>
        </w:tc>
        <w:tc>
          <w:tcPr>
            <w:tcW w:w="1275" w:type="dxa"/>
            <w:tcBorders>
              <w:bottom w:val="single" w:sz="6" w:space="0" w:color="auto"/>
            </w:tcBorders>
          </w:tcPr>
          <w:p w14:paraId="785753C3" w14:textId="77777777" w:rsidR="00C1538D" w:rsidRPr="00186801" w:rsidRDefault="00C1538D" w:rsidP="00C1538D">
            <w:pPr>
              <w:pStyle w:val="Table8ptText-ASDEFCON"/>
            </w:pPr>
          </w:p>
        </w:tc>
        <w:tc>
          <w:tcPr>
            <w:tcW w:w="851" w:type="dxa"/>
            <w:tcBorders>
              <w:bottom w:val="single" w:sz="6" w:space="0" w:color="auto"/>
            </w:tcBorders>
          </w:tcPr>
          <w:p w14:paraId="493568A9" w14:textId="77777777" w:rsidR="00C1538D" w:rsidRPr="00186801" w:rsidRDefault="00C1538D" w:rsidP="00C1538D">
            <w:pPr>
              <w:pStyle w:val="Table8ptText-ASDEFCON"/>
            </w:pPr>
          </w:p>
        </w:tc>
        <w:tc>
          <w:tcPr>
            <w:tcW w:w="1417" w:type="dxa"/>
            <w:tcBorders>
              <w:bottom w:val="single" w:sz="6" w:space="0" w:color="auto"/>
            </w:tcBorders>
          </w:tcPr>
          <w:p w14:paraId="20FCE8F3" w14:textId="77777777" w:rsidR="00C1538D" w:rsidRPr="00186801" w:rsidRDefault="00C1538D" w:rsidP="00C1538D">
            <w:pPr>
              <w:pStyle w:val="Table8ptText-ASDEFCON"/>
            </w:pPr>
          </w:p>
        </w:tc>
        <w:tc>
          <w:tcPr>
            <w:tcW w:w="1276" w:type="dxa"/>
            <w:tcBorders>
              <w:bottom w:val="single" w:sz="6" w:space="0" w:color="auto"/>
            </w:tcBorders>
          </w:tcPr>
          <w:p w14:paraId="218165AE" w14:textId="77777777" w:rsidR="00C1538D" w:rsidRPr="00186801" w:rsidRDefault="00C1538D" w:rsidP="00C1538D">
            <w:pPr>
              <w:pStyle w:val="Table8ptText-ASDEFCON"/>
            </w:pPr>
          </w:p>
        </w:tc>
        <w:tc>
          <w:tcPr>
            <w:tcW w:w="1276" w:type="dxa"/>
            <w:tcBorders>
              <w:bottom w:val="single" w:sz="6" w:space="0" w:color="auto"/>
            </w:tcBorders>
          </w:tcPr>
          <w:p w14:paraId="7C268EE9" w14:textId="77777777" w:rsidR="00C1538D" w:rsidRPr="00186801" w:rsidRDefault="00C1538D" w:rsidP="00C1538D">
            <w:pPr>
              <w:pStyle w:val="Table8ptText-ASDEFCON"/>
            </w:pPr>
          </w:p>
        </w:tc>
        <w:tc>
          <w:tcPr>
            <w:tcW w:w="1843" w:type="dxa"/>
            <w:tcBorders>
              <w:bottom w:val="single" w:sz="6" w:space="0" w:color="auto"/>
            </w:tcBorders>
          </w:tcPr>
          <w:p w14:paraId="6E458484" w14:textId="77777777" w:rsidR="00C1538D" w:rsidRPr="00186801" w:rsidRDefault="00C1538D" w:rsidP="00C1538D">
            <w:pPr>
              <w:pStyle w:val="Table8ptText-ASDEFCON"/>
            </w:pPr>
          </w:p>
        </w:tc>
        <w:tc>
          <w:tcPr>
            <w:tcW w:w="1842" w:type="dxa"/>
            <w:tcBorders>
              <w:bottom w:val="single" w:sz="6" w:space="0" w:color="auto"/>
            </w:tcBorders>
          </w:tcPr>
          <w:p w14:paraId="7BF9B02A" w14:textId="77777777" w:rsidR="00C1538D" w:rsidRPr="00186801" w:rsidRDefault="00C1538D" w:rsidP="00C1538D">
            <w:pPr>
              <w:pStyle w:val="Table8ptText-ASDEFCON"/>
            </w:pPr>
          </w:p>
        </w:tc>
        <w:tc>
          <w:tcPr>
            <w:tcW w:w="1276" w:type="dxa"/>
            <w:tcBorders>
              <w:bottom w:val="single" w:sz="6" w:space="0" w:color="auto"/>
            </w:tcBorders>
          </w:tcPr>
          <w:p w14:paraId="34E830F9" w14:textId="77777777" w:rsidR="00C1538D" w:rsidRPr="00186801" w:rsidRDefault="00C1538D" w:rsidP="00C1538D">
            <w:pPr>
              <w:pStyle w:val="Table8ptText-ASDEFCON"/>
            </w:pPr>
          </w:p>
        </w:tc>
        <w:tc>
          <w:tcPr>
            <w:tcW w:w="2126" w:type="dxa"/>
            <w:tcBorders>
              <w:bottom w:val="single" w:sz="6" w:space="0" w:color="auto"/>
            </w:tcBorders>
          </w:tcPr>
          <w:p w14:paraId="4AAB81B8" w14:textId="77777777" w:rsidR="00C1538D" w:rsidRPr="00186801" w:rsidRDefault="00C1538D" w:rsidP="00C1538D">
            <w:pPr>
              <w:pStyle w:val="Table8ptText-ASDEFCON"/>
            </w:pPr>
          </w:p>
        </w:tc>
      </w:tr>
      <w:tr w:rsidR="00C1538D" w:rsidRPr="00DA290C" w14:paraId="703F5DDD" w14:textId="77777777" w:rsidTr="00821A15">
        <w:trPr>
          <w:jc w:val="center"/>
        </w:trPr>
        <w:tc>
          <w:tcPr>
            <w:tcW w:w="14734" w:type="dxa"/>
            <w:gridSpan w:val="10"/>
            <w:shd w:val="clear" w:color="auto" w:fill="E6E6E6"/>
            <w:vAlign w:val="center"/>
          </w:tcPr>
          <w:p w14:paraId="6BF9FBD7" w14:textId="3058FC47" w:rsidR="00C1538D" w:rsidRPr="00186801" w:rsidRDefault="00C1538D" w:rsidP="00C1538D">
            <w:pPr>
              <w:pStyle w:val="Table8ptHeading-ASDEFCON"/>
            </w:pPr>
            <w:r>
              <w:lastRenderedPageBreak/>
              <w:t>Proposed Government Furnished Data (</w:t>
            </w:r>
            <w:r w:rsidRPr="00186801">
              <w:t>GF</w:t>
            </w:r>
            <w:r>
              <w:t>D)</w:t>
            </w:r>
          </w:p>
        </w:tc>
      </w:tr>
      <w:tr w:rsidR="00C1538D" w:rsidRPr="00DA290C" w14:paraId="54AC1D5C" w14:textId="77777777" w:rsidTr="00F1222F">
        <w:trPr>
          <w:jc w:val="center"/>
        </w:trPr>
        <w:tc>
          <w:tcPr>
            <w:tcW w:w="1552" w:type="dxa"/>
          </w:tcPr>
          <w:p w14:paraId="4A00E3BE" w14:textId="77777777" w:rsidR="00C1538D" w:rsidRPr="00186801" w:rsidRDefault="00C1538D" w:rsidP="00C1538D">
            <w:pPr>
              <w:pStyle w:val="Table8ptText-ASDEFCON"/>
            </w:pPr>
          </w:p>
        </w:tc>
        <w:tc>
          <w:tcPr>
            <w:tcW w:w="1275" w:type="dxa"/>
          </w:tcPr>
          <w:p w14:paraId="1F2DBEA0" w14:textId="77777777" w:rsidR="00C1538D" w:rsidRPr="00186801" w:rsidRDefault="00C1538D" w:rsidP="00C1538D">
            <w:pPr>
              <w:pStyle w:val="Table8ptText-ASDEFCON"/>
            </w:pPr>
          </w:p>
        </w:tc>
        <w:tc>
          <w:tcPr>
            <w:tcW w:w="851" w:type="dxa"/>
          </w:tcPr>
          <w:p w14:paraId="38F6C85B" w14:textId="77777777" w:rsidR="00C1538D" w:rsidRPr="00186801" w:rsidRDefault="00C1538D" w:rsidP="00C1538D">
            <w:pPr>
              <w:pStyle w:val="Table8ptText-ASDEFCON"/>
            </w:pPr>
          </w:p>
        </w:tc>
        <w:tc>
          <w:tcPr>
            <w:tcW w:w="1417" w:type="dxa"/>
          </w:tcPr>
          <w:p w14:paraId="6E7128CB" w14:textId="77777777" w:rsidR="00C1538D" w:rsidRPr="00186801" w:rsidRDefault="00C1538D" w:rsidP="00C1538D">
            <w:pPr>
              <w:pStyle w:val="Table8ptText-ASDEFCON"/>
            </w:pPr>
          </w:p>
        </w:tc>
        <w:tc>
          <w:tcPr>
            <w:tcW w:w="1276" w:type="dxa"/>
          </w:tcPr>
          <w:p w14:paraId="0636D681" w14:textId="77777777" w:rsidR="00C1538D" w:rsidRPr="00186801" w:rsidRDefault="00C1538D" w:rsidP="00C1538D">
            <w:pPr>
              <w:pStyle w:val="Table8ptText-ASDEFCON"/>
            </w:pPr>
          </w:p>
        </w:tc>
        <w:tc>
          <w:tcPr>
            <w:tcW w:w="1276" w:type="dxa"/>
          </w:tcPr>
          <w:p w14:paraId="00CFD5EE" w14:textId="77777777" w:rsidR="00C1538D" w:rsidRPr="00186801" w:rsidRDefault="00C1538D" w:rsidP="00C1538D">
            <w:pPr>
              <w:pStyle w:val="Table8ptText-ASDEFCON"/>
            </w:pPr>
          </w:p>
        </w:tc>
        <w:tc>
          <w:tcPr>
            <w:tcW w:w="1843" w:type="dxa"/>
          </w:tcPr>
          <w:p w14:paraId="404EAE61" w14:textId="77777777" w:rsidR="00C1538D" w:rsidRPr="00186801" w:rsidRDefault="00C1538D" w:rsidP="00C1538D">
            <w:pPr>
              <w:pStyle w:val="Table8ptText-ASDEFCON"/>
            </w:pPr>
          </w:p>
        </w:tc>
        <w:tc>
          <w:tcPr>
            <w:tcW w:w="1842" w:type="dxa"/>
          </w:tcPr>
          <w:p w14:paraId="25848B72" w14:textId="77777777" w:rsidR="00C1538D" w:rsidRPr="00186801" w:rsidRDefault="00C1538D" w:rsidP="00C1538D">
            <w:pPr>
              <w:pStyle w:val="Table8ptText-ASDEFCON"/>
            </w:pPr>
          </w:p>
        </w:tc>
        <w:tc>
          <w:tcPr>
            <w:tcW w:w="1276" w:type="dxa"/>
          </w:tcPr>
          <w:p w14:paraId="68E648F0" w14:textId="77777777" w:rsidR="00C1538D" w:rsidRPr="00186801" w:rsidRDefault="00C1538D" w:rsidP="00C1538D">
            <w:pPr>
              <w:pStyle w:val="Table8ptText-ASDEFCON"/>
            </w:pPr>
          </w:p>
        </w:tc>
        <w:tc>
          <w:tcPr>
            <w:tcW w:w="2126" w:type="dxa"/>
          </w:tcPr>
          <w:p w14:paraId="658905B0" w14:textId="77777777" w:rsidR="00C1538D" w:rsidRPr="00186801" w:rsidRDefault="00C1538D" w:rsidP="00C1538D">
            <w:pPr>
              <w:pStyle w:val="Table8ptText-ASDEFCON"/>
            </w:pPr>
          </w:p>
        </w:tc>
      </w:tr>
      <w:tr w:rsidR="00C1538D" w:rsidRPr="00DA290C" w14:paraId="7F7B7DCB" w14:textId="77777777" w:rsidTr="00F1222F">
        <w:trPr>
          <w:jc w:val="center"/>
        </w:trPr>
        <w:tc>
          <w:tcPr>
            <w:tcW w:w="1552" w:type="dxa"/>
          </w:tcPr>
          <w:p w14:paraId="69EF25E4" w14:textId="77777777" w:rsidR="00C1538D" w:rsidRPr="00186801" w:rsidRDefault="00C1538D" w:rsidP="00C1538D">
            <w:pPr>
              <w:pStyle w:val="Table8ptText-ASDEFCON"/>
            </w:pPr>
          </w:p>
        </w:tc>
        <w:tc>
          <w:tcPr>
            <w:tcW w:w="1275" w:type="dxa"/>
          </w:tcPr>
          <w:p w14:paraId="168D8302" w14:textId="77777777" w:rsidR="00C1538D" w:rsidRPr="00186801" w:rsidRDefault="00C1538D" w:rsidP="00C1538D">
            <w:pPr>
              <w:pStyle w:val="Table8ptText-ASDEFCON"/>
            </w:pPr>
          </w:p>
        </w:tc>
        <w:tc>
          <w:tcPr>
            <w:tcW w:w="851" w:type="dxa"/>
          </w:tcPr>
          <w:p w14:paraId="4DE79BC6" w14:textId="77777777" w:rsidR="00C1538D" w:rsidRPr="00186801" w:rsidRDefault="00C1538D" w:rsidP="00C1538D">
            <w:pPr>
              <w:pStyle w:val="Table8ptText-ASDEFCON"/>
            </w:pPr>
          </w:p>
        </w:tc>
        <w:tc>
          <w:tcPr>
            <w:tcW w:w="1417" w:type="dxa"/>
          </w:tcPr>
          <w:p w14:paraId="494FCFAC" w14:textId="77777777" w:rsidR="00C1538D" w:rsidRPr="00186801" w:rsidRDefault="00C1538D" w:rsidP="00C1538D">
            <w:pPr>
              <w:pStyle w:val="Table8ptText-ASDEFCON"/>
            </w:pPr>
          </w:p>
        </w:tc>
        <w:tc>
          <w:tcPr>
            <w:tcW w:w="1276" w:type="dxa"/>
          </w:tcPr>
          <w:p w14:paraId="15DEE409" w14:textId="77777777" w:rsidR="00C1538D" w:rsidRPr="00186801" w:rsidRDefault="00C1538D" w:rsidP="00C1538D">
            <w:pPr>
              <w:pStyle w:val="Table8ptText-ASDEFCON"/>
            </w:pPr>
          </w:p>
        </w:tc>
        <w:tc>
          <w:tcPr>
            <w:tcW w:w="1276" w:type="dxa"/>
          </w:tcPr>
          <w:p w14:paraId="22DEEBFD" w14:textId="77777777" w:rsidR="00C1538D" w:rsidRPr="00186801" w:rsidRDefault="00C1538D" w:rsidP="00C1538D">
            <w:pPr>
              <w:pStyle w:val="Table8ptText-ASDEFCON"/>
            </w:pPr>
          </w:p>
        </w:tc>
        <w:tc>
          <w:tcPr>
            <w:tcW w:w="1843" w:type="dxa"/>
          </w:tcPr>
          <w:p w14:paraId="5D0FFDA9" w14:textId="77777777" w:rsidR="00C1538D" w:rsidRPr="00186801" w:rsidRDefault="00C1538D" w:rsidP="00C1538D">
            <w:pPr>
              <w:pStyle w:val="Table8ptText-ASDEFCON"/>
            </w:pPr>
          </w:p>
        </w:tc>
        <w:tc>
          <w:tcPr>
            <w:tcW w:w="1842" w:type="dxa"/>
          </w:tcPr>
          <w:p w14:paraId="49831170" w14:textId="77777777" w:rsidR="00C1538D" w:rsidRPr="00186801" w:rsidRDefault="00C1538D" w:rsidP="00C1538D">
            <w:pPr>
              <w:pStyle w:val="Table8ptText-ASDEFCON"/>
            </w:pPr>
          </w:p>
        </w:tc>
        <w:tc>
          <w:tcPr>
            <w:tcW w:w="1276" w:type="dxa"/>
          </w:tcPr>
          <w:p w14:paraId="4440D5BF" w14:textId="77777777" w:rsidR="00C1538D" w:rsidRPr="00186801" w:rsidRDefault="00C1538D" w:rsidP="00C1538D">
            <w:pPr>
              <w:pStyle w:val="Table8ptText-ASDEFCON"/>
            </w:pPr>
          </w:p>
        </w:tc>
        <w:tc>
          <w:tcPr>
            <w:tcW w:w="2126" w:type="dxa"/>
          </w:tcPr>
          <w:p w14:paraId="0654D4FC" w14:textId="77777777" w:rsidR="00C1538D" w:rsidRPr="00186801" w:rsidRDefault="00C1538D" w:rsidP="00C1538D">
            <w:pPr>
              <w:pStyle w:val="Table8ptText-ASDEFCON"/>
            </w:pPr>
          </w:p>
        </w:tc>
      </w:tr>
      <w:tr w:rsidR="00C1538D" w:rsidRPr="00DA290C" w14:paraId="6E06946E" w14:textId="77777777" w:rsidTr="00F1222F">
        <w:trPr>
          <w:jc w:val="center"/>
        </w:trPr>
        <w:tc>
          <w:tcPr>
            <w:tcW w:w="1552" w:type="dxa"/>
            <w:tcBorders>
              <w:bottom w:val="single" w:sz="6" w:space="0" w:color="auto"/>
            </w:tcBorders>
          </w:tcPr>
          <w:p w14:paraId="3F95C211" w14:textId="77777777" w:rsidR="00C1538D" w:rsidRPr="00186801" w:rsidRDefault="00C1538D" w:rsidP="00C1538D">
            <w:pPr>
              <w:pStyle w:val="Table8ptText-ASDEFCON"/>
            </w:pPr>
          </w:p>
        </w:tc>
        <w:tc>
          <w:tcPr>
            <w:tcW w:w="1275" w:type="dxa"/>
            <w:tcBorders>
              <w:bottom w:val="single" w:sz="6" w:space="0" w:color="auto"/>
            </w:tcBorders>
          </w:tcPr>
          <w:p w14:paraId="6F42E09D" w14:textId="77777777" w:rsidR="00C1538D" w:rsidRPr="00186801" w:rsidRDefault="00C1538D" w:rsidP="00C1538D">
            <w:pPr>
              <w:pStyle w:val="Table8ptText-ASDEFCON"/>
            </w:pPr>
          </w:p>
        </w:tc>
        <w:tc>
          <w:tcPr>
            <w:tcW w:w="851" w:type="dxa"/>
          </w:tcPr>
          <w:p w14:paraId="73AFCA16" w14:textId="77777777" w:rsidR="00C1538D" w:rsidRPr="00186801" w:rsidRDefault="00C1538D" w:rsidP="00C1538D">
            <w:pPr>
              <w:pStyle w:val="Table8ptText-ASDEFCON"/>
            </w:pPr>
          </w:p>
        </w:tc>
        <w:tc>
          <w:tcPr>
            <w:tcW w:w="1417" w:type="dxa"/>
          </w:tcPr>
          <w:p w14:paraId="39E8B34A" w14:textId="77777777" w:rsidR="00C1538D" w:rsidRPr="00186801" w:rsidRDefault="00C1538D" w:rsidP="00C1538D">
            <w:pPr>
              <w:pStyle w:val="Table8ptText-ASDEFCON"/>
            </w:pPr>
          </w:p>
        </w:tc>
        <w:tc>
          <w:tcPr>
            <w:tcW w:w="1276" w:type="dxa"/>
          </w:tcPr>
          <w:p w14:paraId="2F32FD1E" w14:textId="77777777" w:rsidR="00C1538D" w:rsidRPr="00186801" w:rsidRDefault="00C1538D" w:rsidP="00C1538D">
            <w:pPr>
              <w:pStyle w:val="Table8ptText-ASDEFCON"/>
            </w:pPr>
          </w:p>
        </w:tc>
        <w:tc>
          <w:tcPr>
            <w:tcW w:w="1276" w:type="dxa"/>
          </w:tcPr>
          <w:p w14:paraId="52253C91" w14:textId="77777777" w:rsidR="00C1538D" w:rsidRPr="00186801" w:rsidRDefault="00C1538D" w:rsidP="00C1538D">
            <w:pPr>
              <w:pStyle w:val="Table8ptText-ASDEFCON"/>
            </w:pPr>
          </w:p>
        </w:tc>
        <w:tc>
          <w:tcPr>
            <w:tcW w:w="1843" w:type="dxa"/>
          </w:tcPr>
          <w:p w14:paraId="79916A41" w14:textId="77777777" w:rsidR="00C1538D" w:rsidRPr="00186801" w:rsidRDefault="00C1538D" w:rsidP="00C1538D">
            <w:pPr>
              <w:pStyle w:val="Table8ptText-ASDEFCON"/>
            </w:pPr>
          </w:p>
        </w:tc>
        <w:tc>
          <w:tcPr>
            <w:tcW w:w="1842" w:type="dxa"/>
          </w:tcPr>
          <w:p w14:paraId="5AA628D0" w14:textId="77777777" w:rsidR="00C1538D" w:rsidRPr="00186801" w:rsidRDefault="00C1538D" w:rsidP="00C1538D">
            <w:pPr>
              <w:pStyle w:val="Table8ptText-ASDEFCON"/>
            </w:pPr>
          </w:p>
        </w:tc>
        <w:tc>
          <w:tcPr>
            <w:tcW w:w="1276" w:type="dxa"/>
          </w:tcPr>
          <w:p w14:paraId="33788E4D" w14:textId="77777777" w:rsidR="00C1538D" w:rsidRPr="00186801" w:rsidRDefault="00C1538D" w:rsidP="00C1538D">
            <w:pPr>
              <w:pStyle w:val="Table8ptText-ASDEFCON"/>
            </w:pPr>
          </w:p>
        </w:tc>
        <w:tc>
          <w:tcPr>
            <w:tcW w:w="2126" w:type="dxa"/>
          </w:tcPr>
          <w:p w14:paraId="32F7F88A" w14:textId="77777777" w:rsidR="00C1538D" w:rsidRPr="00186801" w:rsidRDefault="00C1538D" w:rsidP="00C1538D">
            <w:pPr>
              <w:pStyle w:val="Table8ptText-ASDEFCON"/>
            </w:pPr>
          </w:p>
        </w:tc>
      </w:tr>
      <w:tr w:rsidR="00C1538D" w:rsidRPr="00DA290C" w14:paraId="3BB52982" w14:textId="77777777" w:rsidTr="00821A15">
        <w:trPr>
          <w:jc w:val="center"/>
        </w:trPr>
        <w:tc>
          <w:tcPr>
            <w:tcW w:w="14734" w:type="dxa"/>
            <w:gridSpan w:val="10"/>
            <w:shd w:val="clear" w:color="auto" w:fill="E6E6E6"/>
            <w:vAlign w:val="center"/>
          </w:tcPr>
          <w:p w14:paraId="33E03745" w14:textId="60D2FCE4" w:rsidR="00C1538D" w:rsidRPr="00186801" w:rsidRDefault="00C1538D" w:rsidP="00C1538D">
            <w:pPr>
              <w:pStyle w:val="Table8ptHeading-ASDEFCON"/>
            </w:pPr>
            <w:r>
              <w:t>Proposed Government Furnished Information (GFI)</w:t>
            </w:r>
          </w:p>
        </w:tc>
      </w:tr>
      <w:tr w:rsidR="00C1538D" w:rsidRPr="00DA290C" w14:paraId="03E10301" w14:textId="77777777" w:rsidTr="00F1222F">
        <w:trPr>
          <w:jc w:val="center"/>
        </w:trPr>
        <w:tc>
          <w:tcPr>
            <w:tcW w:w="1552" w:type="dxa"/>
          </w:tcPr>
          <w:p w14:paraId="30063918" w14:textId="77777777" w:rsidR="00C1538D" w:rsidRPr="00186801" w:rsidRDefault="00C1538D" w:rsidP="00C1538D">
            <w:pPr>
              <w:pStyle w:val="Table8ptText-ASDEFCON"/>
            </w:pPr>
          </w:p>
        </w:tc>
        <w:tc>
          <w:tcPr>
            <w:tcW w:w="1275" w:type="dxa"/>
          </w:tcPr>
          <w:p w14:paraId="79C91187" w14:textId="77777777" w:rsidR="00C1538D" w:rsidRPr="00186801" w:rsidRDefault="00C1538D" w:rsidP="00C1538D">
            <w:pPr>
              <w:pStyle w:val="Table8ptText-ASDEFCON"/>
            </w:pPr>
          </w:p>
        </w:tc>
        <w:tc>
          <w:tcPr>
            <w:tcW w:w="851" w:type="dxa"/>
          </w:tcPr>
          <w:p w14:paraId="31B250A5" w14:textId="77777777" w:rsidR="00C1538D" w:rsidRPr="00186801" w:rsidRDefault="00C1538D" w:rsidP="00C1538D">
            <w:pPr>
              <w:pStyle w:val="Table8ptText-ASDEFCON"/>
            </w:pPr>
          </w:p>
        </w:tc>
        <w:tc>
          <w:tcPr>
            <w:tcW w:w="1417" w:type="dxa"/>
          </w:tcPr>
          <w:p w14:paraId="20CC934C" w14:textId="77777777" w:rsidR="00C1538D" w:rsidRPr="00186801" w:rsidRDefault="00C1538D" w:rsidP="00C1538D">
            <w:pPr>
              <w:pStyle w:val="Table8ptText-ASDEFCON"/>
            </w:pPr>
          </w:p>
        </w:tc>
        <w:tc>
          <w:tcPr>
            <w:tcW w:w="1276" w:type="dxa"/>
          </w:tcPr>
          <w:p w14:paraId="633B9DC7" w14:textId="77777777" w:rsidR="00C1538D" w:rsidRPr="00186801" w:rsidRDefault="00C1538D" w:rsidP="00C1538D">
            <w:pPr>
              <w:pStyle w:val="Table8ptText-ASDEFCON"/>
            </w:pPr>
          </w:p>
        </w:tc>
        <w:tc>
          <w:tcPr>
            <w:tcW w:w="1276" w:type="dxa"/>
          </w:tcPr>
          <w:p w14:paraId="0120CCF7" w14:textId="77777777" w:rsidR="00C1538D" w:rsidRPr="00186801" w:rsidRDefault="00C1538D" w:rsidP="00C1538D">
            <w:pPr>
              <w:pStyle w:val="Table8ptText-ASDEFCON"/>
            </w:pPr>
          </w:p>
        </w:tc>
        <w:tc>
          <w:tcPr>
            <w:tcW w:w="1843" w:type="dxa"/>
          </w:tcPr>
          <w:p w14:paraId="6263C1E5" w14:textId="77777777" w:rsidR="00C1538D" w:rsidRPr="00186801" w:rsidRDefault="00C1538D" w:rsidP="00C1538D">
            <w:pPr>
              <w:pStyle w:val="Table8ptText-ASDEFCON"/>
            </w:pPr>
          </w:p>
        </w:tc>
        <w:tc>
          <w:tcPr>
            <w:tcW w:w="1842" w:type="dxa"/>
          </w:tcPr>
          <w:p w14:paraId="281267CE" w14:textId="77777777" w:rsidR="00C1538D" w:rsidRPr="00186801" w:rsidRDefault="00C1538D" w:rsidP="00C1538D">
            <w:pPr>
              <w:pStyle w:val="Table8ptText-ASDEFCON"/>
            </w:pPr>
          </w:p>
        </w:tc>
        <w:tc>
          <w:tcPr>
            <w:tcW w:w="1276" w:type="dxa"/>
          </w:tcPr>
          <w:p w14:paraId="65250135" w14:textId="77777777" w:rsidR="00C1538D" w:rsidRPr="00186801" w:rsidRDefault="00C1538D" w:rsidP="00C1538D">
            <w:pPr>
              <w:pStyle w:val="Table8ptText-ASDEFCON"/>
            </w:pPr>
          </w:p>
        </w:tc>
        <w:tc>
          <w:tcPr>
            <w:tcW w:w="2126" w:type="dxa"/>
          </w:tcPr>
          <w:p w14:paraId="57AC3102" w14:textId="77777777" w:rsidR="00C1538D" w:rsidRPr="00186801" w:rsidRDefault="00C1538D" w:rsidP="00C1538D">
            <w:pPr>
              <w:pStyle w:val="Table8ptText-ASDEFCON"/>
            </w:pPr>
          </w:p>
        </w:tc>
      </w:tr>
      <w:tr w:rsidR="00C1538D" w:rsidRPr="00DA290C" w14:paraId="01D4CB0B" w14:textId="77777777" w:rsidTr="00F1222F">
        <w:trPr>
          <w:jc w:val="center"/>
        </w:trPr>
        <w:tc>
          <w:tcPr>
            <w:tcW w:w="1552" w:type="dxa"/>
          </w:tcPr>
          <w:p w14:paraId="6A3CF8B4" w14:textId="77777777" w:rsidR="00C1538D" w:rsidRPr="00186801" w:rsidRDefault="00C1538D" w:rsidP="00C1538D">
            <w:pPr>
              <w:pStyle w:val="Table8ptText-ASDEFCON"/>
            </w:pPr>
          </w:p>
        </w:tc>
        <w:tc>
          <w:tcPr>
            <w:tcW w:w="1275" w:type="dxa"/>
          </w:tcPr>
          <w:p w14:paraId="401E0C33" w14:textId="77777777" w:rsidR="00C1538D" w:rsidRPr="00186801" w:rsidRDefault="00C1538D" w:rsidP="00C1538D">
            <w:pPr>
              <w:pStyle w:val="Table8ptText-ASDEFCON"/>
            </w:pPr>
          </w:p>
        </w:tc>
        <w:tc>
          <w:tcPr>
            <w:tcW w:w="851" w:type="dxa"/>
          </w:tcPr>
          <w:p w14:paraId="5BC6CF33" w14:textId="77777777" w:rsidR="00C1538D" w:rsidRPr="00186801" w:rsidRDefault="00C1538D" w:rsidP="00C1538D">
            <w:pPr>
              <w:pStyle w:val="Table8ptText-ASDEFCON"/>
            </w:pPr>
          </w:p>
        </w:tc>
        <w:tc>
          <w:tcPr>
            <w:tcW w:w="1417" w:type="dxa"/>
          </w:tcPr>
          <w:p w14:paraId="7507CD16" w14:textId="77777777" w:rsidR="00C1538D" w:rsidRPr="00186801" w:rsidRDefault="00C1538D" w:rsidP="00C1538D">
            <w:pPr>
              <w:pStyle w:val="Table8ptText-ASDEFCON"/>
            </w:pPr>
          </w:p>
        </w:tc>
        <w:tc>
          <w:tcPr>
            <w:tcW w:w="1276" w:type="dxa"/>
          </w:tcPr>
          <w:p w14:paraId="4753C4F8" w14:textId="77777777" w:rsidR="00C1538D" w:rsidRPr="00186801" w:rsidRDefault="00C1538D" w:rsidP="00C1538D">
            <w:pPr>
              <w:pStyle w:val="Table8ptText-ASDEFCON"/>
            </w:pPr>
          </w:p>
        </w:tc>
        <w:tc>
          <w:tcPr>
            <w:tcW w:w="1276" w:type="dxa"/>
          </w:tcPr>
          <w:p w14:paraId="73B84139" w14:textId="77777777" w:rsidR="00C1538D" w:rsidRPr="00186801" w:rsidRDefault="00C1538D" w:rsidP="00C1538D">
            <w:pPr>
              <w:pStyle w:val="Table8ptText-ASDEFCON"/>
            </w:pPr>
          </w:p>
        </w:tc>
        <w:tc>
          <w:tcPr>
            <w:tcW w:w="1843" w:type="dxa"/>
          </w:tcPr>
          <w:p w14:paraId="7EAB0D75" w14:textId="77777777" w:rsidR="00C1538D" w:rsidRPr="00186801" w:rsidRDefault="00C1538D" w:rsidP="00C1538D">
            <w:pPr>
              <w:pStyle w:val="Table8ptText-ASDEFCON"/>
            </w:pPr>
          </w:p>
        </w:tc>
        <w:tc>
          <w:tcPr>
            <w:tcW w:w="1842" w:type="dxa"/>
          </w:tcPr>
          <w:p w14:paraId="0330351F" w14:textId="77777777" w:rsidR="00C1538D" w:rsidRPr="00186801" w:rsidRDefault="00C1538D" w:rsidP="00C1538D">
            <w:pPr>
              <w:pStyle w:val="Table8ptText-ASDEFCON"/>
            </w:pPr>
          </w:p>
        </w:tc>
        <w:tc>
          <w:tcPr>
            <w:tcW w:w="1276" w:type="dxa"/>
          </w:tcPr>
          <w:p w14:paraId="6B72A43A" w14:textId="77777777" w:rsidR="00C1538D" w:rsidRPr="00186801" w:rsidRDefault="00C1538D" w:rsidP="00C1538D">
            <w:pPr>
              <w:pStyle w:val="Table8ptText-ASDEFCON"/>
            </w:pPr>
          </w:p>
        </w:tc>
        <w:tc>
          <w:tcPr>
            <w:tcW w:w="2126" w:type="dxa"/>
          </w:tcPr>
          <w:p w14:paraId="2813273B" w14:textId="77777777" w:rsidR="00C1538D" w:rsidRPr="00186801" w:rsidRDefault="00C1538D" w:rsidP="00C1538D">
            <w:pPr>
              <w:pStyle w:val="Table8ptText-ASDEFCON"/>
            </w:pPr>
          </w:p>
        </w:tc>
      </w:tr>
      <w:tr w:rsidR="00C1538D" w:rsidRPr="00DA290C" w14:paraId="16D6806F" w14:textId="77777777" w:rsidTr="00F1222F">
        <w:trPr>
          <w:jc w:val="center"/>
        </w:trPr>
        <w:tc>
          <w:tcPr>
            <w:tcW w:w="1552" w:type="dxa"/>
          </w:tcPr>
          <w:p w14:paraId="5B7E18D8" w14:textId="77777777" w:rsidR="00C1538D" w:rsidRPr="00186801" w:rsidRDefault="00C1538D" w:rsidP="00C1538D">
            <w:pPr>
              <w:pStyle w:val="Table8ptText-ASDEFCON"/>
            </w:pPr>
          </w:p>
        </w:tc>
        <w:tc>
          <w:tcPr>
            <w:tcW w:w="1275" w:type="dxa"/>
          </w:tcPr>
          <w:p w14:paraId="0F8C0AFD" w14:textId="77777777" w:rsidR="00C1538D" w:rsidRPr="00186801" w:rsidRDefault="00C1538D" w:rsidP="00C1538D">
            <w:pPr>
              <w:pStyle w:val="Table8ptText-ASDEFCON"/>
            </w:pPr>
          </w:p>
        </w:tc>
        <w:tc>
          <w:tcPr>
            <w:tcW w:w="851" w:type="dxa"/>
          </w:tcPr>
          <w:p w14:paraId="0A8E4156" w14:textId="77777777" w:rsidR="00C1538D" w:rsidRPr="00186801" w:rsidRDefault="00C1538D" w:rsidP="00C1538D">
            <w:pPr>
              <w:pStyle w:val="Table8ptText-ASDEFCON"/>
            </w:pPr>
          </w:p>
        </w:tc>
        <w:tc>
          <w:tcPr>
            <w:tcW w:w="1417" w:type="dxa"/>
          </w:tcPr>
          <w:p w14:paraId="0E6D4747" w14:textId="77777777" w:rsidR="00C1538D" w:rsidRPr="00186801" w:rsidRDefault="00C1538D" w:rsidP="00C1538D">
            <w:pPr>
              <w:pStyle w:val="Table8ptText-ASDEFCON"/>
            </w:pPr>
          </w:p>
        </w:tc>
        <w:tc>
          <w:tcPr>
            <w:tcW w:w="1276" w:type="dxa"/>
          </w:tcPr>
          <w:p w14:paraId="115429C4" w14:textId="77777777" w:rsidR="00C1538D" w:rsidRPr="00186801" w:rsidRDefault="00C1538D" w:rsidP="00C1538D">
            <w:pPr>
              <w:pStyle w:val="Table8ptText-ASDEFCON"/>
            </w:pPr>
          </w:p>
        </w:tc>
        <w:tc>
          <w:tcPr>
            <w:tcW w:w="1276" w:type="dxa"/>
          </w:tcPr>
          <w:p w14:paraId="64D2F5CE" w14:textId="77777777" w:rsidR="00C1538D" w:rsidRPr="00186801" w:rsidRDefault="00C1538D" w:rsidP="00C1538D">
            <w:pPr>
              <w:pStyle w:val="Table8ptText-ASDEFCON"/>
            </w:pPr>
          </w:p>
        </w:tc>
        <w:tc>
          <w:tcPr>
            <w:tcW w:w="1843" w:type="dxa"/>
          </w:tcPr>
          <w:p w14:paraId="0C2CC31F" w14:textId="77777777" w:rsidR="00C1538D" w:rsidRPr="00186801" w:rsidRDefault="00C1538D" w:rsidP="00C1538D">
            <w:pPr>
              <w:pStyle w:val="Table8ptText-ASDEFCON"/>
            </w:pPr>
          </w:p>
        </w:tc>
        <w:tc>
          <w:tcPr>
            <w:tcW w:w="1842" w:type="dxa"/>
          </w:tcPr>
          <w:p w14:paraId="2C46233A" w14:textId="77777777" w:rsidR="00C1538D" w:rsidRPr="00186801" w:rsidRDefault="00C1538D" w:rsidP="00C1538D">
            <w:pPr>
              <w:pStyle w:val="Table8ptText-ASDEFCON"/>
            </w:pPr>
          </w:p>
        </w:tc>
        <w:tc>
          <w:tcPr>
            <w:tcW w:w="1276" w:type="dxa"/>
          </w:tcPr>
          <w:p w14:paraId="19C22CEF" w14:textId="77777777" w:rsidR="00C1538D" w:rsidRPr="00186801" w:rsidRDefault="00C1538D" w:rsidP="00C1538D">
            <w:pPr>
              <w:pStyle w:val="Table8ptText-ASDEFCON"/>
            </w:pPr>
          </w:p>
        </w:tc>
        <w:tc>
          <w:tcPr>
            <w:tcW w:w="2126" w:type="dxa"/>
          </w:tcPr>
          <w:p w14:paraId="49427D87" w14:textId="77777777" w:rsidR="00C1538D" w:rsidRPr="00186801" w:rsidRDefault="00C1538D" w:rsidP="00C1538D">
            <w:pPr>
              <w:pStyle w:val="Table8ptText-ASDEFCON"/>
            </w:pPr>
          </w:p>
        </w:tc>
      </w:tr>
    </w:tbl>
    <w:p w14:paraId="3E09D460" w14:textId="77777777" w:rsidR="00F1222F" w:rsidRDefault="00F1222F" w:rsidP="00BB4B60">
      <w:pPr>
        <w:pStyle w:val="ASDEFCONOptionSpace"/>
      </w:pPr>
    </w:p>
    <w:p w14:paraId="1A254D9B" w14:textId="42A43AF6" w:rsidR="00F1222F" w:rsidRPr="00560FC5" w:rsidRDefault="00F1222F" w:rsidP="00545C4B">
      <w:pPr>
        <w:pStyle w:val="Note-ASDEFCON"/>
      </w:pPr>
      <w:r w:rsidRPr="00560FC5">
        <w:t>Note</w:t>
      </w:r>
      <w:r w:rsidRPr="00A87224">
        <w:t>s</w:t>
      </w:r>
      <w:r w:rsidR="0049093C">
        <w:t xml:space="preserve"> for</w:t>
      </w:r>
      <w:r>
        <w:t xml:space="preserve"> </w:t>
      </w:r>
      <w:r>
        <w:fldChar w:fldCharType="begin"/>
      </w:r>
      <w:r>
        <w:instrText xml:space="preserve"> REF _Ref505754255 \h </w:instrText>
      </w:r>
      <w:r>
        <w:fldChar w:fldCharType="separate"/>
      </w:r>
      <w:r w:rsidR="00A77BA8">
        <w:t>Table A-E-</w:t>
      </w:r>
      <w:r w:rsidR="00A77BA8">
        <w:rPr>
          <w:noProof/>
        </w:rPr>
        <w:t>1</w:t>
      </w:r>
      <w:r>
        <w:fldChar w:fldCharType="end"/>
      </w:r>
      <w:r w:rsidR="0049093C">
        <w:t>:</w:t>
      </w:r>
    </w:p>
    <w:p w14:paraId="241EE7E9" w14:textId="77777777" w:rsidR="00F1222F" w:rsidRDefault="00F1222F" w:rsidP="00545C4B">
      <w:pPr>
        <w:pStyle w:val="NoteList-ASDEFCON"/>
      </w:pPr>
      <w:r>
        <w:t xml:space="preserve">Item Description:  </w:t>
      </w:r>
      <w:r w:rsidRPr="00FE3C40">
        <w:t>A description of the item of GFM.</w:t>
      </w:r>
    </w:p>
    <w:p w14:paraId="50B39CC0" w14:textId="77777777" w:rsidR="00F1222F" w:rsidRDefault="00F1222F" w:rsidP="00F1222F">
      <w:pPr>
        <w:pStyle w:val="NoteList-ASDEFCON"/>
      </w:pPr>
      <w:r>
        <w:t xml:space="preserve">Reference / Part Number:  </w:t>
      </w:r>
      <w:r w:rsidRPr="00FE3C40">
        <w:t xml:space="preserve">A </w:t>
      </w:r>
      <w:r>
        <w:t xml:space="preserve">reference, </w:t>
      </w:r>
      <w:r w:rsidRPr="00FE3C40">
        <w:t>part number</w:t>
      </w:r>
      <w:r>
        <w:t xml:space="preserve">, document number, or other identifier </w:t>
      </w:r>
      <w:r w:rsidRPr="00FE3C40">
        <w:t xml:space="preserve">that </w:t>
      </w:r>
      <w:r>
        <w:t xml:space="preserve">clearly </w:t>
      </w:r>
      <w:r w:rsidRPr="00FE3C40">
        <w:t>identifies the item of GFM.</w:t>
      </w:r>
    </w:p>
    <w:p w14:paraId="15915A0E" w14:textId="77777777" w:rsidR="00F1222F" w:rsidRDefault="00F1222F" w:rsidP="00F1222F">
      <w:pPr>
        <w:pStyle w:val="NoteList-ASDEFCON"/>
      </w:pPr>
      <w:r>
        <w:t xml:space="preserve">Quantity:  </w:t>
      </w:r>
      <w:r w:rsidRPr="00FE3C40">
        <w:t>The quantity of the item of GFM to be delivered</w:t>
      </w:r>
      <w:r>
        <w:t xml:space="preserve"> (or made available) </w:t>
      </w:r>
      <w:r w:rsidRPr="00FE3C40">
        <w:t>by the Commonwealth.</w:t>
      </w:r>
    </w:p>
    <w:p w14:paraId="04387892" w14:textId="77777777" w:rsidR="00F1222F" w:rsidRDefault="00F1222F" w:rsidP="00F1222F">
      <w:pPr>
        <w:pStyle w:val="NoteList-ASDEFCON"/>
      </w:pPr>
      <w:r>
        <w:t xml:space="preserve">Delivery Date and Location:  </w:t>
      </w:r>
      <w:r w:rsidRPr="00FE3C40">
        <w:t xml:space="preserve">The date </w:t>
      </w:r>
      <w:r>
        <w:t xml:space="preserve">on </w:t>
      </w:r>
      <w:r w:rsidRPr="00FE3C40">
        <w:t>and location at which the item of GFM is to be delivered by the Commonwealth.</w:t>
      </w:r>
    </w:p>
    <w:p w14:paraId="05763656" w14:textId="77777777" w:rsidR="00F1222F" w:rsidRDefault="00F1222F" w:rsidP="00F1222F">
      <w:pPr>
        <w:pStyle w:val="NoteList-ASDEFCON"/>
      </w:pPr>
      <w:r>
        <w:t xml:space="preserve">Return Date and Location:  </w:t>
      </w:r>
      <w:r w:rsidRPr="00FE3C40">
        <w:t xml:space="preserve">The date </w:t>
      </w:r>
      <w:r>
        <w:t xml:space="preserve">on </w:t>
      </w:r>
      <w:r w:rsidRPr="00FE3C40">
        <w:t>and location at which the item of GFM is to be returned to the Commonwealth.</w:t>
      </w:r>
    </w:p>
    <w:p w14:paraId="230F24AF" w14:textId="77777777" w:rsidR="00F1222F" w:rsidRPr="003D4C55" w:rsidRDefault="00F1222F" w:rsidP="00F1222F">
      <w:pPr>
        <w:pStyle w:val="NoteList-ASDEFCON"/>
      </w:pPr>
      <w:r>
        <w:t xml:space="preserve">Time Period for Inspection:  </w:t>
      </w:r>
      <w:r w:rsidRPr="00FE3C40">
        <w:t xml:space="preserve">The period within </w:t>
      </w:r>
      <w:r w:rsidRPr="003D4C55">
        <w:t>which the Contractor, under any resultant Contract, is required to inspect the item of GFM and notify the Commonwealth in accordance with clause 3.12.1 of the SOW.</w:t>
      </w:r>
    </w:p>
    <w:p w14:paraId="3A8A94E8" w14:textId="44920330" w:rsidR="00760497" w:rsidRDefault="00F1222F" w:rsidP="00497A7D">
      <w:pPr>
        <w:pStyle w:val="NoteList-ASDEFCON"/>
      </w:pPr>
      <w:r>
        <w:t xml:space="preserve">TD and Software Restrictions:  </w:t>
      </w:r>
      <w:r w:rsidRPr="00202904">
        <w:t xml:space="preserve">Any restrictions on </w:t>
      </w:r>
      <w:r>
        <w:t xml:space="preserve">the </w:t>
      </w:r>
      <w:r w:rsidRPr="00202904">
        <w:t xml:space="preserve">TD or Software </w:t>
      </w:r>
      <w:r>
        <w:t xml:space="preserve">within an </w:t>
      </w:r>
      <w:r w:rsidRPr="00202904">
        <w:t>item of GFM</w:t>
      </w:r>
      <w:r>
        <w:t xml:space="preserve"> that is in addition to </w:t>
      </w:r>
      <w:r w:rsidRPr="00E648A5">
        <w:t>the licence terms granted by the Commonwealth under clause 5.6 of the COC (if applicable).</w:t>
      </w:r>
    </w:p>
    <w:p w14:paraId="4D0F9FD1" w14:textId="0A300C82" w:rsidR="00760497" w:rsidRPr="00E648A5" w:rsidRDefault="00760497" w:rsidP="00B36872">
      <w:pPr>
        <w:pStyle w:val="NoteToTenderers-ASDEFCON"/>
      </w:pPr>
      <w:r>
        <w:t>Note to tenderers: Subject to negotiations, any proposed GFD for which the successful tenderer (or nominee) claims ownership may be re-categorised as GFI under any resultant Contract.</w:t>
      </w:r>
    </w:p>
    <w:p w14:paraId="551C44BD" w14:textId="77777777" w:rsidR="00F1222F" w:rsidRPr="00E648A5" w:rsidRDefault="00F1222F" w:rsidP="00F1222F">
      <w:pPr>
        <w:pStyle w:val="NoteList-ASDEFCON"/>
      </w:pPr>
      <w:r w:rsidRPr="00E648A5">
        <w:t>Tenderer owns or is to own new IP in GFM:  A declaration of whether or not the IP created under any resultant Contract (or Subcontract) with respect to the item of GFM is to be owned by the Contractor pursuant to clause 5.1.4 of the COC.  For evaluation purposes tenderers are to provide justification for any proposed ownership in new IP in GFM.</w:t>
      </w:r>
    </w:p>
    <w:p w14:paraId="3885F7CD" w14:textId="77777777" w:rsidR="00F1222F" w:rsidRDefault="00F1222F" w:rsidP="00F1222F">
      <w:pPr>
        <w:pStyle w:val="NoteList-ASDEFCON"/>
      </w:pPr>
      <w:r>
        <w:t xml:space="preserve">Export Restrictions:  </w:t>
      </w:r>
      <w:r w:rsidRPr="00202904">
        <w:t xml:space="preserve">Any restrictions </w:t>
      </w:r>
      <w:r>
        <w:t>derived from</w:t>
      </w:r>
      <w:r w:rsidRPr="00FE3C40">
        <w:t xml:space="preserve"> Export Approval</w:t>
      </w:r>
      <w:r>
        <w:t>s</w:t>
      </w:r>
      <w:r w:rsidRPr="00FE3C40">
        <w:t xml:space="preserve"> to which </w:t>
      </w:r>
      <w:r>
        <w:t>an</w:t>
      </w:r>
      <w:r w:rsidRPr="00FE3C40">
        <w:t xml:space="preserve"> item of GFM is subject</w:t>
      </w:r>
      <w:r>
        <w:t xml:space="preserve"> to (if applicable)</w:t>
      </w:r>
      <w:r w:rsidRPr="00202904">
        <w:t>.</w:t>
      </w:r>
    </w:p>
    <w:p w14:paraId="068057F5" w14:textId="77777777" w:rsidR="00F1222F" w:rsidRDefault="00F1222F" w:rsidP="00F1222F">
      <w:pPr>
        <w:pStyle w:val="NoteList-ASDEFCON"/>
      </w:pPr>
      <w:r>
        <w:t xml:space="preserve">Comments / Intended Purpose:  </w:t>
      </w:r>
      <w:r w:rsidRPr="00FE3C40">
        <w:t>The purpose for which the item of GFM is provided to the Contractor</w:t>
      </w:r>
      <w:r>
        <w:t>, under any resultant Contract,</w:t>
      </w:r>
      <w:r w:rsidRPr="00FE3C40">
        <w:t xml:space="preserve"> and any comments </w:t>
      </w:r>
      <w:r>
        <w:t xml:space="preserve">that are </w:t>
      </w:r>
      <w:r w:rsidRPr="00FE3C40">
        <w:t>supp</w:t>
      </w:r>
      <w:r>
        <w:t>lementary to</w:t>
      </w:r>
      <w:r w:rsidRPr="00FE3C40">
        <w:t xml:space="preserve"> the information provided in columns (a) to (</w:t>
      </w:r>
      <w:proofErr w:type="spellStart"/>
      <w:r w:rsidRPr="00FE3C40">
        <w:t>i</w:t>
      </w:r>
      <w:proofErr w:type="spellEnd"/>
      <w:r w:rsidRPr="00FE3C40">
        <w:t>).</w:t>
      </w:r>
    </w:p>
    <w:p w14:paraId="04BAF560" w14:textId="77777777" w:rsidR="00F1222F" w:rsidRDefault="00F1222F" w:rsidP="00F1222F">
      <w:pPr>
        <w:pStyle w:val="ASDEFCONNormal"/>
      </w:pPr>
    </w:p>
    <w:p w14:paraId="13640D2A" w14:textId="77777777" w:rsidR="00F1222F" w:rsidRDefault="00F1222F" w:rsidP="00F1222F">
      <w:pPr>
        <w:sectPr w:rsidR="00F1222F" w:rsidSect="00BB4B60">
          <w:headerReference w:type="default" r:id="rId45"/>
          <w:footerReference w:type="default" r:id="rId46"/>
          <w:pgSz w:w="16840" w:h="11907" w:orient="landscape" w:code="9"/>
          <w:pgMar w:top="1304" w:right="1134" w:bottom="907" w:left="1134" w:header="567" w:footer="567" w:gutter="0"/>
          <w:cols w:space="720"/>
          <w:docGrid w:linePitch="272"/>
        </w:sectPr>
      </w:pPr>
    </w:p>
    <w:p w14:paraId="0059BAF6" w14:textId="77777777" w:rsidR="00F1222F" w:rsidRPr="00616E66" w:rsidRDefault="00F1222F" w:rsidP="00545C4B">
      <w:pPr>
        <w:pStyle w:val="ATTANNLV1-ASDEFCON"/>
      </w:pPr>
      <w:bookmarkStart w:id="138" w:name="_Toc99884523"/>
      <w:r w:rsidRPr="00616E66">
        <w:lastRenderedPageBreak/>
        <w:t>government Furnished facilities (optional)</w:t>
      </w:r>
      <w:bookmarkEnd w:id="138"/>
    </w:p>
    <w:p w14:paraId="200364C9" w14:textId="2546B8C3" w:rsidR="00F1222F" w:rsidRPr="003D4C55" w:rsidRDefault="00F1222F" w:rsidP="00F1222F">
      <w:pPr>
        <w:pStyle w:val="ATTANNReferencetoCOC"/>
      </w:pPr>
      <w:r w:rsidRPr="003D4C55">
        <w:t>Draft COC</w:t>
      </w:r>
      <w:r w:rsidR="00BB2C2A">
        <w:t xml:space="preserve"> reference</w:t>
      </w:r>
      <w:r w:rsidR="00D435AA">
        <w:t>s</w:t>
      </w:r>
      <w:r w:rsidRPr="003D4C55">
        <w:t>: clause 3.8</w:t>
      </w:r>
      <w:r w:rsidR="00D435AA">
        <w:t xml:space="preserve"> and </w:t>
      </w:r>
      <w:r w:rsidRPr="003D4C55">
        <w:t xml:space="preserve">Attachment </w:t>
      </w:r>
      <w:r w:rsidR="00F824F3">
        <w:t>O</w:t>
      </w:r>
    </w:p>
    <w:p w14:paraId="3D3E395C" w14:textId="77777777" w:rsidR="00F1222F" w:rsidRPr="003D4C55" w:rsidRDefault="00F1222F" w:rsidP="00F1222F">
      <w:pPr>
        <w:pStyle w:val="ATTANNReferencetoCOC"/>
      </w:pPr>
      <w:r w:rsidRPr="003D4C55">
        <w:t>Draft SOW reference: clause 3.19</w:t>
      </w:r>
    </w:p>
    <w:p w14:paraId="172B4F46" w14:textId="51B09303" w:rsidR="00F1222F" w:rsidRPr="003D4C55" w:rsidRDefault="00F1222F" w:rsidP="00F1222F">
      <w:pPr>
        <w:pStyle w:val="NoteToDrafters-ASDEFCON"/>
      </w:pPr>
      <w:r w:rsidRPr="003D4C55">
        <w:t xml:space="preserve">Note to drafters:  Include this clause if clause 3.8 </w:t>
      </w:r>
      <w:r w:rsidR="00BB2C2A">
        <w:t>is</w:t>
      </w:r>
      <w:r w:rsidRPr="003D4C55">
        <w:t xml:space="preserve"> included in the draft COC.  If GFF will </w:t>
      </w:r>
      <w:r w:rsidR="00BB2C2A">
        <w:t xml:space="preserve">not </w:t>
      </w:r>
      <w:r w:rsidRPr="003D4C55">
        <w:t xml:space="preserve">be offered, the following </w:t>
      </w:r>
      <w:r w:rsidR="00BB2C2A">
        <w:t>clauses can</w:t>
      </w:r>
      <w:r w:rsidRPr="003D4C55">
        <w:t xml:space="preserve"> be </w:t>
      </w:r>
      <w:r w:rsidR="00BB2C2A">
        <w:t xml:space="preserve">deleted and the heading annotated </w:t>
      </w:r>
      <w:r w:rsidRPr="003D4C55">
        <w:t>with ‘Not used’.</w:t>
      </w:r>
    </w:p>
    <w:p w14:paraId="6BFD4E8A" w14:textId="52FDB709" w:rsidR="003D28BD" w:rsidRPr="00616E66" w:rsidRDefault="003D28BD" w:rsidP="00F824F3">
      <w:pPr>
        <w:pStyle w:val="NoteToTenderers-ASDEFCON"/>
        <w:jc w:val="left"/>
      </w:pPr>
      <w:r w:rsidRPr="003D4C55">
        <w:t>Note to tenderers:  All Government Furnished Facilities (GFF)</w:t>
      </w:r>
      <w:r>
        <w:t>,</w:t>
      </w:r>
      <w:r w:rsidRPr="003D4C55">
        <w:t xml:space="preserve"> mandated or proposed by the Commonwealth (if any) </w:t>
      </w:r>
      <w:r>
        <w:t>is</w:t>
      </w:r>
      <w:r w:rsidRPr="003D4C55">
        <w:t xml:space="preserve"> detailed in Attachment </w:t>
      </w:r>
      <w:r>
        <w:t>O</w:t>
      </w:r>
      <w:r w:rsidRPr="003D4C55">
        <w:t xml:space="preserve"> to the draft</w:t>
      </w:r>
      <w:r w:rsidR="00BF40F2">
        <w:t xml:space="preserve"> Contract</w:t>
      </w:r>
      <w:r w:rsidRPr="003D4C55">
        <w:t>.</w:t>
      </w:r>
      <w:r>
        <w:t xml:space="preserve">  Refer to </w:t>
      </w:r>
      <w:r w:rsidRPr="00FB0062">
        <w:t xml:space="preserve">TDR D </w:t>
      </w:r>
      <w:r>
        <w:t xml:space="preserve">for any additional costs, </w:t>
      </w:r>
      <w:r w:rsidRPr="00FB0062">
        <w:t>to be added to the tendered price</w:t>
      </w:r>
      <w:r>
        <w:t>,</w:t>
      </w:r>
      <w:r w:rsidRPr="00FB0062">
        <w:t xml:space="preserve"> should GFF not be made available.</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F1222F" w:rsidRPr="00DA290C" w14:paraId="46159A98" w14:textId="77777777" w:rsidTr="00E12CE5">
        <w:tc>
          <w:tcPr>
            <w:tcW w:w="9067" w:type="dxa"/>
            <w:shd w:val="clear" w:color="auto" w:fill="auto"/>
          </w:tcPr>
          <w:p w14:paraId="2431CC19" w14:textId="77777777" w:rsidR="00F1222F" w:rsidRPr="00616E66" w:rsidRDefault="00F1222F" w:rsidP="00545C4B">
            <w:pPr>
              <w:pStyle w:val="ASDEFCONOption"/>
            </w:pPr>
            <w:r w:rsidRPr="00616E66">
              <w:t>Option:  For when the Commonwealth will allow tenderers to propose GFF.</w:t>
            </w:r>
          </w:p>
          <w:p w14:paraId="256F9E38" w14:textId="6F971FC1" w:rsidR="00F1222F" w:rsidRPr="00616E66" w:rsidRDefault="00F1222F" w:rsidP="003D28BD">
            <w:pPr>
              <w:pStyle w:val="NoteToTenderers-ASDEFCON"/>
              <w:jc w:val="left"/>
            </w:pPr>
            <w:r w:rsidRPr="00616E66">
              <w:t xml:space="preserve">Note to tenderers: Additional GFF may be proposed by tenderers for the purposes of any resultant </w:t>
            </w:r>
            <w:r>
              <w:t>C</w:t>
            </w:r>
            <w:r w:rsidRPr="00616E66">
              <w:t>ontract.</w:t>
            </w:r>
          </w:p>
        </w:tc>
      </w:tr>
    </w:tbl>
    <w:p w14:paraId="45D8814D" w14:textId="77777777" w:rsidR="00F1222F" w:rsidRPr="00616E66" w:rsidRDefault="00F1222F" w:rsidP="00545C4B">
      <w:pPr>
        <w:pStyle w:val="ASDEFCONOptionSpace"/>
      </w:pPr>
    </w:p>
    <w:p w14:paraId="77C80490" w14:textId="5BB9D65F" w:rsidR="00F1222F" w:rsidRPr="00616E66" w:rsidRDefault="00F1222F" w:rsidP="00D435AA">
      <w:pPr>
        <w:pStyle w:val="ATTANNLV2-ASDEFCON"/>
      </w:pPr>
      <w:r w:rsidRPr="00616E66">
        <w:t xml:space="preserve">Tenderers are to </w:t>
      </w:r>
      <w:r w:rsidR="003D28BD">
        <w:t>summarise</w:t>
      </w:r>
      <w:r w:rsidRPr="00616E66">
        <w:t xml:space="preserve"> the proposed use of the GFF</w:t>
      </w:r>
      <w:r>
        <w:t xml:space="preserve"> and any specific GFF Licensed Areas</w:t>
      </w:r>
      <w:r w:rsidR="0068250D">
        <w:t xml:space="preserve">, describe </w:t>
      </w:r>
      <w:r w:rsidRPr="00616E66">
        <w:t>any assumptions made in their tender relevant to use of that GFF.</w:t>
      </w:r>
    </w:p>
    <w:p w14:paraId="4C511A25" w14:textId="0BDAC2BB" w:rsidR="00F1222F" w:rsidRDefault="00F1222F" w:rsidP="00542A57">
      <w:pPr>
        <w:pStyle w:val="ATTANNLV2-ASDEFCON"/>
      </w:pPr>
      <w:r w:rsidRPr="00616E66">
        <w:t xml:space="preserve">Tenderers are </w:t>
      </w:r>
      <w:r w:rsidRPr="003D4C55">
        <w:t xml:space="preserve">to state their compliance with the dates and time periods proposed by the Commonwealth in Attachment </w:t>
      </w:r>
      <w:r w:rsidR="00F824F3">
        <w:t>O</w:t>
      </w:r>
      <w:r w:rsidR="00F824F3" w:rsidRPr="003D4C55">
        <w:t xml:space="preserve"> </w:t>
      </w:r>
      <w:r w:rsidRPr="003D4C55">
        <w:t>to the draft C</w:t>
      </w:r>
      <w:r w:rsidR="005A6070">
        <w:t>ontract</w:t>
      </w:r>
      <w:r>
        <w:t xml:space="preserve"> </w:t>
      </w:r>
      <w:r w:rsidRPr="00616E66">
        <w:t>or provide an alternative proposal.</w:t>
      </w:r>
    </w:p>
    <w:p w14:paraId="26ABD275" w14:textId="678AF05F" w:rsidR="00492861" w:rsidRDefault="00492861" w:rsidP="00E12CE5">
      <w:pPr>
        <w:pStyle w:val="ATTANNLV1-ASDEFCON"/>
      </w:pPr>
      <w:r>
        <w:t>Government Furnished Services (OPTIONAL)</w:t>
      </w:r>
    </w:p>
    <w:p w14:paraId="610ADE7D" w14:textId="1C70B6BC" w:rsidR="00C06961" w:rsidRDefault="009D5712" w:rsidP="00C06961">
      <w:pPr>
        <w:pStyle w:val="ATTANNReferencetoCOC"/>
      </w:pPr>
      <w:r>
        <w:t>Draft COC reference: clause 3</w:t>
      </w:r>
      <w:r w:rsidR="00DD3DFC">
        <w:t>.10</w:t>
      </w:r>
      <w:r w:rsidR="00C06961">
        <w:t xml:space="preserve"> and Attachment E </w:t>
      </w:r>
    </w:p>
    <w:p w14:paraId="7906541F" w14:textId="27E3346E" w:rsidR="00C06961" w:rsidRPr="00746D17" w:rsidRDefault="00C06961" w:rsidP="00C06961">
      <w:pPr>
        <w:pStyle w:val="NoteToDrafters-ASDEFCON"/>
      </w:pPr>
      <w:r w:rsidRPr="00897054">
        <w:t>Note to drafters:</w:t>
      </w:r>
      <w:r>
        <w:t xml:space="preserve"> </w:t>
      </w:r>
      <w:r w:rsidRPr="00897054">
        <w:t xml:space="preserve"> </w:t>
      </w:r>
      <w:r w:rsidRPr="008F1E46">
        <w:t>Include this clause if clause 3.</w:t>
      </w:r>
      <w:r w:rsidR="00DD3DFC">
        <w:t>10</w:t>
      </w:r>
      <w:r w:rsidRPr="008F1E46">
        <w:t xml:space="preserve"> has been included in the draft COC.</w:t>
      </w:r>
    </w:p>
    <w:p w14:paraId="02D62CFD" w14:textId="409149F8" w:rsidR="00C06961" w:rsidRDefault="00C06961" w:rsidP="00C06961">
      <w:pPr>
        <w:pStyle w:val="NoteToTenderers-ASDEFCON"/>
        <w:jc w:val="left"/>
      </w:pPr>
      <w:r w:rsidRPr="00D24678">
        <w:rPr>
          <w:rFonts w:eastAsia="Calibri"/>
        </w:rPr>
        <w:t xml:space="preserve">Note to tenderers: All </w:t>
      </w:r>
      <w:r>
        <w:rPr>
          <w:rFonts w:eastAsia="Calibri"/>
        </w:rPr>
        <w:t>Government Furnished Services (</w:t>
      </w:r>
      <w:r w:rsidRPr="00D24678">
        <w:rPr>
          <w:rFonts w:eastAsia="Calibri"/>
        </w:rPr>
        <w:t>GFS</w:t>
      </w:r>
      <w:r>
        <w:rPr>
          <w:rFonts w:eastAsia="Calibri"/>
        </w:rPr>
        <w:t>),</w:t>
      </w:r>
      <w:r w:rsidRPr="00D24678">
        <w:rPr>
          <w:rFonts w:eastAsia="Calibri"/>
        </w:rPr>
        <w:t xml:space="preserve"> mandated or proposed by the Commonwealth (if any)</w:t>
      </w:r>
      <w:r>
        <w:rPr>
          <w:rFonts w:eastAsia="Calibri"/>
        </w:rPr>
        <w:t>,</w:t>
      </w:r>
      <w:r w:rsidRPr="00D24678">
        <w:rPr>
          <w:rFonts w:eastAsia="Calibri"/>
        </w:rPr>
        <w:t xml:space="preserve"> </w:t>
      </w:r>
      <w:r>
        <w:rPr>
          <w:rFonts w:eastAsia="Calibri"/>
        </w:rPr>
        <w:t>are</w:t>
      </w:r>
      <w:r w:rsidRPr="00D24678">
        <w:rPr>
          <w:rFonts w:eastAsia="Calibri"/>
        </w:rPr>
        <w:t xml:space="preserve"> detailed in Attachment E to the draft </w:t>
      </w:r>
      <w:r w:rsidR="003B2CCA">
        <w:rPr>
          <w:rFonts w:eastAsia="Calibri"/>
        </w:rPr>
        <w:t>Contract</w:t>
      </w:r>
      <w:r w:rsidRPr="00D24678">
        <w:rPr>
          <w:rFonts w:eastAsia="Calibri"/>
        </w:rPr>
        <w:t>.</w:t>
      </w:r>
      <w:r w:rsidRPr="009D79B2">
        <w:t xml:space="preserve"> </w:t>
      </w:r>
      <w:r>
        <w:t xml:space="preserve"> Refer to the ‘Specific Prices’ worksheet of the </w:t>
      </w:r>
      <w:r w:rsidR="00ED525B">
        <w:t>ACQ</w:t>
      </w:r>
      <w:r>
        <w:t>PW for</w:t>
      </w:r>
      <w:r w:rsidRPr="002F389A">
        <w:t xml:space="preserve"> </w:t>
      </w:r>
      <w:r>
        <w:t>Specific Prices</w:t>
      </w:r>
      <w:r w:rsidRPr="00FB0062">
        <w:t xml:space="preserve"> to </w:t>
      </w:r>
      <w:r>
        <w:t>be</w:t>
      </w:r>
      <w:r w:rsidRPr="00FB0062">
        <w:t xml:space="preserve"> tendered </w:t>
      </w:r>
      <w:r>
        <w:t>if</w:t>
      </w:r>
      <w:r w:rsidRPr="00FB0062">
        <w:t xml:space="preserve"> GFS </w:t>
      </w:r>
      <w:r>
        <w:t xml:space="preserve">is </w:t>
      </w:r>
      <w:r w:rsidRPr="00FB0062">
        <w:t>not made available.</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C06961" w14:paraId="6D65A750" w14:textId="77777777" w:rsidTr="00C06961">
        <w:tc>
          <w:tcPr>
            <w:tcW w:w="9067" w:type="dxa"/>
            <w:shd w:val="clear" w:color="auto" w:fill="auto"/>
          </w:tcPr>
          <w:p w14:paraId="6D88A5F9" w14:textId="77777777" w:rsidR="00C06961" w:rsidRDefault="00C06961" w:rsidP="00C06961">
            <w:pPr>
              <w:pStyle w:val="ASDEFCONOption"/>
              <w:rPr>
                <w:rFonts w:eastAsia="Calibri"/>
              </w:rPr>
            </w:pPr>
            <w:r w:rsidRPr="00676623">
              <w:rPr>
                <w:rFonts w:eastAsia="Calibri"/>
              </w:rPr>
              <w:t xml:space="preserve">Option:  For when the Commonwealth will allow tenderers to propose </w:t>
            </w:r>
            <w:r>
              <w:rPr>
                <w:rFonts w:eastAsia="Calibri"/>
              </w:rPr>
              <w:t xml:space="preserve">additional </w:t>
            </w:r>
            <w:r w:rsidRPr="00676623">
              <w:rPr>
                <w:rFonts w:eastAsia="Calibri"/>
              </w:rPr>
              <w:t>GFS.</w:t>
            </w:r>
          </w:p>
          <w:p w14:paraId="2E5426EA" w14:textId="77777777" w:rsidR="00C06961" w:rsidRDefault="00C06961" w:rsidP="00C06961">
            <w:pPr>
              <w:pStyle w:val="NoteToTenderers-ASDEFCON"/>
            </w:pPr>
            <w:r w:rsidRPr="00676623">
              <w:rPr>
                <w:rFonts w:eastAsia="Calibri"/>
              </w:rPr>
              <w:t xml:space="preserve">Additional GFS may be proposed by tenderers for the purposes of any resultant </w:t>
            </w:r>
            <w:r>
              <w:rPr>
                <w:rFonts w:eastAsia="Calibri"/>
              </w:rPr>
              <w:t>C</w:t>
            </w:r>
            <w:r w:rsidRPr="00676623">
              <w:rPr>
                <w:rFonts w:eastAsia="Calibri"/>
              </w:rPr>
              <w:t>ontract.</w:t>
            </w:r>
          </w:p>
        </w:tc>
      </w:tr>
    </w:tbl>
    <w:p w14:paraId="0992DED4" w14:textId="77777777" w:rsidR="00806E09" w:rsidRDefault="00806E09" w:rsidP="00806E09">
      <w:pPr>
        <w:pStyle w:val="ASDEFCONOptionSpace"/>
      </w:pPr>
    </w:p>
    <w:p w14:paraId="6FD08CC3" w14:textId="77777777" w:rsidR="00C06961" w:rsidRPr="00FB0062" w:rsidRDefault="00C06961" w:rsidP="00C06961">
      <w:pPr>
        <w:pStyle w:val="ATTANNLV2-ASDEFCON"/>
      </w:pPr>
      <w:r w:rsidRPr="00FB0062">
        <w:t xml:space="preserve">Tenderers </w:t>
      </w:r>
      <w:r>
        <w:t>are to</w:t>
      </w:r>
      <w:r w:rsidRPr="00FB0062">
        <w:t xml:space="preserve"> </w:t>
      </w:r>
      <w:r>
        <w:t>summarise</w:t>
      </w:r>
      <w:r w:rsidRPr="00FB0062">
        <w:t xml:space="preserve"> the proposed use of </w:t>
      </w:r>
      <w:r>
        <w:rPr>
          <w:rFonts w:eastAsia="Calibri"/>
        </w:rPr>
        <w:t>Government Furnished Services</w:t>
      </w:r>
      <w:r w:rsidRPr="00FB0062">
        <w:t xml:space="preserve"> </w:t>
      </w:r>
      <w:r>
        <w:t>(</w:t>
      </w:r>
      <w:r w:rsidRPr="00FB0062">
        <w:t>GFS</w:t>
      </w:r>
      <w:r>
        <w:t xml:space="preserve">), </w:t>
      </w:r>
      <w:r w:rsidRPr="00FB0062">
        <w:t xml:space="preserve">any </w:t>
      </w:r>
      <w:r>
        <w:t xml:space="preserve">relevant </w:t>
      </w:r>
      <w:r w:rsidRPr="00FB0062">
        <w:t>assumptions (</w:t>
      </w:r>
      <w:proofErr w:type="spellStart"/>
      <w:r>
        <w:t>eg</w:t>
      </w:r>
      <w:proofErr w:type="spellEnd"/>
      <w:r>
        <w:t>,</w:t>
      </w:r>
      <w:r w:rsidRPr="00FB0062">
        <w:t xml:space="preserve"> cost, schedule)</w:t>
      </w:r>
      <w:r>
        <w:t>,</w:t>
      </w:r>
      <w:r w:rsidRPr="00FB0062">
        <w:t xml:space="preserve"> and</w:t>
      </w:r>
      <w:r>
        <w:t xml:space="preserve"> </w:t>
      </w:r>
      <w:r w:rsidRPr="00FB0062">
        <w:t xml:space="preserve">any other arrangements relevant to </w:t>
      </w:r>
      <w:r>
        <w:t>the tender</w:t>
      </w:r>
      <w:r w:rsidRPr="00FB0062">
        <w:t>.</w:t>
      </w:r>
    </w:p>
    <w:p w14:paraId="2EB519D7" w14:textId="77777777" w:rsidR="00C06961" w:rsidRPr="00FB0062" w:rsidRDefault="00C06961" w:rsidP="00C06961">
      <w:pPr>
        <w:pStyle w:val="ATTANNLV2-ASDEFCON"/>
      </w:pPr>
      <w:r w:rsidRPr="00FB0062">
        <w:t xml:space="preserve">Tenderers </w:t>
      </w:r>
      <w:r>
        <w:t>are to</w:t>
      </w:r>
      <w:r w:rsidRPr="00FB0062">
        <w:t xml:space="preserve"> state their compliance with the dates and time periods propos</w:t>
      </w:r>
      <w:r>
        <w:t>ed by the Commonwealth in</w:t>
      </w:r>
      <w:r w:rsidRPr="00FB0062">
        <w:t xml:space="preserve"> Attachment E to the draft </w:t>
      </w:r>
      <w:r>
        <w:t>Contract,</w:t>
      </w:r>
      <w:r w:rsidRPr="00FB0062">
        <w:t xml:space="preserve"> or provide an alternative proposal.</w:t>
      </w:r>
    </w:p>
    <w:p w14:paraId="10F9762A" w14:textId="77777777" w:rsidR="00F1222F" w:rsidRDefault="00F1222F" w:rsidP="004D6562">
      <w:pPr>
        <w:sectPr w:rsidR="00F1222F" w:rsidSect="00F1222F">
          <w:headerReference w:type="default" r:id="rId47"/>
          <w:footerReference w:type="default" r:id="rId48"/>
          <w:pgSz w:w="11907" w:h="16840" w:code="9"/>
          <w:pgMar w:top="1304" w:right="1417" w:bottom="907" w:left="1417" w:header="567" w:footer="567" w:gutter="0"/>
          <w:cols w:space="720"/>
          <w:docGrid w:linePitch="272"/>
        </w:sectPr>
      </w:pPr>
    </w:p>
    <w:p w14:paraId="15C6C317" w14:textId="77777777" w:rsidR="00F1222F" w:rsidRDefault="00F1222F" w:rsidP="00F1222F">
      <w:pPr>
        <w:pStyle w:val="ASDEFCONTitle"/>
      </w:pPr>
      <w:bookmarkStart w:id="139" w:name="Annex_F"/>
      <w:bookmarkEnd w:id="139"/>
      <w:r w:rsidRPr="00616E66">
        <w:lastRenderedPageBreak/>
        <w:t>MATERIEL SYSTEM SOLUTION (CORE)</w:t>
      </w:r>
    </w:p>
    <w:p w14:paraId="05371603" w14:textId="2221149F" w:rsidR="00F1222F" w:rsidRPr="003D4C55" w:rsidRDefault="00F1222F" w:rsidP="00F1222F">
      <w:pPr>
        <w:pStyle w:val="NoteToTenderers-ASDEFCON"/>
      </w:pPr>
      <w:r>
        <w:t xml:space="preserve">Note to tenderers:  </w:t>
      </w:r>
      <w:r w:rsidR="00436D85">
        <w:t>If</w:t>
      </w:r>
      <w:r w:rsidR="00436D85" w:rsidRPr="007A2C17">
        <w:t xml:space="preserve"> </w:t>
      </w:r>
      <w:r w:rsidRPr="003D4C55">
        <w:t xml:space="preserve">the […Description of Requirement or FPS…] at Annex A to the draft SOW, </w:t>
      </w:r>
      <w:r w:rsidR="00436D85">
        <w:t>specifies</w:t>
      </w:r>
      <w:r w:rsidR="00436D85" w:rsidRPr="00933C78">
        <w:t xml:space="preserve"> a standard (approved by a recognised body)</w:t>
      </w:r>
      <w:r w:rsidR="00436D85">
        <w:t xml:space="preserve">, </w:t>
      </w:r>
      <w:r w:rsidRPr="003D4C55">
        <w:t>tenderers are to show, in their tender responses, their ability to meet that standard.</w:t>
      </w:r>
    </w:p>
    <w:p w14:paraId="2D541D99" w14:textId="77777777" w:rsidR="00F1222F" w:rsidRPr="003D4C55" w:rsidRDefault="00F1222F" w:rsidP="00D90181">
      <w:pPr>
        <w:pStyle w:val="ATTANNLV1-ASDEFCON"/>
        <w:numPr>
          <w:ilvl w:val="0"/>
          <w:numId w:val="74"/>
        </w:numPr>
      </w:pPr>
      <w:bookmarkStart w:id="140" w:name="_Toc66526518"/>
      <w:bookmarkStart w:id="141" w:name="_Toc99884534"/>
      <w:bookmarkStart w:id="142" w:name="_Ref521484739"/>
      <w:bookmarkStart w:id="143" w:name="_Ref527625578"/>
      <w:bookmarkStart w:id="144" w:name="_Ref527716971"/>
      <w:r w:rsidRPr="003D4C55">
        <w:t>MISSION SYSTEM (core)</w:t>
      </w:r>
      <w:bookmarkEnd w:id="140"/>
      <w:bookmarkEnd w:id="141"/>
      <w:bookmarkEnd w:id="142"/>
      <w:bookmarkEnd w:id="143"/>
      <w:bookmarkEnd w:id="144"/>
    </w:p>
    <w:p w14:paraId="0F004C61" w14:textId="77777777" w:rsidR="00F1222F" w:rsidRPr="00616E66" w:rsidRDefault="00F1222F" w:rsidP="00F1222F">
      <w:pPr>
        <w:pStyle w:val="ATTANNReferencetoCOC"/>
      </w:pPr>
      <w:r w:rsidRPr="003D4C55">
        <w:t xml:space="preserve">Draft SOW Annex </w:t>
      </w:r>
      <w:proofErr w:type="gramStart"/>
      <w:r w:rsidRPr="003D4C55">
        <w:t>A</w:t>
      </w:r>
      <w:proofErr w:type="gramEnd"/>
      <w:r w:rsidRPr="003D4C55">
        <w:t xml:space="preserve"> (Description of Requirement)</w:t>
      </w:r>
    </w:p>
    <w:p w14:paraId="45EFDDB3" w14:textId="77777777" w:rsidR="005209BB" w:rsidRDefault="005209BB" w:rsidP="005209BB">
      <w:pPr>
        <w:pStyle w:val="ATTANNLV2-ASDEFCON"/>
      </w:pPr>
      <w:bookmarkStart w:id="145" w:name="_Ref165980155"/>
      <w:r w:rsidRPr="00364121">
        <w:t xml:space="preserve">Tenderers are to provide a </w:t>
      </w:r>
      <w:r>
        <w:t>compliance</w:t>
      </w:r>
      <w:r w:rsidRPr="00364121">
        <w:t xml:space="preserve"> matrix</w:t>
      </w:r>
      <w:r>
        <w:t xml:space="preserve"> that:</w:t>
      </w:r>
      <w:bookmarkEnd w:id="145"/>
    </w:p>
    <w:p w14:paraId="1E18F62B" w14:textId="77777777" w:rsidR="005209BB" w:rsidRDefault="005209BB" w:rsidP="005209BB">
      <w:pPr>
        <w:pStyle w:val="ATTANNLV3-ASDEFCON"/>
      </w:pPr>
      <w:r>
        <w:t>lists each of</w:t>
      </w:r>
      <w:r w:rsidRPr="00364121">
        <w:t xml:space="preserve"> the requirements specified in Annex A</w:t>
      </w:r>
      <w:r>
        <w:t xml:space="preserve"> to the draft SOW;</w:t>
      </w:r>
    </w:p>
    <w:p w14:paraId="3EA896CE" w14:textId="77777777" w:rsidR="005209BB" w:rsidRDefault="005209BB" w:rsidP="005209BB">
      <w:pPr>
        <w:pStyle w:val="ATTANNLV3-ASDEFCON"/>
      </w:pPr>
      <w:r>
        <w:t>identifies</w:t>
      </w:r>
      <w:r w:rsidRPr="00364121">
        <w:t xml:space="preserve"> the </w:t>
      </w:r>
      <w:r>
        <w:t xml:space="preserve">extent to which the </w:t>
      </w:r>
      <w:r w:rsidRPr="00364121">
        <w:t>proposed</w:t>
      </w:r>
      <w:r>
        <w:t xml:space="preserve"> technical</w:t>
      </w:r>
      <w:r w:rsidRPr="00364121">
        <w:t xml:space="preserve"> solution </w:t>
      </w:r>
      <w:r>
        <w:t xml:space="preserve">(comprising the </w:t>
      </w:r>
      <w:r w:rsidRPr="00364121">
        <w:t xml:space="preserve">Mission System and </w:t>
      </w:r>
      <w:r>
        <w:t xml:space="preserve">the </w:t>
      </w:r>
      <w:r w:rsidRPr="00364121">
        <w:t>Support System</w:t>
      </w:r>
      <w:r>
        <w:t>)</w:t>
      </w:r>
      <w:r w:rsidRPr="00364121">
        <w:t xml:space="preserve"> </w:t>
      </w:r>
      <w:r>
        <w:t xml:space="preserve">complies with each requirement, </w:t>
      </w:r>
      <w:r w:rsidRPr="00364121">
        <w:t xml:space="preserve">considering the </w:t>
      </w:r>
      <w:r>
        <w:t xml:space="preserve">assigned </w:t>
      </w:r>
      <w:r w:rsidRPr="00364121">
        <w:t>criticality ratings (</w:t>
      </w:r>
      <w:proofErr w:type="spellStart"/>
      <w:r w:rsidRPr="00364121">
        <w:t>eg</w:t>
      </w:r>
      <w:proofErr w:type="spellEnd"/>
      <w:r w:rsidRPr="00364121">
        <w:t xml:space="preserve">, ‘Essential’ </w:t>
      </w:r>
      <w:r>
        <w:t xml:space="preserve">and ‘Highly Desirable’ ratings, </w:t>
      </w:r>
      <w:proofErr w:type="spellStart"/>
      <w:r>
        <w:t>etc</w:t>
      </w:r>
      <w:proofErr w:type="spellEnd"/>
      <w:r w:rsidRPr="00364121">
        <w:t>)</w:t>
      </w:r>
      <w:r>
        <w:t>; and</w:t>
      </w:r>
    </w:p>
    <w:p w14:paraId="64AE25BD" w14:textId="77777777" w:rsidR="005209BB" w:rsidRPr="00933C78" w:rsidRDefault="005209BB" w:rsidP="005209BB">
      <w:pPr>
        <w:pStyle w:val="ATTANNLV3-ASDEFCON"/>
      </w:pPr>
      <w:proofErr w:type="gramStart"/>
      <w:r w:rsidRPr="00364121">
        <w:t>cross-refer</w:t>
      </w:r>
      <w:r>
        <w:t>s</w:t>
      </w:r>
      <w:proofErr w:type="gramEnd"/>
      <w:r w:rsidRPr="00364121">
        <w:t xml:space="preserve"> </w:t>
      </w:r>
      <w:r>
        <w:t xml:space="preserve">to </w:t>
      </w:r>
      <w:r w:rsidRPr="00364121">
        <w:t>the tenderer’s responses to this annex</w:t>
      </w:r>
      <w:r>
        <w:t>, in order to identify the systems, components and functions that illustrate how the requirement would be achieved.</w:t>
      </w:r>
    </w:p>
    <w:p w14:paraId="197ED7E4" w14:textId="3063DE11" w:rsidR="00F1222F" w:rsidRPr="00933C78" w:rsidRDefault="00F1222F" w:rsidP="00F1222F">
      <w:pPr>
        <w:pStyle w:val="NoteToDrafters-ASDEFCON"/>
      </w:pPr>
      <w:r w:rsidRPr="00616E66">
        <w:t xml:space="preserve">Note to drafters:  </w:t>
      </w:r>
      <w:r w:rsidRPr="00933C78">
        <w:t xml:space="preserve">This section may be </w:t>
      </w:r>
      <w:r w:rsidR="005209BB">
        <w:t>tailored to suit</w:t>
      </w:r>
      <w:r w:rsidRPr="00933C78">
        <w:t xml:space="preserve"> the required Materiel System</w:t>
      </w:r>
      <w:r>
        <w:t xml:space="preserve"> </w:t>
      </w:r>
      <w:r w:rsidRPr="00933C78">
        <w:t xml:space="preserve">and </w:t>
      </w:r>
      <w:r w:rsidR="005209BB">
        <w:t xml:space="preserve">to </w:t>
      </w:r>
      <w:r w:rsidRPr="00933C78">
        <w:t>request additional</w:t>
      </w:r>
      <w:r w:rsidR="00FE3B26">
        <w:t xml:space="preserve"> </w:t>
      </w:r>
      <w:r w:rsidRPr="00933C78">
        <w:t xml:space="preserve">information </w:t>
      </w:r>
      <w:r>
        <w:t>necessary</w:t>
      </w:r>
      <w:r w:rsidRPr="00933C78">
        <w:t xml:space="preserve"> for </w:t>
      </w:r>
      <w:r>
        <w:t xml:space="preserve">tender </w:t>
      </w:r>
      <w:r w:rsidRPr="00933C78">
        <w:t>evaluation purposes, such as:</w:t>
      </w:r>
    </w:p>
    <w:p w14:paraId="322D1793" w14:textId="65EBF07F" w:rsidR="00F1222F" w:rsidRPr="00933C78" w:rsidRDefault="00F1222F" w:rsidP="00545C4B">
      <w:pPr>
        <w:pStyle w:val="NoteToDraftersList-ASDEFCON"/>
      </w:pPr>
      <w:r w:rsidRPr="00933C78">
        <w:t xml:space="preserve">a description of how key system functionality </w:t>
      </w:r>
      <w:r>
        <w:t>will be</w:t>
      </w:r>
      <w:r w:rsidRPr="00933C78">
        <w:t xml:space="preserve"> met; and</w:t>
      </w:r>
    </w:p>
    <w:p w14:paraId="06EE42C4" w14:textId="47CCB0CF" w:rsidR="00F1222F" w:rsidRDefault="00F1222F" w:rsidP="00F1222F">
      <w:pPr>
        <w:pStyle w:val="NoteToDraftersList-ASDEFCON"/>
      </w:pPr>
      <w:proofErr w:type="gramStart"/>
      <w:r w:rsidRPr="00933C78">
        <w:t>areas</w:t>
      </w:r>
      <w:proofErr w:type="gramEnd"/>
      <w:r w:rsidRPr="00933C78">
        <w:t xml:space="preserve"> of </w:t>
      </w:r>
      <w:r w:rsidR="005209BB">
        <w:t>risk</w:t>
      </w:r>
      <w:r w:rsidRPr="00933C78">
        <w:t xml:space="preserve"> that require </w:t>
      </w:r>
      <w:r>
        <w:t>specific</w:t>
      </w:r>
      <w:r w:rsidRPr="00933C78">
        <w:t xml:space="preserve"> information (</w:t>
      </w:r>
      <w:proofErr w:type="spellStart"/>
      <w:r w:rsidRPr="00933C78">
        <w:t>eg</w:t>
      </w:r>
      <w:proofErr w:type="spellEnd"/>
      <w:r w:rsidRPr="00933C78">
        <w:t xml:space="preserve">, </w:t>
      </w:r>
      <w:r w:rsidR="005209BB">
        <w:t>for</w:t>
      </w:r>
      <w:r w:rsidRPr="00933C78">
        <w:t xml:space="preserve"> a particular external interface).</w:t>
      </w:r>
    </w:p>
    <w:p w14:paraId="5332887F" w14:textId="04BDB01E" w:rsidR="00523532" w:rsidRDefault="00523532" w:rsidP="00A628CF">
      <w:pPr>
        <w:pStyle w:val="NoteToDrafters-ASDEFCON"/>
      </w:pPr>
      <w:r>
        <w:t>Update references to the DOR Part B or OCD, as applicable.</w:t>
      </w:r>
    </w:p>
    <w:p w14:paraId="45EE1A74" w14:textId="77777777" w:rsidR="00F1222F" w:rsidRDefault="00F1222F" w:rsidP="00F1222F">
      <w:pPr>
        <w:pStyle w:val="ATTANNLV2-ASDEFCON"/>
      </w:pPr>
      <w:bookmarkStart w:id="146" w:name="_Ref6234134"/>
      <w:bookmarkStart w:id="147" w:name="_Ref504545850"/>
      <w:r w:rsidRPr="00616E66">
        <w:t>Tenderers are to descri</w:t>
      </w:r>
      <w:r>
        <w:t>be</w:t>
      </w:r>
      <w:r w:rsidRPr="00616E66">
        <w:t xml:space="preserve"> their proposed Mission System solution</w:t>
      </w:r>
      <w:r>
        <w:t>, including:</w:t>
      </w:r>
      <w:bookmarkEnd w:id="146"/>
    </w:p>
    <w:p w14:paraId="5A79A06B" w14:textId="77777777" w:rsidR="00F1222F" w:rsidRDefault="00F1222F" w:rsidP="00F1222F">
      <w:pPr>
        <w:pStyle w:val="ATTANNLV3-ASDEFCON"/>
      </w:pPr>
      <w:r>
        <w:t>the key features that enable the Mission System solution to</w:t>
      </w:r>
      <w:r w:rsidRPr="00616E66">
        <w:t xml:space="preserve"> satisfy the operational and support</w:t>
      </w:r>
      <w:r>
        <w:t xml:space="preserve">-related requirements and </w:t>
      </w:r>
      <w:r w:rsidRPr="00616E66">
        <w:t xml:space="preserve">the operational and </w:t>
      </w:r>
      <w:r w:rsidRPr="003D4C55">
        <w:t>support concepts defined in the […’Description of Requirements (DOR)’ OR ‘FPS’ …] at Annex A to the draft SOW</w:t>
      </w:r>
      <w:r>
        <w:t>,</w:t>
      </w:r>
      <w:r w:rsidRPr="009A0670">
        <w:t xml:space="preserve"> </w:t>
      </w:r>
      <w:r w:rsidRPr="00616E66">
        <w:t>including operations under peak-load conditions</w:t>
      </w:r>
      <w:r>
        <w:t>;</w:t>
      </w:r>
      <w:bookmarkEnd w:id="147"/>
    </w:p>
    <w:p w14:paraId="070BFF44" w14:textId="77777777" w:rsidR="00F1222F" w:rsidRPr="00616E66" w:rsidRDefault="00F1222F" w:rsidP="00F1222F">
      <w:pPr>
        <w:pStyle w:val="ATTANNLV3-ASDEFCON"/>
      </w:pPr>
      <w:r w:rsidRPr="00616E66">
        <w:t>a description of the key design drivers and key design decisions;</w:t>
      </w:r>
    </w:p>
    <w:p w14:paraId="7FA575D2" w14:textId="4E81B08F" w:rsidR="003A4D99" w:rsidRPr="00933C78" w:rsidRDefault="003A4D99" w:rsidP="003A4D99">
      <w:pPr>
        <w:pStyle w:val="NoteToTenderers-ASDEFCON"/>
      </w:pPr>
      <w:bookmarkStart w:id="148" w:name="_Ref521056741"/>
      <w:r>
        <w:t xml:space="preserve">Note to tenderers:  Mission Systems are indentured at level 2 of a Contract Work Breakdown Structure (CWBS) prepared to accord with </w:t>
      </w:r>
      <w:proofErr w:type="gramStart"/>
      <w:r>
        <w:t>DEF(</w:t>
      </w:r>
      <w:proofErr w:type="gramEnd"/>
      <w:r>
        <w:t>AUST)5664A (</w:t>
      </w:r>
      <w:proofErr w:type="spellStart"/>
      <w:r>
        <w:t>ie</w:t>
      </w:r>
      <w:proofErr w:type="spellEnd"/>
      <w:r>
        <w:t>, a PBS forms part of the CWBS).</w:t>
      </w:r>
    </w:p>
    <w:p w14:paraId="6A8B43F8" w14:textId="5C47041C" w:rsidR="003A4D99" w:rsidRDefault="00F1222F" w:rsidP="00F1222F">
      <w:pPr>
        <w:pStyle w:val="ATTANNLV3-ASDEFCON"/>
      </w:pPr>
      <w:r w:rsidRPr="00616E66">
        <w:t xml:space="preserve">the product breakdown structure </w:t>
      </w:r>
      <w:r>
        <w:t xml:space="preserve">(PBS) identifying </w:t>
      </w:r>
      <w:bookmarkEnd w:id="148"/>
      <w:r w:rsidRPr="00616E66">
        <w:t xml:space="preserve">system products, including hardware and </w:t>
      </w:r>
      <w:r>
        <w:t>S</w:t>
      </w:r>
      <w:r w:rsidRPr="00616E66">
        <w:t xml:space="preserve">oftware down to </w:t>
      </w:r>
      <w:r>
        <w:t>Configuration Item (</w:t>
      </w:r>
      <w:r w:rsidRPr="00616E66">
        <w:t>CI</w:t>
      </w:r>
      <w:r>
        <w:t>)</w:t>
      </w:r>
      <w:r w:rsidRPr="00616E66">
        <w:t xml:space="preserve"> level</w:t>
      </w:r>
      <w:r>
        <w:t xml:space="preserve"> (</w:t>
      </w:r>
      <w:proofErr w:type="spellStart"/>
      <w:r>
        <w:t>ie</w:t>
      </w:r>
      <w:proofErr w:type="spellEnd"/>
      <w:r>
        <w:t>, ‘</w:t>
      </w:r>
      <w:r w:rsidRPr="00865387">
        <w:rPr>
          <w:b/>
          <w:i/>
        </w:rPr>
        <w:t>system component</w:t>
      </w:r>
      <w:r w:rsidR="0019364D">
        <w:rPr>
          <w:b/>
          <w:i/>
        </w:rPr>
        <w:t>s</w:t>
      </w:r>
      <w:r w:rsidRPr="00956D59">
        <w:t>’</w:t>
      </w:r>
      <w:r>
        <w:t>)</w:t>
      </w:r>
      <w:r w:rsidR="003A4D99">
        <w:t>, where:</w:t>
      </w:r>
    </w:p>
    <w:p w14:paraId="724C97BC" w14:textId="0DA5C7A4" w:rsidR="00F1222F" w:rsidRDefault="003A4D99" w:rsidP="003A4D99">
      <w:pPr>
        <w:pStyle w:val="ATTANNLV4-ASDEFCON"/>
      </w:pPr>
      <w:bookmarkStart w:id="149" w:name="_Ref182556591"/>
      <w:r>
        <w:t>Mission Systems are identified at level 1 of the PBS (</w:t>
      </w:r>
      <w:proofErr w:type="spellStart"/>
      <w:r>
        <w:t>ie</w:t>
      </w:r>
      <w:proofErr w:type="spellEnd"/>
      <w:r>
        <w:t>, level 2 of the CWBS)</w:t>
      </w:r>
      <w:r w:rsidR="00F1222F" w:rsidRPr="00616E66">
        <w:t>;</w:t>
      </w:r>
      <w:bookmarkEnd w:id="149"/>
    </w:p>
    <w:p w14:paraId="2BE8931B" w14:textId="606082F4" w:rsidR="00703087" w:rsidRDefault="00703087" w:rsidP="003A4D99">
      <w:pPr>
        <w:pStyle w:val="ATTANNLV4-ASDEFCON"/>
      </w:pPr>
      <w:bookmarkStart w:id="150" w:name="_Ref182556592"/>
      <w:r>
        <w:t xml:space="preserve">hardware </w:t>
      </w:r>
      <w:r w:rsidR="0019364D">
        <w:t>component</w:t>
      </w:r>
      <w:r>
        <w:t xml:space="preserve">s are identified </w:t>
      </w:r>
      <w:r w:rsidR="00B74824">
        <w:t>in</w:t>
      </w:r>
      <w:r>
        <w:t xml:space="preserve"> sufficient </w:t>
      </w:r>
      <w:r w:rsidR="00B74824">
        <w:t xml:space="preserve">detail </w:t>
      </w:r>
      <w:r>
        <w:t xml:space="preserve">to </w:t>
      </w:r>
      <w:r w:rsidR="001A0742">
        <w:t>present</w:t>
      </w:r>
      <w:r w:rsidR="000A5294">
        <w:t xml:space="preserve"> </w:t>
      </w:r>
      <w:r>
        <w:t xml:space="preserve">the system architecture </w:t>
      </w:r>
      <w:r w:rsidR="00B70029">
        <w:t>(</w:t>
      </w:r>
      <w:proofErr w:type="spellStart"/>
      <w:r w:rsidR="00B70029">
        <w:t>eg</w:t>
      </w:r>
      <w:proofErr w:type="spellEnd"/>
      <w:r w:rsidR="00B70029">
        <w:t xml:space="preserve">, </w:t>
      </w:r>
      <w:r w:rsidR="00710A87">
        <w:t xml:space="preserve">PBS </w:t>
      </w:r>
      <w:r w:rsidR="00B70029">
        <w:t xml:space="preserve">levels 3 or 4) </w:t>
      </w:r>
      <w:r>
        <w:t>and</w:t>
      </w:r>
      <w:r w:rsidR="0019364D">
        <w:t>, where applicable,</w:t>
      </w:r>
      <w:r>
        <w:t xml:space="preserve"> </w:t>
      </w:r>
      <w:r w:rsidR="00294A63">
        <w:t xml:space="preserve">to </w:t>
      </w:r>
      <w:r w:rsidR="000A5294">
        <w:t>identify</w:t>
      </w:r>
      <w:r w:rsidR="00294A63">
        <w:t xml:space="preserve"> th</w:t>
      </w:r>
      <w:r>
        <w:t xml:space="preserve">e </w:t>
      </w:r>
      <w:r w:rsidR="00294A63">
        <w:t xml:space="preserve">scope of further </w:t>
      </w:r>
      <w:r w:rsidR="001A0742">
        <w:t>development</w:t>
      </w:r>
      <w:r w:rsidR="00B70029">
        <w:t xml:space="preserve"> </w:t>
      </w:r>
      <w:r w:rsidR="0019364D">
        <w:t xml:space="preserve">required </w:t>
      </w:r>
      <w:r w:rsidR="00294A63">
        <w:t xml:space="preserve">when responding to </w:t>
      </w:r>
      <w:r w:rsidR="00B70029">
        <w:t xml:space="preserve">clause </w:t>
      </w:r>
      <w:r w:rsidR="00B70029">
        <w:fldChar w:fldCharType="begin"/>
      </w:r>
      <w:r w:rsidR="00B70029">
        <w:instrText xml:space="preserve"> REF _Ref182556404 \w \h </w:instrText>
      </w:r>
      <w:r w:rsidR="00B70029">
        <w:fldChar w:fldCharType="separate"/>
      </w:r>
      <w:r w:rsidR="0057536D">
        <w:t>1.2e</w:t>
      </w:r>
      <w:r w:rsidR="00B70029">
        <w:fldChar w:fldCharType="end"/>
      </w:r>
      <w:r w:rsidR="00B74824">
        <w:t>;</w:t>
      </w:r>
      <w:bookmarkEnd w:id="150"/>
    </w:p>
    <w:p w14:paraId="6694DB1A" w14:textId="515B95D7" w:rsidR="00B74824" w:rsidRDefault="00B74824" w:rsidP="003A4D99">
      <w:pPr>
        <w:pStyle w:val="ATTANNLV4-ASDEFCON"/>
      </w:pPr>
      <w:r>
        <w:t xml:space="preserve">Software components are identified at an equivalent level </w:t>
      </w:r>
      <w:r w:rsidR="008B586A">
        <w:t xml:space="preserve">as the hardware </w:t>
      </w:r>
      <w:r>
        <w:t>(</w:t>
      </w:r>
      <w:proofErr w:type="spellStart"/>
      <w:r>
        <w:t>ie</w:t>
      </w:r>
      <w:proofErr w:type="spellEnd"/>
      <w:r>
        <w:t>, Software resident on hardware</w:t>
      </w:r>
      <w:r w:rsidR="00E037EF" w:rsidRPr="00E037EF">
        <w:t xml:space="preserve"> </w:t>
      </w:r>
      <w:r w:rsidR="00E037EF">
        <w:t xml:space="preserve">components identified for </w:t>
      </w:r>
      <w:r w:rsidR="00E037EF">
        <w:fldChar w:fldCharType="begin"/>
      </w:r>
      <w:r w:rsidR="00E037EF">
        <w:instrText xml:space="preserve"> REF _Ref182556591 \r \h </w:instrText>
      </w:r>
      <w:r w:rsidR="00E037EF">
        <w:fldChar w:fldCharType="separate"/>
      </w:r>
      <w:r w:rsidR="00E037EF">
        <w:t>(</w:t>
      </w:r>
      <w:proofErr w:type="spellStart"/>
      <w:r w:rsidR="00E037EF">
        <w:t>i</w:t>
      </w:r>
      <w:proofErr w:type="spellEnd"/>
      <w:r w:rsidR="00E037EF">
        <w:t>)</w:t>
      </w:r>
      <w:r w:rsidR="00E037EF">
        <w:fldChar w:fldCharType="end"/>
      </w:r>
      <w:r w:rsidR="00E037EF">
        <w:t xml:space="preserve"> and </w:t>
      </w:r>
      <w:r w:rsidR="00E037EF">
        <w:fldChar w:fldCharType="begin"/>
      </w:r>
      <w:r w:rsidR="00E037EF">
        <w:instrText xml:space="preserve"> REF _Ref182556592 \r \h </w:instrText>
      </w:r>
      <w:r w:rsidR="00E037EF">
        <w:fldChar w:fldCharType="separate"/>
      </w:r>
      <w:r w:rsidR="00E037EF">
        <w:t>(ii)</w:t>
      </w:r>
      <w:r w:rsidR="00E037EF">
        <w:fldChar w:fldCharType="end"/>
      </w:r>
      <w:r>
        <w:t>); and</w:t>
      </w:r>
    </w:p>
    <w:p w14:paraId="0865CE2D" w14:textId="68B7BC78" w:rsidR="00B74824" w:rsidRDefault="00B70029" w:rsidP="003A4D99">
      <w:pPr>
        <w:pStyle w:val="ATTANNLV4-ASDEFCON"/>
      </w:pPr>
      <w:r>
        <w:t>i</w:t>
      </w:r>
      <w:r w:rsidR="001A0742">
        <w:t xml:space="preserve">f </w:t>
      </w:r>
      <w:r w:rsidR="00E037EF">
        <w:t>the solution</w:t>
      </w:r>
      <w:r w:rsidR="001A0742">
        <w:t xml:space="preserve"> </w:t>
      </w:r>
      <w:r w:rsidR="00E037EF">
        <w:t>includes</w:t>
      </w:r>
      <w:r w:rsidR="001A0742">
        <w:t xml:space="preserve"> variants of </w:t>
      </w:r>
      <w:r w:rsidR="00E037EF">
        <w:t>a</w:t>
      </w:r>
      <w:r w:rsidR="001A0742">
        <w:t xml:space="preserve"> Mission System</w:t>
      </w:r>
      <w:r>
        <w:t xml:space="preserve">, the subsystems and CIs </w:t>
      </w:r>
      <w:r w:rsidR="00E037EF">
        <w:t xml:space="preserve">that are different between the variants </w:t>
      </w:r>
      <w:r>
        <w:t>are identified,</w:t>
      </w:r>
    </w:p>
    <w:p w14:paraId="6BC64399" w14:textId="28E72BFE" w:rsidR="0057536D" w:rsidRPr="00616E66" w:rsidRDefault="0057536D" w:rsidP="0057536D">
      <w:pPr>
        <w:pStyle w:val="ATTANNLV3-ASDEFCON"/>
      </w:pPr>
      <w:r>
        <w:t>a description of the human-system interfaces and key human system integration considerations to be addressed;</w:t>
      </w:r>
    </w:p>
    <w:p w14:paraId="7F6604CC" w14:textId="218ECC8B" w:rsidR="00F1222F" w:rsidRDefault="00F1222F" w:rsidP="00F1222F">
      <w:pPr>
        <w:pStyle w:val="ATTANNLV3-ASDEFCON"/>
      </w:pPr>
      <w:bookmarkStart w:id="151" w:name="_Ref182556404"/>
      <w:r w:rsidRPr="00616E66">
        <w:t xml:space="preserve">the maturity of the design </w:t>
      </w:r>
      <w:r w:rsidRPr="00933C78">
        <w:t xml:space="preserve">for each </w:t>
      </w:r>
      <w:r w:rsidRPr="006B119E">
        <w:rPr>
          <w:b/>
        </w:rPr>
        <w:t>system component</w:t>
      </w:r>
      <w:r w:rsidRPr="00933C78">
        <w:t xml:space="preserve"> </w:t>
      </w:r>
      <w:r w:rsidR="00283E60" w:rsidRPr="004D4BBC">
        <w:t xml:space="preserve">(including hardware, Software, </w:t>
      </w:r>
      <w:r w:rsidR="00283E60">
        <w:t xml:space="preserve">internal </w:t>
      </w:r>
      <w:r w:rsidRPr="00616E66">
        <w:t>and external interfaces</w:t>
      </w:r>
      <w:bookmarkStart w:id="152" w:name="_Ref469907762"/>
      <w:bookmarkStart w:id="153" w:name="_Ref521057073"/>
      <w:r w:rsidR="00283E60">
        <w:t>)</w:t>
      </w:r>
      <w:r w:rsidRPr="00933C78">
        <w:t>, in accordance with the following table:</w:t>
      </w:r>
      <w:bookmarkEnd w:id="151"/>
      <w:bookmarkEnd w:id="152"/>
      <w:bookmarkEnd w:id="153"/>
    </w:p>
    <w:tbl>
      <w:tblPr>
        <w:tblW w:w="0" w:type="auto"/>
        <w:jc w:val="right"/>
        <w:tblLayout w:type="fixed"/>
        <w:tblCellMar>
          <w:left w:w="0" w:type="dxa"/>
          <w:right w:w="0" w:type="dxa"/>
        </w:tblCellMar>
        <w:tblLook w:val="0000" w:firstRow="0" w:lastRow="0" w:firstColumn="0" w:lastColumn="0" w:noHBand="0" w:noVBand="0"/>
      </w:tblPr>
      <w:tblGrid>
        <w:gridCol w:w="7665"/>
        <w:gridCol w:w="680"/>
      </w:tblGrid>
      <w:tr w:rsidR="00F1222F" w:rsidRPr="00933C78" w14:paraId="30DEA572" w14:textId="77777777" w:rsidTr="005C79CD">
        <w:trPr>
          <w:tblHeader/>
          <w:jc w:val="right"/>
        </w:trPr>
        <w:tc>
          <w:tcPr>
            <w:tcW w:w="7665" w:type="dxa"/>
            <w:tcBorders>
              <w:top w:val="single" w:sz="8" w:space="0" w:color="auto"/>
              <w:left w:val="single" w:sz="8" w:space="0" w:color="auto"/>
              <w:bottom w:val="single" w:sz="8" w:space="0" w:color="auto"/>
              <w:right w:val="single" w:sz="8" w:space="0" w:color="auto"/>
            </w:tcBorders>
            <w:shd w:val="clear" w:color="auto" w:fill="E6E6E6"/>
            <w:tcMar>
              <w:top w:w="0" w:type="dxa"/>
              <w:left w:w="57" w:type="dxa"/>
              <w:bottom w:w="0" w:type="dxa"/>
              <w:right w:w="57" w:type="dxa"/>
            </w:tcMar>
          </w:tcPr>
          <w:p w14:paraId="2F156390" w14:textId="77777777" w:rsidR="00F1222F" w:rsidRPr="00933C78" w:rsidRDefault="00F1222F" w:rsidP="00545C4B">
            <w:pPr>
              <w:pStyle w:val="Table10ptHeading-ASDEFCON"/>
            </w:pPr>
            <w:r w:rsidRPr="00933C78">
              <w:t>Maturity Classification</w:t>
            </w:r>
          </w:p>
        </w:tc>
        <w:tc>
          <w:tcPr>
            <w:tcW w:w="680" w:type="dxa"/>
            <w:tcBorders>
              <w:top w:val="single" w:sz="8" w:space="0" w:color="auto"/>
              <w:left w:val="nil"/>
              <w:bottom w:val="single" w:sz="8" w:space="0" w:color="auto"/>
              <w:right w:val="single" w:sz="8" w:space="0" w:color="auto"/>
            </w:tcBorders>
            <w:shd w:val="clear" w:color="auto" w:fill="E6E6E6"/>
            <w:tcMar>
              <w:top w:w="0" w:type="dxa"/>
              <w:left w:w="57" w:type="dxa"/>
              <w:bottom w:w="0" w:type="dxa"/>
              <w:right w:w="57" w:type="dxa"/>
            </w:tcMar>
          </w:tcPr>
          <w:p w14:paraId="62995F01" w14:textId="77777777" w:rsidR="00F1222F" w:rsidRPr="00933C78" w:rsidRDefault="00F1222F" w:rsidP="00545C4B">
            <w:pPr>
              <w:pStyle w:val="Table10ptHeading-ASDEFCON"/>
            </w:pPr>
            <w:r w:rsidRPr="00933C78">
              <w:t>Index</w:t>
            </w:r>
          </w:p>
        </w:tc>
      </w:tr>
      <w:tr w:rsidR="00F1222F" w:rsidRPr="00933C78" w14:paraId="181D9848" w14:textId="77777777" w:rsidTr="005C79CD">
        <w:trPr>
          <w:jc w:val="right"/>
        </w:trPr>
        <w:tc>
          <w:tcPr>
            <w:tcW w:w="7665" w:type="dxa"/>
            <w:tcBorders>
              <w:top w:val="nil"/>
              <w:left w:val="single" w:sz="8" w:space="0" w:color="auto"/>
              <w:bottom w:val="single" w:sz="8" w:space="0" w:color="auto"/>
              <w:right w:val="single" w:sz="8" w:space="0" w:color="auto"/>
            </w:tcBorders>
            <w:tcMar>
              <w:top w:w="0" w:type="dxa"/>
              <w:left w:w="57" w:type="dxa"/>
              <w:bottom w:w="0" w:type="dxa"/>
              <w:right w:w="57" w:type="dxa"/>
            </w:tcMar>
          </w:tcPr>
          <w:p w14:paraId="687DD875" w14:textId="6A4462D1" w:rsidR="00F1222F" w:rsidRPr="00933C78" w:rsidRDefault="00F1222F" w:rsidP="00283E60">
            <w:pPr>
              <w:pStyle w:val="Table10ptText-ASDEFCON"/>
            </w:pPr>
            <w:r w:rsidRPr="00933C78">
              <w:rPr>
                <w:b/>
              </w:rPr>
              <w:t>Innovative Development.</w:t>
            </w:r>
            <w:r w:rsidRPr="00933C78">
              <w:t xml:space="preserve">  The system component is indicative of the configuration required for the Supplies, is in the early / conceptual stage of development, and features new technologies or processes, or a significant technological advancement.</w:t>
            </w:r>
          </w:p>
        </w:tc>
        <w:tc>
          <w:tcPr>
            <w:tcW w:w="680" w:type="dxa"/>
            <w:tcBorders>
              <w:top w:val="nil"/>
              <w:left w:val="nil"/>
              <w:bottom w:val="single" w:sz="8" w:space="0" w:color="auto"/>
              <w:right w:val="single" w:sz="8" w:space="0" w:color="auto"/>
            </w:tcBorders>
            <w:tcMar>
              <w:top w:w="0" w:type="dxa"/>
              <w:left w:w="57" w:type="dxa"/>
              <w:bottom w:w="0" w:type="dxa"/>
              <w:right w:w="57" w:type="dxa"/>
            </w:tcMar>
          </w:tcPr>
          <w:p w14:paraId="3EE5FCBC" w14:textId="77777777" w:rsidR="00F1222F" w:rsidRPr="00933C78" w:rsidRDefault="00F1222F" w:rsidP="00283E60">
            <w:pPr>
              <w:pStyle w:val="Table10ptText-ASDEFCON"/>
              <w:jc w:val="center"/>
            </w:pPr>
            <w:r w:rsidRPr="00933C78">
              <w:t>1</w:t>
            </w:r>
          </w:p>
        </w:tc>
      </w:tr>
      <w:tr w:rsidR="00F1222F" w:rsidRPr="00933C78" w14:paraId="0E371EEA" w14:textId="77777777" w:rsidTr="005C79CD">
        <w:trPr>
          <w:jc w:val="right"/>
        </w:trPr>
        <w:tc>
          <w:tcPr>
            <w:tcW w:w="7665" w:type="dxa"/>
            <w:tcBorders>
              <w:top w:val="nil"/>
              <w:left w:val="single" w:sz="8" w:space="0" w:color="auto"/>
              <w:bottom w:val="single" w:sz="8" w:space="0" w:color="auto"/>
              <w:right w:val="single" w:sz="8" w:space="0" w:color="auto"/>
            </w:tcBorders>
            <w:tcMar>
              <w:top w:w="0" w:type="dxa"/>
              <w:left w:w="57" w:type="dxa"/>
              <w:bottom w:w="0" w:type="dxa"/>
              <w:right w:w="57" w:type="dxa"/>
            </w:tcMar>
          </w:tcPr>
          <w:p w14:paraId="4267CFC8" w14:textId="747C2B07" w:rsidR="00F1222F" w:rsidRPr="00933C78" w:rsidRDefault="00F1222F" w:rsidP="00283E60">
            <w:pPr>
              <w:pStyle w:val="Table10ptText-ASDEFCON"/>
              <w:rPr>
                <w:b/>
              </w:rPr>
            </w:pPr>
            <w:r w:rsidRPr="00933C78">
              <w:rPr>
                <w:b/>
              </w:rPr>
              <w:lastRenderedPageBreak/>
              <w:t>New Development.</w:t>
            </w:r>
            <w:r w:rsidRPr="00933C78">
              <w:t xml:space="preserve">  The system component is indicative of the configuration required for the Supplies, is in the early stages of development, and requires no new technologies or processes.</w:t>
            </w:r>
          </w:p>
        </w:tc>
        <w:tc>
          <w:tcPr>
            <w:tcW w:w="680" w:type="dxa"/>
            <w:tcBorders>
              <w:top w:val="nil"/>
              <w:left w:val="nil"/>
              <w:bottom w:val="single" w:sz="8" w:space="0" w:color="auto"/>
              <w:right w:val="single" w:sz="8" w:space="0" w:color="auto"/>
            </w:tcBorders>
            <w:tcMar>
              <w:top w:w="0" w:type="dxa"/>
              <w:left w:w="57" w:type="dxa"/>
              <w:bottom w:w="0" w:type="dxa"/>
              <w:right w:w="57" w:type="dxa"/>
            </w:tcMar>
          </w:tcPr>
          <w:p w14:paraId="239B0C64" w14:textId="77777777" w:rsidR="00F1222F" w:rsidRPr="00933C78" w:rsidRDefault="00F1222F" w:rsidP="00283E60">
            <w:pPr>
              <w:pStyle w:val="Table10ptText-ASDEFCON"/>
              <w:jc w:val="center"/>
            </w:pPr>
            <w:r w:rsidRPr="00933C78">
              <w:t>2a</w:t>
            </w:r>
          </w:p>
        </w:tc>
      </w:tr>
      <w:tr w:rsidR="00F1222F" w:rsidRPr="00933C78" w14:paraId="4A474A54" w14:textId="77777777" w:rsidTr="005C79CD">
        <w:trPr>
          <w:jc w:val="right"/>
        </w:trPr>
        <w:tc>
          <w:tcPr>
            <w:tcW w:w="7665" w:type="dxa"/>
            <w:tcBorders>
              <w:top w:val="nil"/>
              <w:left w:val="single" w:sz="8" w:space="0" w:color="auto"/>
              <w:bottom w:val="single" w:sz="8" w:space="0" w:color="auto"/>
              <w:right w:val="single" w:sz="8" w:space="0" w:color="auto"/>
            </w:tcBorders>
            <w:tcMar>
              <w:top w:w="0" w:type="dxa"/>
              <w:left w:w="57" w:type="dxa"/>
              <w:bottom w:w="0" w:type="dxa"/>
              <w:right w:w="57" w:type="dxa"/>
            </w:tcMar>
          </w:tcPr>
          <w:p w14:paraId="73A9AE87" w14:textId="03D79040" w:rsidR="00F1222F" w:rsidRPr="00933C78" w:rsidRDefault="00F1222F" w:rsidP="005C79CD">
            <w:pPr>
              <w:pStyle w:val="Table10ptText-ASDEFCON"/>
            </w:pPr>
            <w:r w:rsidRPr="00933C78">
              <w:rPr>
                <w:b/>
              </w:rPr>
              <w:t>Significant Development.</w:t>
            </w:r>
            <w:r w:rsidRPr="00933C78">
              <w:t xml:space="preserve">  The system component is indicative of the configuration required for the Supplies, is in an advanced stage of development, and requires no new technologies or processes.</w:t>
            </w:r>
          </w:p>
        </w:tc>
        <w:tc>
          <w:tcPr>
            <w:tcW w:w="680" w:type="dxa"/>
            <w:tcBorders>
              <w:top w:val="nil"/>
              <w:left w:val="nil"/>
              <w:bottom w:val="single" w:sz="8" w:space="0" w:color="auto"/>
              <w:right w:val="single" w:sz="8" w:space="0" w:color="auto"/>
            </w:tcBorders>
            <w:tcMar>
              <w:top w:w="0" w:type="dxa"/>
              <w:left w:w="57" w:type="dxa"/>
              <w:bottom w:w="0" w:type="dxa"/>
              <w:right w:w="57" w:type="dxa"/>
            </w:tcMar>
          </w:tcPr>
          <w:p w14:paraId="4F9961BC" w14:textId="77777777" w:rsidR="00F1222F" w:rsidRPr="00933C78" w:rsidRDefault="00F1222F" w:rsidP="00283E60">
            <w:pPr>
              <w:pStyle w:val="Table10ptText-ASDEFCON"/>
              <w:jc w:val="center"/>
            </w:pPr>
            <w:r w:rsidRPr="00933C78">
              <w:t>2b</w:t>
            </w:r>
          </w:p>
        </w:tc>
      </w:tr>
      <w:tr w:rsidR="00F1222F" w:rsidRPr="00933C78" w14:paraId="2C7BF6C0" w14:textId="77777777" w:rsidTr="005C79CD">
        <w:trPr>
          <w:jc w:val="right"/>
        </w:trPr>
        <w:tc>
          <w:tcPr>
            <w:tcW w:w="7665" w:type="dxa"/>
            <w:tcBorders>
              <w:top w:val="nil"/>
              <w:left w:val="single" w:sz="8" w:space="0" w:color="auto"/>
              <w:bottom w:val="single" w:sz="8" w:space="0" w:color="auto"/>
              <w:right w:val="single" w:sz="8" w:space="0" w:color="auto"/>
            </w:tcBorders>
            <w:tcMar>
              <w:top w:w="0" w:type="dxa"/>
              <w:left w:w="57" w:type="dxa"/>
              <w:bottom w:w="0" w:type="dxa"/>
              <w:right w:w="57" w:type="dxa"/>
            </w:tcMar>
          </w:tcPr>
          <w:p w14:paraId="2BFB5AF9" w14:textId="0FB5898C" w:rsidR="00F1222F" w:rsidRPr="00933C78" w:rsidRDefault="00F1222F" w:rsidP="005C79CD">
            <w:pPr>
              <w:pStyle w:val="Table10ptText-ASDEFCON"/>
            </w:pPr>
            <w:r w:rsidRPr="00933C78">
              <w:rPr>
                <w:b/>
              </w:rPr>
              <w:t>Minor Development.</w:t>
            </w:r>
            <w:r w:rsidRPr="00933C78">
              <w:t xml:space="preserve">  The system component is indicative of the configuration required for the Supplies, requires a minor change of a type normally required for this item but which does not affect the interfaces of other components or external systems.  A similar item (</w:t>
            </w:r>
            <w:proofErr w:type="spellStart"/>
            <w:r w:rsidRPr="00933C78">
              <w:t>eg</w:t>
            </w:r>
            <w:proofErr w:type="spellEnd"/>
            <w:r w:rsidRPr="00933C78">
              <w:t>, prototype or prior variant) has been successfully fielded.</w:t>
            </w:r>
          </w:p>
        </w:tc>
        <w:tc>
          <w:tcPr>
            <w:tcW w:w="680" w:type="dxa"/>
            <w:tcBorders>
              <w:top w:val="nil"/>
              <w:left w:val="nil"/>
              <w:bottom w:val="single" w:sz="8" w:space="0" w:color="auto"/>
              <w:right w:val="single" w:sz="8" w:space="0" w:color="auto"/>
            </w:tcBorders>
            <w:tcMar>
              <w:top w:w="0" w:type="dxa"/>
              <w:left w:w="57" w:type="dxa"/>
              <w:bottom w:w="0" w:type="dxa"/>
              <w:right w:w="57" w:type="dxa"/>
            </w:tcMar>
          </w:tcPr>
          <w:p w14:paraId="64DDCFDB" w14:textId="77777777" w:rsidR="00F1222F" w:rsidRPr="00933C78" w:rsidRDefault="00F1222F" w:rsidP="00283E60">
            <w:pPr>
              <w:pStyle w:val="Table10ptText-ASDEFCON"/>
              <w:jc w:val="center"/>
            </w:pPr>
            <w:r w:rsidRPr="00933C78">
              <w:t>3</w:t>
            </w:r>
          </w:p>
        </w:tc>
      </w:tr>
      <w:tr w:rsidR="00F1222F" w:rsidRPr="00933C78" w14:paraId="404C157E" w14:textId="77777777" w:rsidTr="005C79CD">
        <w:trPr>
          <w:jc w:val="right"/>
        </w:trPr>
        <w:tc>
          <w:tcPr>
            <w:tcW w:w="7665" w:type="dxa"/>
            <w:tcBorders>
              <w:top w:val="nil"/>
              <w:left w:val="single" w:sz="8" w:space="0" w:color="auto"/>
              <w:bottom w:val="single" w:sz="8" w:space="0" w:color="auto"/>
              <w:right w:val="single" w:sz="8" w:space="0" w:color="auto"/>
            </w:tcBorders>
            <w:tcMar>
              <w:top w:w="0" w:type="dxa"/>
              <w:left w:w="57" w:type="dxa"/>
              <w:bottom w:w="0" w:type="dxa"/>
              <w:right w:w="57" w:type="dxa"/>
            </w:tcMar>
          </w:tcPr>
          <w:p w14:paraId="2AB5F6B2" w14:textId="77777777" w:rsidR="00F1222F" w:rsidRPr="00933C78" w:rsidRDefault="00F1222F" w:rsidP="00F1222F">
            <w:pPr>
              <w:pStyle w:val="Table10ptText-ASDEFCON"/>
            </w:pPr>
            <w:r w:rsidRPr="00933C78">
              <w:rPr>
                <w:b/>
              </w:rPr>
              <w:t>Developed – Functional.</w:t>
            </w:r>
            <w:r w:rsidRPr="00933C78">
              <w:t xml:space="preserve">  The system component has the specific configuration required for the Supplies (without any development required), and has been successfully tested in a controlled environment that is indicative of that required for the system component, including the interfaces with external systems.</w:t>
            </w:r>
          </w:p>
        </w:tc>
        <w:tc>
          <w:tcPr>
            <w:tcW w:w="680" w:type="dxa"/>
            <w:tcBorders>
              <w:top w:val="nil"/>
              <w:left w:val="nil"/>
              <w:bottom w:val="single" w:sz="8" w:space="0" w:color="auto"/>
              <w:right w:val="single" w:sz="8" w:space="0" w:color="auto"/>
            </w:tcBorders>
            <w:tcMar>
              <w:top w:w="0" w:type="dxa"/>
              <w:left w:w="57" w:type="dxa"/>
              <w:bottom w:w="0" w:type="dxa"/>
              <w:right w:w="57" w:type="dxa"/>
            </w:tcMar>
          </w:tcPr>
          <w:p w14:paraId="21C5E76D" w14:textId="77777777" w:rsidR="00F1222F" w:rsidRPr="00933C78" w:rsidRDefault="00F1222F" w:rsidP="00283E60">
            <w:pPr>
              <w:pStyle w:val="Table10ptText-ASDEFCON"/>
              <w:jc w:val="center"/>
            </w:pPr>
            <w:r w:rsidRPr="00933C78">
              <w:t>4a</w:t>
            </w:r>
          </w:p>
        </w:tc>
      </w:tr>
      <w:tr w:rsidR="00F1222F" w:rsidRPr="00933C78" w14:paraId="3CF49268" w14:textId="77777777" w:rsidTr="005C79CD">
        <w:trPr>
          <w:jc w:val="right"/>
        </w:trPr>
        <w:tc>
          <w:tcPr>
            <w:tcW w:w="7665" w:type="dxa"/>
            <w:tcBorders>
              <w:top w:val="nil"/>
              <w:left w:val="single" w:sz="8" w:space="0" w:color="auto"/>
              <w:bottom w:val="single" w:sz="8" w:space="0" w:color="auto"/>
              <w:right w:val="single" w:sz="8" w:space="0" w:color="auto"/>
            </w:tcBorders>
            <w:tcMar>
              <w:top w:w="0" w:type="dxa"/>
              <w:left w:w="57" w:type="dxa"/>
              <w:bottom w:w="0" w:type="dxa"/>
              <w:right w:w="57" w:type="dxa"/>
            </w:tcMar>
          </w:tcPr>
          <w:p w14:paraId="41E154E5" w14:textId="57836A44" w:rsidR="00F1222F" w:rsidRPr="00933C78" w:rsidRDefault="00F1222F" w:rsidP="00F1222F">
            <w:pPr>
              <w:pStyle w:val="Table10ptText-ASDEFCON"/>
            </w:pPr>
            <w:r w:rsidRPr="00933C78">
              <w:rPr>
                <w:b/>
              </w:rPr>
              <w:t>Production Ready.</w:t>
            </w:r>
            <w:r w:rsidRPr="00933C78">
              <w:t xml:space="preserve">  The system component has the specific configuration required for the Supplies (without any development required), and has been fielded (</w:t>
            </w:r>
            <w:proofErr w:type="spellStart"/>
            <w:r w:rsidRPr="00933C78">
              <w:t>eg</w:t>
            </w:r>
            <w:proofErr w:type="spellEnd"/>
            <w:r w:rsidRPr="00933C78">
              <w:t xml:space="preserve">, in user trials) and is verified in the operational role and environment described in the </w:t>
            </w:r>
            <w:r w:rsidRPr="00B60E24">
              <w:rPr>
                <w:b/>
              </w:rPr>
              <w:fldChar w:fldCharType="begin">
                <w:ffData>
                  <w:name w:val="Text140"/>
                  <w:enabled/>
                  <w:calcOnExit w:val="0"/>
                  <w:textInput>
                    <w:default w:val="[… INSERT ‘DOR Part B’ or ‘OCD’ …]"/>
                  </w:textInput>
                </w:ffData>
              </w:fldChar>
            </w:r>
            <w:r w:rsidRPr="00B60E24">
              <w:rPr>
                <w:b/>
              </w:rPr>
              <w:instrText xml:space="preserve"> FORMTEXT </w:instrText>
            </w:r>
            <w:r w:rsidRPr="00B60E24">
              <w:rPr>
                <w:b/>
              </w:rPr>
            </w:r>
            <w:r w:rsidRPr="00B60E24">
              <w:rPr>
                <w:b/>
              </w:rPr>
              <w:fldChar w:fldCharType="separate"/>
            </w:r>
            <w:r w:rsidR="00274CE4">
              <w:rPr>
                <w:b/>
                <w:noProof/>
              </w:rPr>
              <w:t>[… INSERT ‘DOR Part B’ or ‘OCD’ …]</w:t>
            </w:r>
            <w:r w:rsidRPr="00B60E24">
              <w:rPr>
                <w:b/>
              </w:rPr>
              <w:fldChar w:fldCharType="end"/>
            </w:r>
            <w:r w:rsidRPr="00933C78">
              <w:t>, including the interfaces with external systems.</w:t>
            </w:r>
          </w:p>
        </w:tc>
        <w:tc>
          <w:tcPr>
            <w:tcW w:w="680" w:type="dxa"/>
            <w:tcBorders>
              <w:top w:val="nil"/>
              <w:left w:val="nil"/>
              <w:bottom w:val="single" w:sz="8" w:space="0" w:color="auto"/>
              <w:right w:val="single" w:sz="8" w:space="0" w:color="auto"/>
            </w:tcBorders>
            <w:tcMar>
              <w:top w:w="0" w:type="dxa"/>
              <w:left w:w="57" w:type="dxa"/>
              <w:bottom w:w="0" w:type="dxa"/>
              <w:right w:w="57" w:type="dxa"/>
            </w:tcMar>
          </w:tcPr>
          <w:p w14:paraId="7C82B206" w14:textId="77777777" w:rsidR="00F1222F" w:rsidRPr="00933C78" w:rsidRDefault="00F1222F" w:rsidP="00283E60">
            <w:pPr>
              <w:pStyle w:val="Table10ptText-ASDEFCON"/>
              <w:jc w:val="center"/>
            </w:pPr>
            <w:r w:rsidRPr="00933C78">
              <w:t>4b</w:t>
            </w:r>
          </w:p>
        </w:tc>
      </w:tr>
      <w:tr w:rsidR="00F1222F" w:rsidRPr="00933C78" w14:paraId="661FE6C5" w14:textId="77777777" w:rsidTr="005C79CD">
        <w:trPr>
          <w:jc w:val="right"/>
        </w:trPr>
        <w:tc>
          <w:tcPr>
            <w:tcW w:w="7665" w:type="dxa"/>
            <w:tcBorders>
              <w:top w:val="nil"/>
              <w:left w:val="single" w:sz="8" w:space="0" w:color="auto"/>
              <w:bottom w:val="single" w:sz="8" w:space="0" w:color="auto"/>
              <w:right w:val="single" w:sz="8" w:space="0" w:color="auto"/>
            </w:tcBorders>
            <w:tcMar>
              <w:top w:w="0" w:type="dxa"/>
              <w:left w:w="57" w:type="dxa"/>
              <w:bottom w:w="0" w:type="dxa"/>
              <w:right w:w="57" w:type="dxa"/>
            </w:tcMar>
          </w:tcPr>
          <w:p w14:paraId="0DA16DEF" w14:textId="0165EDEB" w:rsidR="00F1222F" w:rsidRPr="00933C78" w:rsidRDefault="00F1222F" w:rsidP="00F1222F">
            <w:pPr>
              <w:pStyle w:val="Table10ptText-ASDEFCON"/>
            </w:pPr>
            <w:r w:rsidRPr="00933C78">
              <w:rPr>
                <w:b/>
              </w:rPr>
              <w:t>In use.</w:t>
            </w:r>
            <w:r w:rsidRPr="00933C78">
              <w:t xml:space="preserve">  The system component has the specific configuration required for the Supplies (without any development required), is in production, and is in current use with end users operating the system component in the operational role and environment described in the </w:t>
            </w:r>
            <w:r w:rsidRPr="00B60E24">
              <w:rPr>
                <w:b/>
              </w:rPr>
              <w:fldChar w:fldCharType="begin">
                <w:ffData>
                  <w:name w:val="Text141"/>
                  <w:enabled/>
                  <w:calcOnExit w:val="0"/>
                  <w:textInput>
                    <w:default w:val="[… INSERT ‘DOR Part B’ OR ‘OCD’ …]"/>
                  </w:textInput>
                </w:ffData>
              </w:fldChar>
            </w:r>
            <w:r w:rsidRPr="00B60E24">
              <w:rPr>
                <w:b/>
              </w:rPr>
              <w:instrText xml:space="preserve"> FORMTEXT </w:instrText>
            </w:r>
            <w:r w:rsidRPr="00B60E24">
              <w:rPr>
                <w:b/>
              </w:rPr>
            </w:r>
            <w:r w:rsidRPr="00B60E24">
              <w:rPr>
                <w:b/>
              </w:rPr>
              <w:fldChar w:fldCharType="separate"/>
            </w:r>
            <w:r w:rsidR="00274CE4">
              <w:rPr>
                <w:b/>
                <w:noProof/>
              </w:rPr>
              <w:t>[… INSERT ‘DOR Part B’ OR ‘OCD’ …]</w:t>
            </w:r>
            <w:r w:rsidRPr="00B60E24">
              <w:rPr>
                <w:b/>
              </w:rPr>
              <w:fldChar w:fldCharType="end"/>
            </w:r>
            <w:r>
              <w:t xml:space="preserve"> </w:t>
            </w:r>
            <w:r w:rsidRPr="00933C78">
              <w:t>intended for the Supplies.</w:t>
            </w:r>
          </w:p>
        </w:tc>
        <w:tc>
          <w:tcPr>
            <w:tcW w:w="680" w:type="dxa"/>
            <w:tcBorders>
              <w:top w:val="nil"/>
              <w:left w:val="nil"/>
              <w:bottom w:val="single" w:sz="8" w:space="0" w:color="auto"/>
              <w:right w:val="single" w:sz="8" w:space="0" w:color="auto"/>
            </w:tcBorders>
            <w:tcMar>
              <w:top w:w="0" w:type="dxa"/>
              <w:left w:w="57" w:type="dxa"/>
              <w:bottom w:w="0" w:type="dxa"/>
              <w:right w:w="57" w:type="dxa"/>
            </w:tcMar>
          </w:tcPr>
          <w:p w14:paraId="05032E9D" w14:textId="77777777" w:rsidR="00F1222F" w:rsidRPr="00933C78" w:rsidRDefault="00F1222F" w:rsidP="00283E60">
            <w:pPr>
              <w:pStyle w:val="Table10ptText-ASDEFCON"/>
              <w:jc w:val="center"/>
            </w:pPr>
            <w:r w:rsidRPr="00933C78">
              <w:t>5</w:t>
            </w:r>
          </w:p>
        </w:tc>
      </w:tr>
    </w:tbl>
    <w:p w14:paraId="70E4F412" w14:textId="77777777" w:rsidR="00F1222F" w:rsidRPr="00616E66" w:rsidRDefault="00F1222F" w:rsidP="00F1222F">
      <w:pPr>
        <w:pStyle w:val="ATTANNLV3-ASDEFCON"/>
        <w:spacing w:before="120"/>
      </w:pPr>
      <w:r w:rsidRPr="00616E66">
        <w:t>any assumptions or constraints underpinning the proposed solution</w:t>
      </w:r>
      <w:r>
        <w:t>, including in relation to Defence systems and infrastructure</w:t>
      </w:r>
      <w:r w:rsidRPr="00616E66">
        <w:t>;</w:t>
      </w:r>
    </w:p>
    <w:p w14:paraId="1A7454F2" w14:textId="77777777" w:rsidR="00F1222F" w:rsidRPr="00933C78" w:rsidRDefault="00F1222F" w:rsidP="00F1222F">
      <w:pPr>
        <w:pStyle w:val="ATTANNLV3-ASDEFCON"/>
      </w:pPr>
      <w:r w:rsidRPr="00933C78">
        <w:t>the identification of:</w:t>
      </w:r>
    </w:p>
    <w:p w14:paraId="7BEB8BDF" w14:textId="06DEDDB5" w:rsidR="00F1222F" w:rsidRPr="00933C78" w:rsidRDefault="00F1222F" w:rsidP="00F1222F">
      <w:pPr>
        <w:pStyle w:val="ATTANNLV4-ASDEFCON"/>
      </w:pPr>
      <w:r w:rsidRPr="00933C78">
        <w:t>those external interfaces that will be connected to, or that enable interoperation with, other Defence systems, including the maturity of those interfaces; and</w:t>
      </w:r>
    </w:p>
    <w:p w14:paraId="1661E08D" w14:textId="77777777" w:rsidR="00F1222F" w:rsidRPr="00933C78" w:rsidRDefault="00F1222F" w:rsidP="00F1222F">
      <w:pPr>
        <w:pStyle w:val="ATTANNLV4-ASDEFCON"/>
      </w:pPr>
      <w:r w:rsidRPr="00933C78">
        <w:t>the significant internal interfaces, and the maturity of those interfaces;</w:t>
      </w:r>
    </w:p>
    <w:p w14:paraId="733370E7" w14:textId="59903748" w:rsidR="00F1222F" w:rsidRPr="00616E66" w:rsidRDefault="00F1222F" w:rsidP="00F1222F">
      <w:pPr>
        <w:pStyle w:val="ATTANNLV3-ASDEFCON"/>
      </w:pPr>
      <w:r w:rsidRPr="00616E66">
        <w:t xml:space="preserve">if installation </w:t>
      </w:r>
      <w:r>
        <w:t>into a Defence facility or host platform</w:t>
      </w:r>
      <w:r w:rsidR="005C79CD">
        <w:t xml:space="preserve"> is required</w:t>
      </w:r>
      <w:r w:rsidRPr="00616E66">
        <w:t xml:space="preserve">, a description of </w:t>
      </w:r>
      <w:r>
        <w:t>any significant</w:t>
      </w:r>
      <w:r w:rsidRPr="00616E66">
        <w:t xml:space="preserve"> installation requirements</w:t>
      </w:r>
      <w:r>
        <w:t xml:space="preserve"> </w:t>
      </w:r>
      <w:r w:rsidR="005C79CD" w:rsidRPr="00933C78">
        <w:t>(other than those identified for external interfaces)</w:t>
      </w:r>
      <w:r w:rsidR="005C79CD">
        <w:t xml:space="preserve"> </w:t>
      </w:r>
      <w:r w:rsidRPr="00933C78">
        <w:t>such as the expected duration of installation activities or the space needed within a host platform that is not a Supply</w:t>
      </w:r>
      <w:r w:rsidRPr="00616E66">
        <w:t>;</w:t>
      </w:r>
      <w:r w:rsidR="00F435D1" w:rsidRPr="00F435D1">
        <w:t xml:space="preserve"> </w:t>
      </w:r>
      <w:r w:rsidR="00F435D1">
        <w:t>and</w:t>
      </w:r>
    </w:p>
    <w:p w14:paraId="177F304D" w14:textId="4FC3B140" w:rsidR="00F1222F" w:rsidRDefault="00116CD6" w:rsidP="00F1222F">
      <w:pPr>
        <w:pStyle w:val="ATTANNLV3-ASDEFCON"/>
      </w:pPr>
      <w:proofErr w:type="gramStart"/>
      <w:r>
        <w:t>significant</w:t>
      </w:r>
      <w:proofErr w:type="gramEnd"/>
      <w:r>
        <w:t xml:space="preserve"> risks, with </w:t>
      </w:r>
      <w:r w:rsidR="007B63BF">
        <w:t>cross-references to</w:t>
      </w:r>
      <w:r w:rsidR="00F1222F" w:rsidRPr="00933C78">
        <w:t xml:space="preserve"> the tendered </w:t>
      </w:r>
      <w:r w:rsidR="007B63BF">
        <w:t xml:space="preserve">risk register for </w:t>
      </w:r>
      <w:r>
        <w:t>further detail</w:t>
      </w:r>
      <w:r w:rsidR="00F435D1">
        <w:t>.</w:t>
      </w:r>
      <w:r w:rsidR="00F1222F" w:rsidRPr="00616E66">
        <w:t xml:space="preserve"> </w:t>
      </w:r>
    </w:p>
    <w:p w14:paraId="1EF95EC8" w14:textId="77777777" w:rsidR="00F1222F" w:rsidRPr="003D4C55" w:rsidRDefault="00F1222F" w:rsidP="00545C4B">
      <w:pPr>
        <w:pStyle w:val="ATTANNLV1-ASDEFCON"/>
      </w:pPr>
      <w:bookmarkStart w:id="154" w:name="_Ref87619654"/>
      <w:r>
        <w:t>Mission System</w:t>
      </w:r>
      <w:r w:rsidRPr="00616E66">
        <w:t xml:space="preserve"> TECHNICAL </w:t>
      </w:r>
      <w:r w:rsidRPr="003D4C55">
        <w:t>DOCUMENTATION TREE (Optional)</w:t>
      </w:r>
      <w:bookmarkEnd w:id="154"/>
    </w:p>
    <w:p w14:paraId="5FB5EF94" w14:textId="77777777" w:rsidR="00F1222F" w:rsidRPr="00616E66" w:rsidRDefault="00F1222F" w:rsidP="00F1222F">
      <w:pPr>
        <w:pStyle w:val="ATTANNReferencetoCOC"/>
      </w:pPr>
      <w:r w:rsidRPr="003D4C55">
        <w:t>Draft SOW reference: clause 4.5.1</w:t>
      </w:r>
    </w:p>
    <w:p w14:paraId="6760221C" w14:textId="3E60DFE4" w:rsidR="007B63BF" w:rsidRDefault="00F1222F" w:rsidP="00F1222F">
      <w:pPr>
        <w:pStyle w:val="NoteToTenderers-ASDEFCON"/>
      </w:pPr>
      <w:r w:rsidRPr="00616E66">
        <w:t xml:space="preserve">Note to tenderers:  </w:t>
      </w:r>
      <w:r w:rsidR="007B63BF">
        <w:t>A</w:t>
      </w:r>
      <w:r w:rsidRPr="00616E66">
        <w:t xml:space="preserve"> draft </w:t>
      </w:r>
      <w:r>
        <w:t xml:space="preserve">Mission System </w:t>
      </w:r>
      <w:r w:rsidRPr="00616E66">
        <w:t>Technical Documentation Tree (</w:t>
      </w:r>
      <w:r>
        <w:t>MS</w:t>
      </w:r>
      <w:r w:rsidRPr="00616E66">
        <w:t>TDT)</w:t>
      </w:r>
      <w:r w:rsidR="007B63BF">
        <w:t xml:space="preserve"> assists the Commonwealth to understand the scope of the development program</w:t>
      </w:r>
      <w:r w:rsidR="007B63BF" w:rsidRPr="00933C78">
        <w:t>.</w:t>
      </w:r>
      <w:r>
        <w:t xml:space="preserve">  </w:t>
      </w:r>
      <w:r w:rsidRPr="00616E66">
        <w:t xml:space="preserve">If development </w:t>
      </w:r>
      <w:r w:rsidR="007B63BF">
        <w:t>is to be</w:t>
      </w:r>
      <w:r w:rsidR="007B63BF" w:rsidRPr="00933C78">
        <w:t xml:space="preserve"> subcontract</w:t>
      </w:r>
      <w:r w:rsidR="007B63BF">
        <w:t>ed</w:t>
      </w:r>
      <w:r w:rsidRPr="00616E66">
        <w:t xml:space="preserve">, the </w:t>
      </w:r>
      <w:r>
        <w:t>MS</w:t>
      </w:r>
      <w:r w:rsidRPr="00616E66">
        <w:t xml:space="preserve">TDT is to include the technical documentation of </w:t>
      </w:r>
      <w:r w:rsidR="007B63BF">
        <w:t xml:space="preserve">proposed </w:t>
      </w:r>
      <w:r w:rsidRPr="00616E66">
        <w:t>Subcontracts.</w:t>
      </w:r>
      <w:r w:rsidRPr="005E1D72">
        <w:t xml:space="preserve"> </w:t>
      </w:r>
      <w:r>
        <w:t xml:space="preserve"> </w:t>
      </w:r>
    </w:p>
    <w:p w14:paraId="73303299" w14:textId="25970269" w:rsidR="00F1222F" w:rsidRPr="00616E66" w:rsidRDefault="00F1222F" w:rsidP="00F1222F">
      <w:pPr>
        <w:pStyle w:val="NoteToTenderers-ASDEFCON"/>
      </w:pPr>
      <w:r>
        <w:t xml:space="preserve">The MSTDT is one list that can be produced by a Master Technical Data Index (MTDI); the </w:t>
      </w:r>
      <w:r w:rsidR="000305DE">
        <w:t xml:space="preserve">Support System </w:t>
      </w:r>
      <w:r>
        <w:t>Technical Data List (</w:t>
      </w:r>
      <w:r w:rsidR="000305DE">
        <w:t>SS</w:t>
      </w:r>
      <w:r>
        <w:t xml:space="preserve">TDL) is another.  Tenderers may submit a draft MSTDT and draft </w:t>
      </w:r>
      <w:r w:rsidR="000305DE">
        <w:t>SS</w:t>
      </w:r>
      <w:r>
        <w:t>TDL (for TDR</w:t>
      </w:r>
      <w:r w:rsidR="00D016F3">
        <w:t xml:space="preserve"> F-</w:t>
      </w:r>
      <w:r w:rsidR="00D90181" w:rsidRPr="00BB4B60">
        <w:fldChar w:fldCharType="begin"/>
      </w:r>
      <w:r w:rsidR="00D90181" w:rsidRPr="00BB4B60">
        <w:instrText xml:space="preserve"> REF _Ref165623850 \r \h  \* MERGEFORMAT </w:instrText>
      </w:r>
      <w:r w:rsidR="00D90181" w:rsidRPr="00BB4B60">
        <w:fldChar w:fldCharType="separate"/>
      </w:r>
      <w:r w:rsidR="00643D62">
        <w:t>7.6</w:t>
      </w:r>
      <w:r w:rsidR="00D90181" w:rsidRPr="00BB4B60">
        <w:fldChar w:fldCharType="end"/>
      </w:r>
      <w:r>
        <w:t xml:space="preserve">) </w:t>
      </w:r>
      <w:r w:rsidR="00D016F3">
        <w:t>as</w:t>
      </w:r>
      <w:r>
        <w:t xml:space="preserve"> one data file, provided that individual lists can be filtered from the file.</w:t>
      </w:r>
    </w:p>
    <w:p w14:paraId="1B1205F4" w14:textId="2C8FF854" w:rsidR="00F1222F" w:rsidRDefault="00F1222F" w:rsidP="00F1222F">
      <w:pPr>
        <w:pStyle w:val="ATTANNLV2-ASDEFCON"/>
      </w:pPr>
      <w:r w:rsidRPr="00616E66">
        <w:t xml:space="preserve">Tenderers are to provide a draft </w:t>
      </w:r>
      <w:r>
        <w:t xml:space="preserve">Mission System </w:t>
      </w:r>
      <w:r w:rsidRPr="00616E66">
        <w:t>Technical Documentation Tree in accordance with DID-</w:t>
      </w:r>
      <w:r>
        <w:t xml:space="preserve">ILS-TDATA-MTDI-2, </w:t>
      </w:r>
      <w:r w:rsidRPr="00933C78">
        <w:t xml:space="preserve">which includes the specifications and design documentation </w:t>
      </w:r>
      <w:r>
        <w:t xml:space="preserve">for the </w:t>
      </w:r>
      <w:r w:rsidRPr="00E7348B">
        <w:rPr>
          <w:b/>
        </w:rPr>
        <w:t>system components</w:t>
      </w:r>
      <w:r>
        <w:t xml:space="preserve"> identified in response to TDR F-</w:t>
      </w:r>
      <w:r>
        <w:fldChar w:fldCharType="begin"/>
      </w:r>
      <w:r>
        <w:instrText xml:space="preserve"> REF _Ref504545850 \r \h </w:instrText>
      </w:r>
      <w:r>
        <w:fldChar w:fldCharType="separate"/>
      </w:r>
      <w:r w:rsidR="00643D62">
        <w:t>1.2</w:t>
      </w:r>
      <w:r>
        <w:fldChar w:fldCharType="end"/>
      </w:r>
      <w:r w:rsidRPr="00616E66">
        <w:t>.</w:t>
      </w:r>
    </w:p>
    <w:p w14:paraId="1D7B2A8C" w14:textId="77777777" w:rsidR="00F1222F" w:rsidRPr="005835EE" w:rsidRDefault="00F1222F" w:rsidP="00545C4B">
      <w:pPr>
        <w:pStyle w:val="ATTANNLV1-ASDEFCON"/>
      </w:pPr>
      <w:bookmarkStart w:id="155" w:name="_Ref521908748"/>
      <w:r w:rsidRPr="005835EE">
        <w:lastRenderedPageBreak/>
        <w:t>Software List (Optional)</w:t>
      </w:r>
      <w:bookmarkEnd w:id="155"/>
    </w:p>
    <w:p w14:paraId="7438EA5E" w14:textId="6F95EDB8" w:rsidR="00EE303B" w:rsidRDefault="00EE303B" w:rsidP="00EE303B">
      <w:pPr>
        <w:pStyle w:val="ATTANNReferencetoCOC"/>
      </w:pPr>
      <w:r>
        <w:t>Draft SOW reference: clause 4.4.2</w:t>
      </w:r>
    </w:p>
    <w:p w14:paraId="641B9428" w14:textId="4757521F" w:rsidR="00F1222F" w:rsidRPr="00933C78" w:rsidRDefault="00F1222F" w:rsidP="00F1222F">
      <w:pPr>
        <w:pStyle w:val="NoteToTenderers-ASDEFCON"/>
      </w:pPr>
      <w:r w:rsidRPr="00933C78">
        <w:t xml:space="preserve">Note to tenderers:  In </w:t>
      </w:r>
      <w:r w:rsidRPr="00933C78">
        <w:fldChar w:fldCharType="begin"/>
      </w:r>
      <w:r w:rsidRPr="00933C78">
        <w:instrText xml:space="preserve"> REF _Ref449604606 \h </w:instrText>
      </w:r>
      <w:r w:rsidRPr="00933C78">
        <w:fldChar w:fldCharType="separate"/>
      </w:r>
      <w:r w:rsidR="00A77BA8" w:rsidRPr="00933C78">
        <w:t xml:space="preserve">Table </w:t>
      </w:r>
      <w:r w:rsidR="00A77BA8">
        <w:t>A-</w:t>
      </w:r>
      <w:r w:rsidR="00A77BA8" w:rsidRPr="00933C78">
        <w:t>F-</w:t>
      </w:r>
      <w:r w:rsidR="00A77BA8">
        <w:rPr>
          <w:noProof/>
        </w:rPr>
        <w:t>1</w:t>
      </w:r>
      <w:r w:rsidRPr="00933C78">
        <w:fldChar w:fldCharType="end"/>
      </w:r>
      <w:r w:rsidRPr="00933C78">
        <w:t>,</w:t>
      </w:r>
      <w:r w:rsidR="00BA1201">
        <w:t xml:space="preserve"> </w:t>
      </w:r>
      <w:r w:rsidRPr="00933C78">
        <w:t>the ‘highest level Software product</w:t>
      </w:r>
      <w:r w:rsidR="00BA1201">
        <w:t xml:space="preserve">’ where the </w:t>
      </w:r>
      <w:r w:rsidRPr="00933C78">
        <w:t xml:space="preserve">criticality and category are the same means, for example, if all Software products subordinate to ‘Product X’ have the same or </w:t>
      </w:r>
      <w:r w:rsidR="00BA1201">
        <w:t xml:space="preserve">a </w:t>
      </w:r>
      <w:r w:rsidRPr="00933C78">
        <w:t xml:space="preserve">lesser criticality and category, only ‘Product X’ </w:t>
      </w:r>
      <w:r w:rsidR="00D016F3">
        <w:t>i</w:t>
      </w:r>
      <w:r w:rsidR="00D016F3" w:rsidRPr="00933C78">
        <w:t xml:space="preserve">s </w:t>
      </w:r>
      <w:r w:rsidRPr="00933C78">
        <w:t>to be listed.</w:t>
      </w:r>
    </w:p>
    <w:p w14:paraId="110FAF2E" w14:textId="2437D300" w:rsidR="00F1222F" w:rsidRPr="00933C78" w:rsidRDefault="00F1222F" w:rsidP="00F1222F">
      <w:pPr>
        <w:pStyle w:val="ATTANNLV2-ASDEFCON"/>
      </w:pPr>
      <w:r w:rsidRPr="00933C78">
        <w:t xml:space="preserve">Tenderers are to provide a draft Software List (SWLIST) in accordance with at least the sections of DID-ENG-SW-SWLIST, and the </w:t>
      </w:r>
      <w:r w:rsidR="00BA1201">
        <w:t>‘</w:t>
      </w:r>
      <w:r w:rsidRPr="00933C78">
        <w:t>modifications to scope</w:t>
      </w:r>
      <w:r w:rsidR="00BA1201">
        <w:t>’</w:t>
      </w:r>
      <w:r w:rsidRPr="00933C78">
        <w:t xml:space="preserve">, identified in </w:t>
      </w:r>
      <w:r w:rsidRPr="00933C78">
        <w:fldChar w:fldCharType="begin"/>
      </w:r>
      <w:r w:rsidRPr="00933C78">
        <w:instrText xml:space="preserve"> REF _Ref449604606 \h </w:instrText>
      </w:r>
      <w:r w:rsidRPr="00933C78">
        <w:fldChar w:fldCharType="separate"/>
      </w:r>
      <w:r w:rsidR="00A77BA8" w:rsidRPr="00933C78">
        <w:t xml:space="preserve">Table </w:t>
      </w:r>
      <w:r w:rsidR="00A77BA8">
        <w:t>A-</w:t>
      </w:r>
      <w:r w:rsidR="00A77BA8" w:rsidRPr="00933C78">
        <w:t>F-</w:t>
      </w:r>
      <w:r w:rsidR="00A77BA8">
        <w:rPr>
          <w:noProof/>
        </w:rPr>
        <w:t>1</w:t>
      </w:r>
      <w:r w:rsidRPr="00933C78">
        <w:fldChar w:fldCharType="end"/>
      </w:r>
      <w:r w:rsidRPr="00933C78">
        <w:t>.</w:t>
      </w:r>
    </w:p>
    <w:p w14:paraId="21C039BA" w14:textId="3309EF34" w:rsidR="00F1222F" w:rsidRPr="00933C78" w:rsidRDefault="00F1222F" w:rsidP="00775067">
      <w:pPr>
        <w:pStyle w:val="Table10ptHeading-ASDEFCON"/>
      </w:pPr>
      <w:bookmarkStart w:id="156" w:name="_Ref449604606"/>
      <w:r w:rsidRPr="00933C78">
        <w:t xml:space="preserve">Table </w:t>
      </w:r>
      <w:r w:rsidR="00A77BA8">
        <w:t>A-</w:t>
      </w:r>
      <w:r w:rsidRPr="00933C78">
        <w:t>F-</w:t>
      </w:r>
      <w:r>
        <w:fldChar w:fldCharType="begin"/>
      </w:r>
      <w:r>
        <w:instrText xml:space="preserve"> SEQ Table \* ARABIC \r1</w:instrText>
      </w:r>
      <w:r>
        <w:fldChar w:fldCharType="separate"/>
      </w:r>
      <w:r w:rsidR="00643D62">
        <w:rPr>
          <w:noProof/>
        </w:rPr>
        <w:t>1</w:t>
      </w:r>
      <w:r>
        <w:fldChar w:fldCharType="end"/>
      </w:r>
      <w:bookmarkEnd w:id="156"/>
      <w:r w:rsidRPr="00933C78">
        <w:t>: Minimum requirements for the draft Software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16"/>
        <w:gridCol w:w="2238"/>
        <w:gridCol w:w="5630"/>
      </w:tblGrid>
      <w:tr w:rsidR="00F1222F" w:rsidRPr="00933C78" w14:paraId="037B16A0" w14:textId="77777777" w:rsidTr="00D016F3">
        <w:trPr>
          <w:cantSplit/>
          <w:tblHeader/>
          <w:jc w:val="center"/>
        </w:trPr>
        <w:tc>
          <w:tcPr>
            <w:tcW w:w="916" w:type="dxa"/>
            <w:shd w:val="pct15" w:color="auto" w:fill="FFFFFF"/>
            <w:tcMar>
              <w:left w:w="57" w:type="dxa"/>
              <w:right w:w="57" w:type="dxa"/>
            </w:tcMar>
          </w:tcPr>
          <w:p w14:paraId="66734905" w14:textId="77777777" w:rsidR="00F1222F" w:rsidRPr="00933C78" w:rsidRDefault="00F1222F" w:rsidP="00545C4B">
            <w:pPr>
              <w:pStyle w:val="Table10ptHeading-ASDEFCON"/>
            </w:pPr>
            <w:r w:rsidRPr="00933C78">
              <w:t>Section</w:t>
            </w:r>
          </w:p>
        </w:tc>
        <w:tc>
          <w:tcPr>
            <w:tcW w:w="2238" w:type="dxa"/>
            <w:shd w:val="pct15" w:color="auto" w:fill="FFFFFF"/>
            <w:tcMar>
              <w:left w:w="57" w:type="dxa"/>
              <w:right w:w="57" w:type="dxa"/>
            </w:tcMar>
          </w:tcPr>
          <w:p w14:paraId="6FC52459" w14:textId="77777777" w:rsidR="00F1222F" w:rsidRPr="00933C78" w:rsidRDefault="00F1222F" w:rsidP="00545C4B">
            <w:pPr>
              <w:pStyle w:val="Table10ptHeading-ASDEFCON"/>
            </w:pPr>
            <w:r w:rsidRPr="00933C78">
              <w:t>Name</w:t>
            </w:r>
          </w:p>
        </w:tc>
        <w:tc>
          <w:tcPr>
            <w:tcW w:w="5630" w:type="dxa"/>
            <w:shd w:val="pct15" w:color="auto" w:fill="FFFFFF"/>
            <w:tcMar>
              <w:left w:w="57" w:type="dxa"/>
              <w:right w:w="57" w:type="dxa"/>
            </w:tcMar>
          </w:tcPr>
          <w:p w14:paraId="79105ADF" w14:textId="77777777" w:rsidR="00F1222F" w:rsidRPr="00933C78" w:rsidRDefault="00F1222F" w:rsidP="00545C4B">
            <w:pPr>
              <w:pStyle w:val="Table10ptHeading-ASDEFCON"/>
            </w:pPr>
            <w:r w:rsidRPr="00933C78">
              <w:t>Modifications to scope</w:t>
            </w:r>
          </w:p>
        </w:tc>
      </w:tr>
      <w:tr w:rsidR="00F1222F" w:rsidRPr="00933C78" w14:paraId="26FA9168" w14:textId="77777777" w:rsidTr="00D016F3">
        <w:trPr>
          <w:cantSplit/>
          <w:jc w:val="center"/>
        </w:trPr>
        <w:tc>
          <w:tcPr>
            <w:tcW w:w="916" w:type="dxa"/>
            <w:tcMar>
              <w:left w:w="57" w:type="dxa"/>
              <w:right w:w="57" w:type="dxa"/>
            </w:tcMar>
          </w:tcPr>
          <w:p w14:paraId="241FA41C" w14:textId="77777777" w:rsidR="00F1222F" w:rsidRPr="00933C78" w:rsidRDefault="00F1222F" w:rsidP="00F1222F">
            <w:pPr>
              <w:pStyle w:val="Table10ptText-ASDEFCON"/>
            </w:pPr>
            <w:r w:rsidRPr="00933C78">
              <w:t>6.2.1</w:t>
            </w:r>
          </w:p>
        </w:tc>
        <w:tc>
          <w:tcPr>
            <w:tcW w:w="2238" w:type="dxa"/>
            <w:tcMar>
              <w:left w:w="57" w:type="dxa"/>
              <w:right w:w="57" w:type="dxa"/>
            </w:tcMar>
          </w:tcPr>
          <w:p w14:paraId="6CE7918C" w14:textId="77777777" w:rsidR="00F1222F" w:rsidRPr="00933C78" w:rsidRDefault="00F1222F" w:rsidP="00F1222F">
            <w:pPr>
              <w:pStyle w:val="Table10ptText-ASDEFCON"/>
            </w:pPr>
            <w:r w:rsidRPr="00933C78">
              <w:t>Identity</w:t>
            </w:r>
          </w:p>
        </w:tc>
        <w:tc>
          <w:tcPr>
            <w:tcW w:w="5630" w:type="dxa"/>
            <w:tcMar>
              <w:left w:w="57" w:type="dxa"/>
              <w:right w:w="57" w:type="dxa"/>
            </w:tcMar>
          </w:tcPr>
          <w:p w14:paraId="0AC79DBA" w14:textId="77777777" w:rsidR="00F1222F" w:rsidRPr="00933C78" w:rsidRDefault="00F1222F" w:rsidP="00F1222F">
            <w:pPr>
              <w:pStyle w:val="Table10ptText-ASDEFCON"/>
            </w:pPr>
            <w:r w:rsidRPr="00933C78">
              <w:t>Identified to the highest level Software product where the criticality and category of all subordinate Software products are the same as the Software product listed.</w:t>
            </w:r>
          </w:p>
        </w:tc>
      </w:tr>
      <w:tr w:rsidR="00F1222F" w:rsidRPr="00933C78" w14:paraId="4201F20B" w14:textId="77777777" w:rsidTr="00D016F3">
        <w:trPr>
          <w:cantSplit/>
          <w:jc w:val="center"/>
        </w:trPr>
        <w:tc>
          <w:tcPr>
            <w:tcW w:w="916" w:type="dxa"/>
            <w:tcMar>
              <w:left w:w="57" w:type="dxa"/>
              <w:right w:w="57" w:type="dxa"/>
            </w:tcMar>
          </w:tcPr>
          <w:p w14:paraId="75A91C64" w14:textId="77777777" w:rsidR="00F1222F" w:rsidRPr="00933C78" w:rsidRDefault="00F1222F" w:rsidP="00F1222F">
            <w:pPr>
              <w:pStyle w:val="Table10ptText-ASDEFCON"/>
            </w:pPr>
            <w:r w:rsidRPr="00933C78">
              <w:t>6.2.2</w:t>
            </w:r>
          </w:p>
        </w:tc>
        <w:tc>
          <w:tcPr>
            <w:tcW w:w="2238" w:type="dxa"/>
            <w:tcMar>
              <w:left w:w="57" w:type="dxa"/>
              <w:right w:w="57" w:type="dxa"/>
            </w:tcMar>
          </w:tcPr>
          <w:p w14:paraId="73B331D2" w14:textId="77777777" w:rsidR="00F1222F" w:rsidRPr="00933C78" w:rsidRDefault="00F1222F" w:rsidP="00F1222F">
            <w:pPr>
              <w:pStyle w:val="Table10ptText-ASDEFCON"/>
            </w:pPr>
            <w:r w:rsidRPr="00933C78">
              <w:t>Location in the System Hierarchy</w:t>
            </w:r>
          </w:p>
        </w:tc>
        <w:tc>
          <w:tcPr>
            <w:tcW w:w="5630" w:type="dxa"/>
            <w:tcMar>
              <w:left w:w="57" w:type="dxa"/>
              <w:right w:w="57" w:type="dxa"/>
            </w:tcMar>
          </w:tcPr>
          <w:p w14:paraId="3C8B2B1E" w14:textId="77777777" w:rsidR="00F1222F" w:rsidRPr="00933C78" w:rsidRDefault="00F1222F" w:rsidP="00F1222F">
            <w:pPr>
              <w:pStyle w:val="Table10ptText-ASDEFCON"/>
            </w:pPr>
            <w:r w:rsidRPr="00933C78">
              <w:t>As per DID, to the level required for clause 6.2.1, Identity (above).</w:t>
            </w:r>
          </w:p>
        </w:tc>
      </w:tr>
      <w:tr w:rsidR="00F1222F" w:rsidRPr="00933C78" w14:paraId="64FCAAF4" w14:textId="77777777" w:rsidTr="00D016F3">
        <w:trPr>
          <w:cantSplit/>
          <w:jc w:val="center"/>
        </w:trPr>
        <w:tc>
          <w:tcPr>
            <w:tcW w:w="916" w:type="dxa"/>
            <w:tcMar>
              <w:left w:w="57" w:type="dxa"/>
              <w:right w:w="57" w:type="dxa"/>
            </w:tcMar>
          </w:tcPr>
          <w:p w14:paraId="5FAF6929" w14:textId="77777777" w:rsidR="00F1222F" w:rsidRPr="00933C78" w:rsidRDefault="00F1222F" w:rsidP="00F1222F">
            <w:pPr>
              <w:pStyle w:val="Table10ptText-ASDEFCON"/>
            </w:pPr>
            <w:r w:rsidRPr="00933C78">
              <w:t>6.2.3</w:t>
            </w:r>
          </w:p>
        </w:tc>
        <w:tc>
          <w:tcPr>
            <w:tcW w:w="2238" w:type="dxa"/>
            <w:tcMar>
              <w:left w:w="57" w:type="dxa"/>
              <w:right w:w="57" w:type="dxa"/>
            </w:tcMar>
          </w:tcPr>
          <w:p w14:paraId="67622993" w14:textId="77777777" w:rsidR="00F1222F" w:rsidRPr="00933C78" w:rsidRDefault="00F1222F" w:rsidP="00F1222F">
            <w:pPr>
              <w:pStyle w:val="Table10ptText-ASDEFCON"/>
            </w:pPr>
            <w:r w:rsidRPr="00933C78">
              <w:t>Description</w:t>
            </w:r>
          </w:p>
        </w:tc>
        <w:tc>
          <w:tcPr>
            <w:tcW w:w="5630" w:type="dxa"/>
            <w:tcMar>
              <w:left w:w="57" w:type="dxa"/>
              <w:right w:w="57" w:type="dxa"/>
            </w:tcMar>
          </w:tcPr>
          <w:p w14:paraId="3BE1EAE2" w14:textId="77777777" w:rsidR="00F1222F" w:rsidRPr="00933C78" w:rsidRDefault="00F1222F" w:rsidP="00F1222F">
            <w:pPr>
              <w:pStyle w:val="Table10ptText-ASDEFCON"/>
            </w:pPr>
            <w:r w:rsidRPr="00933C78">
              <w:t>As per DID.</w:t>
            </w:r>
          </w:p>
        </w:tc>
      </w:tr>
      <w:tr w:rsidR="00F1222F" w:rsidRPr="00933C78" w14:paraId="626FD1A7" w14:textId="77777777" w:rsidTr="00D016F3">
        <w:trPr>
          <w:cantSplit/>
          <w:jc w:val="center"/>
        </w:trPr>
        <w:tc>
          <w:tcPr>
            <w:tcW w:w="916" w:type="dxa"/>
            <w:tcMar>
              <w:left w:w="57" w:type="dxa"/>
              <w:right w:w="57" w:type="dxa"/>
            </w:tcMar>
          </w:tcPr>
          <w:p w14:paraId="4C373E16" w14:textId="77777777" w:rsidR="00F1222F" w:rsidRPr="00933C78" w:rsidRDefault="00F1222F" w:rsidP="00F1222F">
            <w:pPr>
              <w:pStyle w:val="Table10ptText-ASDEFCON"/>
            </w:pPr>
            <w:r w:rsidRPr="00933C78">
              <w:t>6.2.4</w:t>
            </w:r>
          </w:p>
        </w:tc>
        <w:tc>
          <w:tcPr>
            <w:tcW w:w="2238" w:type="dxa"/>
            <w:tcMar>
              <w:left w:w="57" w:type="dxa"/>
              <w:right w:w="57" w:type="dxa"/>
            </w:tcMar>
          </w:tcPr>
          <w:p w14:paraId="7E55BDF6" w14:textId="77777777" w:rsidR="00F1222F" w:rsidRPr="00933C78" w:rsidRDefault="00F1222F" w:rsidP="00F1222F">
            <w:pPr>
              <w:pStyle w:val="Table10ptText-ASDEFCON"/>
            </w:pPr>
            <w:r w:rsidRPr="00933C78">
              <w:t>Software Criticality</w:t>
            </w:r>
          </w:p>
        </w:tc>
        <w:tc>
          <w:tcPr>
            <w:tcW w:w="5630" w:type="dxa"/>
            <w:tcMar>
              <w:left w:w="57" w:type="dxa"/>
              <w:right w:w="57" w:type="dxa"/>
            </w:tcMar>
          </w:tcPr>
          <w:p w14:paraId="3A657CC1" w14:textId="77777777" w:rsidR="00F1222F" w:rsidRPr="00933C78" w:rsidRDefault="00F1222F" w:rsidP="00F1222F">
            <w:pPr>
              <w:pStyle w:val="Table10ptText-ASDEFCON"/>
            </w:pPr>
            <w:r w:rsidRPr="00933C78">
              <w:t>As per DID.</w:t>
            </w:r>
          </w:p>
        </w:tc>
      </w:tr>
      <w:tr w:rsidR="00F1222F" w:rsidRPr="00933C78" w14:paraId="7917654B" w14:textId="77777777" w:rsidTr="00D016F3">
        <w:trPr>
          <w:cantSplit/>
          <w:jc w:val="center"/>
        </w:trPr>
        <w:tc>
          <w:tcPr>
            <w:tcW w:w="916" w:type="dxa"/>
            <w:tcMar>
              <w:left w:w="57" w:type="dxa"/>
              <w:right w:w="57" w:type="dxa"/>
            </w:tcMar>
          </w:tcPr>
          <w:p w14:paraId="76CACFD4" w14:textId="339EAC38" w:rsidR="00F1222F" w:rsidRPr="00933C78" w:rsidRDefault="00F1222F" w:rsidP="00AD51B4">
            <w:pPr>
              <w:pStyle w:val="Table10ptText-ASDEFCON"/>
            </w:pPr>
            <w:r w:rsidRPr="00933C78">
              <w:t>6.2.9.</w:t>
            </w:r>
            <w:r w:rsidR="00BA1201">
              <w:t>2</w:t>
            </w:r>
          </w:p>
        </w:tc>
        <w:tc>
          <w:tcPr>
            <w:tcW w:w="2238" w:type="dxa"/>
            <w:tcMar>
              <w:left w:w="57" w:type="dxa"/>
              <w:right w:w="57" w:type="dxa"/>
            </w:tcMar>
          </w:tcPr>
          <w:p w14:paraId="5D93E1E3" w14:textId="77777777" w:rsidR="00F1222F" w:rsidRPr="00933C78" w:rsidRDefault="00F1222F" w:rsidP="00F1222F">
            <w:pPr>
              <w:pStyle w:val="Table10ptText-ASDEFCON"/>
            </w:pPr>
            <w:r w:rsidRPr="00933C78">
              <w:t>Estimated Total Size</w:t>
            </w:r>
          </w:p>
        </w:tc>
        <w:tc>
          <w:tcPr>
            <w:tcW w:w="5630" w:type="dxa"/>
            <w:tcMar>
              <w:left w:w="57" w:type="dxa"/>
              <w:right w:w="57" w:type="dxa"/>
            </w:tcMar>
          </w:tcPr>
          <w:p w14:paraId="0D4DB4A2" w14:textId="77777777" w:rsidR="00F1222F" w:rsidRPr="00933C78" w:rsidRDefault="00F1222F" w:rsidP="00F1222F">
            <w:pPr>
              <w:pStyle w:val="Table10ptText-ASDEFCON"/>
            </w:pPr>
            <w:r w:rsidRPr="00933C78">
              <w:t>For Application Software to be developed, reused or modified.</w:t>
            </w:r>
          </w:p>
        </w:tc>
      </w:tr>
      <w:tr w:rsidR="00F1222F" w:rsidRPr="00933C78" w14:paraId="0E90C47D" w14:textId="77777777" w:rsidTr="00D016F3">
        <w:trPr>
          <w:cantSplit/>
          <w:jc w:val="center"/>
        </w:trPr>
        <w:tc>
          <w:tcPr>
            <w:tcW w:w="916" w:type="dxa"/>
            <w:tcMar>
              <w:left w:w="57" w:type="dxa"/>
              <w:right w:w="57" w:type="dxa"/>
            </w:tcMar>
          </w:tcPr>
          <w:p w14:paraId="1195E22A" w14:textId="35CD9643" w:rsidR="00F1222F" w:rsidRPr="00933C78" w:rsidRDefault="00F1222F" w:rsidP="00AD51B4">
            <w:pPr>
              <w:pStyle w:val="Table10ptText-ASDEFCON"/>
            </w:pPr>
            <w:r w:rsidRPr="00933C78">
              <w:t>6.2.9.</w:t>
            </w:r>
            <w:r w:rsidR="00BA1201">
              <w:t>3</w:t>
            </w:r>
          </w:p>
        </w:tc>
        <w:tc>
          <w:tcPr>
            <w:tcW w:w="2238" w:type="dxa"/>
            <w:tcMar>
              <w:left w:w="57" w:type="dxa"/>
              <w:right w:w="57" w:type="dxa"/>
            </w:tcMar>
          </w:tcPr>
          <w:p w14:paraId="3E1218BC" w14:textId="77777777" w:rsidR="00F1222F" w:rsidRPr="00933C78" w:rsidRDefault="00F1222F" w:rsidP="00F1222F">
            <w:pPr>
              <w:pStyle w:val="Table10ptText-ASDEFCON"/>
            </w:pPr>
            <w:r w:rsidRPr="00933C78">
              <w:t>Reused Unmodified Code Required</w:t>
            </w:r>
          </w:p>
        </w:tc>
        <w:tc>
          <w:tcPr>
            <w:tcW w:w="5630" w:type="dxa"/>
            <w:tcMar>
              <w:left w:w="57" w:type="dxa"/>
              <w:right w:w="57" w:type="dxa"/>
            </w:tcMar>
          </w:tcPr>
          <w:p w14:paraId="574BB5F8" w14:textId="77777777" w:rsidR="00F1222F" w:rsidRPr="00933C78" w:rsidRDefault="00F1222F" w:rsidP="00F1222F">
            <w:pPr>
              <w:pStyle w:val="Table10ptText-ASDEFCON"/>
            </w:pPr>
            <w:r w:rsidRPr="00933C78">
              <w:t>For Application Software to be developed, reused or modified.</w:t>
            </w:r>
          </w:p>
        </w:tc>
      </w:tr>
      <w:tr w:rsidR="00F1222F" w:rsidRPr="00933C78" w14:paraId="195C329C" w14:textId="77777777" w:rsidTr="00D016F3">
        <w:trPr>
          <w:cantSplit/>
          <w:jc w:val="center"/>
        </w:trPr>
        <w:tc>
          <w:tcPr>
            <w:tcW w:w="916" w:type="dxa"/>
            <w:tcMar>
              <w:left w:w="57" w:type="dxa"/>
              <w:right w:w="57" w:type="dxa"/>
            </w:tcMar>
          </w:tcPr>
          <w:p w14:paraId="62CE9745" w14:textId="4319E4D0" w:rsidR="00F1222F" w:rsidRPr="00933C78" w:rsidRDefault="00F1222F" w:rsidP="00AD51B4">
            <w:pPr>
              <w:pStyle w:val="Table10ptText-ASDEFCON"/>
            </w:pPr>
            <w:r w:rsidRPr="00933C78">
              <w:t>6.2.9.</w:t>
            </w:r>
            <w:r w:rsidR="00BA1201">
              <w:t>4</w:t>
            </w:r>
          </w:p>
        </w:tc>
        <w:tc>
          <w:tcPr>
            <w:tcW w:w="2238" w:type="dxa"/>
            <w:tcMar>
              <w:left w:w="57" w:type="dxa"/>
              <w:right w:w="57" w:type="dxa"/>
            </w:tcMar>
          </w:tcPr>
          <w:p w14:paraId="2A8E242F" w14:textId="77777777" w:rsidR="00F1222F" w:rsidRPr="00933C78" w:rsidRDefault="00F1222F" w:rsidP="00F1222F">
            <w:pPr>
              <w:pStyle w:val="Table10ptText-ASDEFCON"/>
            </w:pPr>
            <w:r w:rsidRPr="00933C78">
              <w:t>Estimated Modified Code Required</w:t>
            </w:r>
          </w:p>
        </w:tc>
        <w:tc>
          <w:tcPr>
            <w:tcW w:w="5630" w:type="dxa"/>
            <w:tcMar>
              <w:left w:w="57" w:type="dxa"/>
              <w:right w:w="57" w:type="dxa"/>
            </w:tcMar>
          </w:tcPr>
          <w:p w14:paraId="2A0EEB0E" w14:textId="77777777" w:rsidR="00F1222F" w:rsidRPr="00933C78" w:rsidRDefault="00F1222F" w:rsidP="00F1222F">
            <w:pPr>
              <w:pStyle w:val="Table10ptText-ASDEFCON"/>
            </w:pPr>
            <w:r w:rsidRPr="00933C78">
              <w:t>For Application Software to be developed, reused or modified.</w:t>
            </w:r>
          </w:p>
        </w:tc>
      </w:tr>
      <w:tr w:rsidR="00F1222F" w:rsidRPr="00933C78" w14:paraId="1329EF73" w14:textId="77777777" w:rsidTr="00D016F3">
        <w:trPr>
          <w:cantSplit/>
          <w:jc w:val="center"/>
        </w:trPr>
        <w:tc>
          <w:tcPr>
            <w:tcW w:w="916" w:type="dxa"/>
            <w:tcMar>
              <w:left w:w="57" w:type="dxa"/>
              <w:right w:w="57" w:type="dxa"/>
            </w:tcMar>
          </w:tcPr>
          <w:p w14:paraId="010E38D5" w14:textId="6EA1EFE5" w:rsidR="00F1222F" w:rsidRPr="00933C78" w:rsidRDefault="00F1222F" w:rsidP="00AD51B4">
            <w:pPr>
              <w:pStyle w:val="Table10ptText-ASDEFCON"/>
            </w:pPr>
            <w:r w:rsidRPr="00933C78">
              <w:t>6.2.9.</w:t>
            </w:r>
            <w:r w:rsidR="00BA1201">
              <w:t>5</w:t>
            </w:r>
          </w:p>
        </w:tc>
        <w:tc>
          <w:tcPr>
            <w:tcW w:w="2238" w:type="dxa"/>
            <w:tcMar>
              <w:left w:w="57" w:type="dxa"/>
              <w:right w:w="57" w:type="dxa"/>
            </w:tcMar>
          </w:tcPr>
          <w:p w14:paraId="19A6F2A9" w14:textId="77777777" w:rsidR="00F1222F" w:rsidRPr="00933C78" w:rsidRDefault="00F1222F" w:rsidP="00F1222F">
            <w:pPr>
              <w:pStyle w:val="Table10ptText-ASDEFCON"/>
            </w:pPr>
            <w:r w:rsidRPr="00933C78">
              <w:t>Estimated New Code Required</w:t>
            </w:r>
          </w:p>
        </w:tc>
        <w:tc>
          <w:tcPr>
            <w:tcW w:w="5630" w:type="dxa"/>
            <w:tcMar>
              <w:left w:w="57" w:type="dxa"/>
              <w:right w:w="57" w:type="dxa"/>
            </w:tcMar>
          </w:tcPr>
          <w:p w14:paraId="34B8087A" w14:textId="77777777" w:rsidR="00F1222F" w:rsidRPr="00933C78" w:rsidRDefault="00F1222F" w:rsidP="00F1222F">
            <w:pPr>
              <w:pStyle w:val="Table10ptText-ASDEFCON"/>
            </w:pPr>
            <w:r w:rsidRPr="00933C78">
              <w:t>For Application Software to be developed, reused or modified.</w:t>
            </w:r>
          </w:p>
        </w:tc>
      </w:tr>
      <w:tr w:rsidR="00F1222F" w:rsidRPr="00933C78" w14:paraId="26629E10" w14:textId="77777777" w:rsidTr="00D016F3">
        <w:trPr>
          <w:cantSplit/>
          <w:jc w:val="center"/>
        </w:trPr>
        <w:tc>
          <w:tcPr>
            <w:tcW w:w="916" w:type="dxa"/>
            <w:tcMar>
              <w:left w:w="57" w:type="dxa"/>
              <w:right w:w="57" w:type="dxa"/>
            </w:tcMar>
          </w:tcPr>
          <w:p w14:paraId="4AD3D6AC" w14:textId="77777777" w:rsidR="00F1222F" w:rsidRPr="00933C78" w:rsidRDefault="00F1222F" w:rsidP="00F1222F">
            <w:pPr>
              <w:pStyle w:val="Table10ptText-ASDEFCON"/>
            </w:pPr>
            <w:r w:rsidRPr="00933C78">
              <w:t>6.2.11</w:t>
            </w:r>
          </w:p>
        </w:tc>
        <w:tc>
          <w:tcPr>
            <w:tcW w:w="2238" w:type="dxa"/>
            <w:tcMar>
              <w:left w:w="57" w:type="dxa"/>
              <w:right w:w="57" w:type="dxa"/>
            </w:tcMar>
          </w:tcPr>
          <w:p w14:paraId="3BDF560B" w14:textId="77777777" w:rsidR="00F1222F" w:rsidRPr="00933C78" w:rsidRDefault="00F1222F" w:rsidP="00F1222F">
            <w:pPr>
              <w:pStyle w:val="Table10ptText-ASDEFCON"/>
            </w:pPr>
            <w:r w:rsidRPr="00933C78">
              <w:t>Assurance Standard</w:t>
            </w:r>
          </w:p>
        </w:tc>
        <w:tc>
          <w:tcPr>
            <w:tcW w:w="5630" w:type="dxa"/>
            <w:tcMar>
              <w:left w:w="57" w:type="dxa"/>
              <w:right w:w="57" w:type="dxa"/>
            </w:tcMar>
          </w:tcPr>
          <w:p w14:paraId="01F4C628" w14:textId="77777777" w:rsidR="00F1222F" w:rsidRPr="00933C78" w:rsidRDefault="00F1222F" w:rsidP="00F1222F">
            <w:pPr>
              <w:pStyle w:val="Table10ptText-ASDEFCON"/>
            </w:pPr>
            <w:r w:rsidRPr="00933C78">
              <w:t>For Software with a criticality of 0, 1 or 2.</w:t>
            </w:r>
          </w:p>
        </w:tc>
      </w:tr>
      <w:tr w:rsidR="00F1222F" w:rsidRPr="00933C78" w14:paraId="6894DB2C" w14:textId="77777777" w:rsidTr="00D016F3">
        <w:trPr>
          <w:cantSplit/>
          <w:jc w:val="center"/>
        </w:trPr>
        <w:tc>
          <w:tcPr>
            <w:tcW w:w="916" w:type="dxa"/>
            <w:tcMar>
              <w:left w:w="57" w:type="dxa"/>
              <w:right w:w="57" w:type="dxa"/>
            </w:tcMar>
          </w:tcPr>
          <w:p w14:paraId="305681C4" w14:textId="77777777" w:rsidR="00F1222F" w:rsidRPr="00933C78" w:rsidRDefault="00F1222F" w:rsidP="00F1222F">
            <w:pPr>
              <w:pStyle w:val="Table10ptText-ASDEFCON"/>
            </w:pPr>
            <w:r w:rsidRPr="00933C78">
              <w:t>6.2.12</w:t>
            </w:r>
          </w:p>
        </w:tc>
        <w:tc>
          <w:tcPr>
            <w:tcW w:w="2238" w:type="dxa"/>
            <w:tcMar>
              <w:left w:w="57" w:type="dxa"/>
              <w:right w:w="57" w:type="dxa"/>
            </w:tcMar>
          </w:tcPr>
          <w:p w14:paraId="01BCFE4B" w14:textId="77777777" w:rsidR="00F1222F" w:rsidRPr="00933C78" w:rsidRDefault="00F1222F" w:rsidP="00F1222F">
            <w:pPr>
              <w:pStyle w:val="Table10ptText-ASDEFCON"/>
            </w:pPr>
            <w:r w:rsidRPr="00933C78">
              <w:t>Software Assurance Level</w:t>
            </w:r>
          </w:p>
        </w:tc>
        <w:tc>
          <w:tcPr>
            <w:tcW w:w="5630" w:type="dxa"/>
            <w:tcMar>
              <w:left w:w="57" w:type="dxa"/>
              <w:right w:w="57" w:type="dxa"/>
            </w:tcMar>
          </w:tcPr>
          <w:p w14:paraId="4A743EAA" w14:textId="77777777" w:rsidR="00F1222F" w:rsidRPr="00933C78" w:rsidRDefault="00F1222F" w:rsidP="00F1222F">
            <w:pPr>
              <w:pStyle w:val="Table10ptText-ASDEFCON"/>
            </w:pPr>
            <w:r w:rsidRPr="00933C78">
              <w:t>For Software with a criticality of 0, 1 or 2.</w:t>
            </w:r>
          </w:p>
        </w:tc>
      </w:tr>
    </w:tbl>
    <w:p w14:paraId="31A9088B" w14:textId="77777777" w:rsidR="00F1222F" w:rsidRPr="00B34D4E" w:rsidRDefault="00F1222F" w:rsidP="00545C4B">
      <w:pPr>
        <w:pStyle w:val="ASDEFCONOptionSpace"/>
      </w:pPr>
    </w:p>
    <w:p w14:paraId="3CB98301" w14:textId="77777777" w:rsidR="00F1222F" w:rsidRPr="00B960BE" w:rsidRDefault="00F1222F" w:rsidP="00545C4B">
      <w:pPr>
        <w:pStyle w:val="ATTANNLV1-ASDEFCON"/>
      </w:pPr>
      <w:bookmarkStart w:id="157" w:name="_Toc66526520"/>
      <w:bookmarkStart w:id="158" w:name="_Toc99884536"/>
      <w:r w:rsidRPr="00933C78">
        <w:rPr>
          <w:rFonts w:eastAsia="Calibri"/>
        </w:rPr>
        <w:t xml:space="preserve">Equipment Certification to </w:t>
      </w:r>
      <w:r w:rsidRPr="00616E66">
        <w:t xml:space="preserve">ACCESS THE </w:t>
      </w:r>
      <w:r w:rsidRPr="00B960BE">
        <w:t>RADIOFREQUENCY SPECTRUM (OPTIONAL)</w:t>
      </w:r>
      <w:bookmarkEnd w:id="157"/>
      <w:bookmarkEnd w:id="158"/>
    </w:p>
    <w:p w14:paraId="1E1273A4" w14:textId="587B4840" w:rsidR="00F1222F" w:rsidRPr="00F1222F" w:rsidRDefault="00F1222F" w:rsidP="00BB4B60">
      <w:pPr>
        <w:pStyle w:val="NoteToDrafters-ASDEFCON"/>
        <w:keepNext w:val="0"/>
      </w:pPr>
      <w:r w:rsidRPr="00616E66">
        <w:t xml:space="preserve">Note to drafters:  </w:t>
      </w:r>
      <w:r>
        <w:t xml:space="preserve">If </w:t>
      </w:r>
      <w:r w:rsidRPr="00616E66">
        <w:t>access</w:t>
      </w:r>
      <w:r w:rsidR="008F2119">
        <w:t xml:space="preserve"> to</w:t>
      </w:r>
      <w:r w:rsidRPr="00616E66">
        <w:t xml:space="preserve"> the Radiofrequency Spectrum</w:t>
      </w:r>
      <w:r w:rsidRPr="00BC34EA">
        <w:t xml:space="preserve"> </w:t>
      </w:r>
      <w:r>
        <w:t xml:space="preserve">could influence tender evaluations, then </w:t>
      </w:r>
      <w:r w:rsidR="008F2119">
        <w:t xml:space="preserve">include </w:t>
      </w:r>
      <w:r w:rsidR="00827171">
        <w:t>this requirement</w:t>
      </w:r>
      <w:r w:rsidRPr="00616E66">
        <w:t>.</w:t>
      </w:r>
      <w:r w:rsidRPr="00BC34EA">
        <w:t xml:space="preserve"> </w:t>
      </w:r>
      <w:r>
        <w:t xml:space="preserve"> </w:t>
      </w:r>
      <w:r w:rsidRPr="00616E66">
        <w:t xml:space="preserve">Defence </w:t>
      </w:r>
      <w:r w:rsidR="008F2119">
        <w:t>Spectrum Office (DSO) should be consulted</w:t>
      </w:r>
      <w:r w:rsidR="00AD51B4">
        <w:t xml:space="preserve"> for viable spectrum options for operation in the domestic environment, and interpretation of the </w:t>
      </w:r>
      <w:r w:rsidR="008F2119">
        <w:t>ARSP.</w:t>
      </w:r>
    </w:p>
    <w:p w14:paraId="213986F8" w14:textId="0C477DC2" w:rsidR="00F1222F" w:rsidRPr="00616E66" w:rsidRDefault="00F1222F" w:rsidP="00F1222F">
      <w:pPr>
        <w:pStyle w:val="NoteToTenderers-ASDEFCON"/>
      </w:pPr>
      <w:r w:rsidRPr="00616E66">
        <w:t>Note to tenderers:</w:t>
      </w:r>
      <w:r>
        <w:t xml:space="preserve"> </w:t>
      </w:r>
      <w:r w:rsidRPr="00616E66">
        <w:t xml:space="preserve"> </w:t>
      </w:r>
      <w:r w:rsidR="008F2119">
        <w:t>S</w:t>
      </w:r>
      <w:r w:rsidR="008F2119" w:rsidRPr="00933C78">
        <w:t>ystems</w:t>
      </w:r>
      <w:r w:rsidR="00AD51B4">
        <w:t xml:space="preserve"> offering manoeuvrability in the electromagnetic spectrum (EMS) represent a lower risk for Defence. </w:t>
      </w:r>
      <w:r w:rsidR="00D016F3">
        <w:t xml:space="preserve"> </w:t>
      </w:r>
      <w:r w:rsidR="00AD51B4">
        <w:t xml:space="preserve">EMS manoeuvrability that incorporates, but is not limited to, </w:t>
      </w:r>
      <w:r w:rsidR="008F2119" w:rsidRPr="00933C78">
        <w:t>parts of the</w:t>
      </w:r>
      <w:r w:rsidR="00AD51B4">
        <w:t xml:space="preserve"> radiofrequency</w:t>
      </w:r>
      <w:r w:rsidR="008F2119" w:rsidRPr="00933C78">
        <w:t xml:space="preserve"> spectrum</w:t>
      </w:r>
      <w:r w:rsidR="00AD51B4">
        <w:t xml:space="preserve"> designated for Defence purposes in the </w:t>
      </w:r>
      <w:r w:rsidR="008F2119" w:rsidRPr="00933C78">
        <w:t>Australian Radiofrequency Spectrum Plan</w:t>
      </w:r>
      <w:r w:rsidR="00AD51B4">
        <w:t xml:space="preserve"> reduces risk for system operation in the domestic environment</w:t>
      </w:r>
      <w:r w:rsidRPr="00616E66">
        <w:t>.</w:t>
      </w:r>
    </w:p>
    <w:p w14:paraId="36FB97B5" w14:textId="6D7A5E6E" w:rsidR="00F1222F" w:rsidRPr="00616E66" w:rsidRDefault="00F1222F" w:rsidP="00F1222F">
      <w:pPr>
        <w:pStyle w:val="ATTANNLV2-ASDEFCON"/>
      </w:pPr>
      <w:r w:rsidRPr="00616E66">
        <w:t>Tenderers are to provide a preliminary Equipment Certification to Access Radiofrequency Spectrum (ECARS</w:t>
      </w:r>
      <w:r w:rsidR="008F2119">
        <w:t>,</w:t>
      </w:r>
      <w:r w:rsidR="008F2119" w:rsidRPr="008F2119">
        <w:t xml:space="preserve"> </w:t>
      </w:r>
      <w:r w:rsidR="008F2119" w:rsidRPr="00616E66">
        <w:t>also known as form AA763</w:t>
      </w:r>
      <w:r w:rsidRPr="00616E66">
        <w:t>) in accordance with DID-ENG-SOL-ECARS, as tailored by the following requirements:</w:t>
      </w:r>
    </w:p>
    <w:p w14:paraId="6CF7DCC2" w14:textId="6E2A67C3" w:rsidR="00F1222F" w:rsidRPr="00616E66" w:rsidRDefault="00F1222F" w:rsidP="00F1222F">
      <w:pPr>
        <w:pStyle w:val="ATTANNLV3-ASDEFCON"/>
      </w:pPr>
      <w:r w:rsidRPr="00616E66">
        <w:t xml:space="preserve">the information </w:t>
      </w:r>
      <w:r w:rsidR="008F2119">
        <w:t xml:space="preserve">required for </w:t>
      </w:r>
      <w:r w:rsidRPr="00616E66">
        <w:t xml:space="preserve">the </w:t>
      </w:r>
      <w:r>
        <w:t>‘</w:t>
      </w:r>
      <w:r w:rsidRPr="00616E66">
        <w:t>System General Information Page</w:t>
      </w:r>
      <w:r>
        <w:t>’</w:t>
      </w:r>
      <w:r w:rsidR="008F2119" w:rsidRPr="008F2119">
        <w:t xml:space="preserve"> </w:t>
      </w:r>
      <w:r w:rsidR="008F2119">
        <w:t>and field 5 (Tuning Range(s)) on the</w:t>
      </w:r>
      <w:r w:rsidR="008F2119" w:rsidRPr="00933C78">
        <w:t xml:space="preserve"> ‘Transmitter’</w:t>
      </w:r>
      <w:r w:rsidR="008F2119">
        <w:t xml:space="preserve"> pages,</w:t>
      </w:r>
      <w:r w:rsidRPr="00616E66">
        <w:t xml:space="preserve"> for each system</w:t>
      </w:r>
      <w:r w:rsidR="008F2119">
        <w:t xml:space="preserve"> /</w:t>
      </w:r>
      <w:r w:rsidRPr="00616E66">
        <w:t xml:space="preserve"> sub-system that requires access to the Radiofrequency Spectrum for its operation</w:t>
      </w:r>
      <w:r>
        <w:t>; and</w:t>
      </w:r>
    </w:p>
    <w:p w14:paraId="7BDCEECA" w14:textId="58038624" w:rsidR="00F1222F" w:rsidRPr="00B960BE" w:rsidRDefault="00F1222F" w:rsidP="00827171">
      <w:pPr>
        <w:pStyle w:val="ATTANNLV3-ASDEFCON"/>
      </w:pPr>
      <w:proofErr w:type="gramStart"/>
      <w:r w:rsidRPr="00616E66">
        <w:t>completion</w:t>
      </w:r>
      <w:proofErr w:type="gramEnd"/>
      <w:r w:rsidRPr="00616E66">
        <w:t xml:space="preserve"> of the ‘Transmitter’</w:t>
      </w:r>
      <w:r w:rsidR="008F2119">
        <w:t xml:space="preserve"> fields</w:t>
      </w:r>
      <w:r w:rsidRPr="00616E66">
        <w:t xml:space="preserve">, </w:t>
      </w:r>
      <w:r w:rsidR="008F2119">
        <w:t xml:space="preserve">and </w:t>
      </w:r>
      <w:r w:rsidRPr="00616E66">
        <w:t>‘Receiver’ and ‘Antenna’ pages</w:t>
      </w:r>
      <w:r w:rsidR="008F2119">
        <w:t xml:space="preserve">, are </w:t>
      </w:r>
      <w:r w:rsidRPr="00616E66">
        <w:t xml:space="preserve">optional; however, </w:t>
      </w:r>
      <w:r w:rsidR="006D67E5">
        <w:t>these details</w:t>
      </w:r>
      <w:r w:rsidRPr="00616E66">
        <w:t xml:space="preserve"> should be provided if </w:t>
      </w:r>
      <w:r w:rsidR="006D67E5">
        <w:t>this will</w:t>
      </w:r>
      <w:r w:rsidRPr="00616E66">
        <w:t xml:space="preserve"> allow the Commonwealth to properly evaluate Radiofrequency Spectrum requirements.  A</w:t>
      </w:r>
      <w:r w:rsidR="006D67E5">
        <w:t>ttach a</w:t>
      </w:r>
      <w:r w:rsidRPr="00616E66">
        <w:t xml:space="preserve">dditional information </w:t>
      </w:r>
      <w:r w:rsidR="006D67E5">
        <w:t>as</w:t>
      </w:r>
      <w:r w:rsidRPr="00B960BE">
        <w:t xml:space="preserve"> appropriate.</w:t>
      </w:r>
    </w:p>
    <w:p w14:paraId="3B4B21DF" w14:textId="2C4777BD" w:rsidR="00045C0F" w:rsidRDefault="00045C0F" w:rsidP="00045C0F">
      <w:pPr>
        <w:pStyle w:val="ATTANNLV1-ASDEFCON"/>
      </w:pPr>
      <w:bookmarkStart w:id="159" w:name="_Ref66002689"/>
      <w:bookmarkStart w:id="160" w:name="_Ref66002915"/>
      <w:bookmarkStart w:id="161" w:name="_Toc66526519"/>
      <w:bookmarkStart w:id="162" w:name="_Toc99884535"/>
      <w:r>
        <w:lastRenderedPageBreak/>
        <w:t>Cyber Security</w:t>
      </w:r>
      <w:r w:rsidR="00485B79">
        <w:t xml:space="preserve"> (Optional)</w:t>
      </w:r>
    </w:p>
    <w:p w14:paraId="320CE845" w14:textId="7E9B46D9" w:rsidR="004823F8" w:rsidRDefault="004823F8" w:rsidP="004823F8">
      <w:pPr>
        <w:pStyle w:val="NoteToDrafters-ASDEFCON"/>
      </w:pPr>
      <w:r>
        <w:t xml:space="preserve">Note to drafters:  CSAI may be </w:t>
      </w:r>
      <w:r w:rsidR="00986D48">
        <w:t>tendered</w:t>
      </w:r>
      <w:r>
        <w:t xml:space="preserve"> if the Contractor will be actively involved in, or support, Security Authorisation(s).  Otherwise, CSAI may be requested under any resultant Contract.</w:t>
      </w:r>
    </w:p>
    <w:p w14:paraId="4C5F4A64" w14:textId="32F3122C" w:rsidR="00045C0F" w:rsidRDefault="00045C0F" w:rsidP="00045C0F">
      <w:pPr>
        <w:pStyle w:val="NoteToTenderers-ASDEFCON"/>
      </w:pPr>
      <w:r w:rsidRPr="00933C78">
        <w:t>Note to tenderers:</w:t>
      </w:r>
      <w:r>
        <w:t xml:space="preserve">  </w:t>
      </w:r>
      <w:r w:rsidRPr="00933C78">
        <w:t xml:space="preserve">The Commonwealth intends to assess the </w:t>
      </w:r>
      <w:r>
        <w:t xml:space="preserve">cyber security aspects of the </w:t>
      </w:r>
      <w:r w:rsidRPr="00933C78">
        <w:t xml:space="preserve">tenderer’s </w:t>
      </w:r>
      <w:r>
        <w:t>proposed solution in order to gauge the potential existing compliance and identify any possible security risks that may need to be addressed under any resultant Contract.</w:t>
      </w:r>
    </w:p>
    <w:p w14:paraId="082B0E46" w14:textId="7EB5CB1F" w:rsidR="00045C0F" w:rsidRDefault="00045C0F" w:rsidP="00045C0F">
      <w:pPr>
        <w:pStyle w:val="ATTANNLV2-ASDEFCON"/>
      </w:pPr>
      <w:r w:rsidRPr="00933C78">
        <w:t>Tenderer</w:t>
      </w:r>
      <w:r>
        <w:t xml:space="preserve">s are </w:t>
      </w:r>
      <w:r w:rsidRPr="00933C78">
        <w:t>to provide</w:t>
      </w:r>
      <w:r>
        <w:t xml:space="preserve"> Cyber Security Assessment Information </w:t>
      </w:r>
      <w:r w:rsidRPr="00933C78">
        <w:t xml:space="preserve">in accordance with </w:t>
      </w:r>
      <w:r>
        <w:t>T</w:t>
      </w:r>
      <w:r w:rsidRPr="00933C78">
        <w:t>DID-</w:t>
      </w:r>
      <w:r>
        <w:t>ENG</w:t>
      </w:r>
      <w:r w:rsidRPr="00933C78">
        <w:t>-</w:t>
      </w:r>
      <w:r>
        <w:t>SOL</w:t>
      </w:r>
      <w:r w:rsidRPr="00933C78">
        <w:t>-</w:t>
      </w:r>
      <w:r>
        <w:t>CSAI.</w:t>
      </w:r>
    </w:p>
    <w:p w14:paraId="65C1C65F" w14:textId="279E8A44" w:rsidR="00F1222F" w:rsidRPr="00B960BE" w:rsidRDefault="00F1222F" w:rsidP="00545C4B">
      <w:pPr>
        <w:pStyle w:val="ATTANNLV1-ASDEFCON"/>
      </w:pPr>
      <w:bookmarkStart w:id="163" w:name="_Ref228355713"/>
      <w:r w:rsidRPr="00B960BE">
        <w:t>Support System (CORE)</w:t>
      </w:r>
      <w:bookmarkEnd w:id="159"/>
      <w:bookmarkEnd w:id="160"/>
      <w:bookmarkEnd w:id="161"/>
      <w:bookmarkEnd w:id="162"/>
      <w:bookmarkEnd w:id="163"/>
    </w:p>
    <w:p w14:paraId="55E4289D" w14:textId="61CC4866" w:rsidR="00F1222F" w:rsidRPr="00B960BE" w:rsidRDefault="00F1222F" w:rsidP="00F1222F">
      <w:pPr>
        <w:pStyle w:val="ATTANNReferencetoCOC"/>
      </w:pPr>
      <w:r w:rsidRPr="00B960BE">
        <w:t xml:space="preserve">Draft SOW </w:t>
      </w:r>
      <w:r w:rsidR="0012405F">
        <w:t xml:space="preserve">references: clause 5.3 and </w:t>
      </w:r>
      <w:r w:rsidRPr="00B960BE">
        <w:t>Annex A (Description of Requirement)</w:t>
      </w:r>
    </w:p>
    <w:p w14:paraId="1B589C9F" w14:textId="007448B0" w:rsidR="00F1222F" w:rsidRPr="00616E66" w:rsidRDefault="00F1222F" w:rsidP="00F1222F">
      <w:pPr>
        <w:pStyle w:val="NoteToDrafters-ASDEFCON"/>
      </w:pPr>
      <w:bookmarkStart w:id="164" w:name="_Ref65994423"/>
      <w:r w:rsidRPr="00616E66">
        <w:t xml:space="preserve">Note to drafters:  </w:t>
      </w:r>
      <w:r w:rsidR="005B5C2C">
        <w:t>A</w:t>
      </w:r>
      <w:r w:rsidRPr="00616E66">
        <w:t xml:space="preserve">mend the </w:t>
      </w:r>
      <w:r w:rsidR="005B5C2C">
        <w:t>following requirement</w:t>
      </w:r>
      <w:r w:rsidRPr="00616E66">
        <w:t xml:space="preserve"> to </w:t>
      </w:r>
      <w:r>
        <w:t>suit</w:t>
      </w:r>
      <w:r w:rsidRPr="00616E66">
        <w:t xml:space="preserve"> the </w:t>
      </w:r>
      <w:r>
        <w:t>needs</w:t>
      </w:r>
      <w:r w:rsidRPr="00616E66">
        <w:t xml:space="preserve"> of the </w:t>
      </w:r>
      <w:r>
        <w:t>required system(s)</w:t>
      </w:r>
      <w:r w:rsidR="00291D4B">
        <w:t xml:space="preserve"> and</w:t>
      </w:r>
      <w:r>
        <w:t xml:space="preserve"> support concept</w:t>
      </w:r>
      <w:r w:rsidRPr="00616E66">
        <w:t xml:space="preserve">.  If the RFT includes a draft Contract (Support), </w:t>
      </w:r>
      <w:r w:rsidR="00C0570D">
        <w:t xml:space="preserve">changes </w:t>
      </w:r>
      <w:r>
        <w:t xml:space="preserve">may </w:t>
      </w:r>
      <w:r w:rsidR="00C0570D">
        <w:t xml:space="preserve">be </w:t>
      </w:r>
      <w:r w:rsidRPr="00616E66">
        <w:t>need</w:t>
      </w:r>
      <w:r w:rsidR="00C0570D">
        <w:t>ed</w:t>
      </w:r>
      <w:r w:rsidRPr="00616E66">
        <w:t xml:space="preserve"> to </w:t>
      </w:r>
      <w:r w:rsidR="00016A9A">
        <w:t>address</w:t>
      </w:r>
      <w:r w:rsidR="00170D22">
        <w:t xml:space="preserve"> specific</w:t>
      </w:r>
      <w:r w:rsidRPr="00616E66">
        <w:t xml:space="preserve"> requirements </w:t>
      </w:r>
      <w:r w:rsidR="00C0570D">
        <w:t>of</w:t>
      </w:r>
      <w:r w:rsidRPr="00616E66">
        <w:t xml:space="preserve"> that contract.</w:t>
      </w:r>
      <w:r>
        <w:t xml:space="preserve"> </w:t>
      </w:r>
      <w:r w:rsidR="00170D22">
        <w:t>I</w:t>
      </w:r>
      <w:r>
        <w:t>nsert a number of pages</w:t>
      </w:r>
      <w:r w:rsidR="00170D22">
        <w:t xml:space="preserve"> </w:t>
      </w:r>
      <w:r w:rsidR="00C0570D">
        <w:t xml:space="preserve">in the note </w:t>
      </w:r>
      <w:r w:rsidR="00170D22">
        <w:t>below</w:t>
      </w:r>
      <w:r>
        <w:t xml:space="preserve">, </w:t>
      </w:r>
      <w:r w:rsidR="00170D22">
        <w:t>considering the risk and complexity of</w:t>
      </w:r>
      <w:r w:rsidR="00291D4B">
        <w:t xml:space="preserve"> defining and</w:t>
      </w:r>
      <w:r>
        <w:t xml:space="preserve"> establish</w:t>
      </w:r>
      <w:r w:rsidR="00170D22">
        <w:t>ing the</w:t>
      </w:r>
      <w:r>
        <w:t xml:space="preserve"> Support System.</w:t>
      </w:r>
    </w:p>
    <w:p w14:paraId="317D4380" w14:textId="6C9C6DCB" w:rsidR="00F1222F" w:rsidRPr="00616E66" w:rsidRDefault="00F1222F" w:rsidP="00F1222F">
      <w:pPr>
        <w:pStyle w:val="NoteToTenderers-ASDEFCON"/>
      </w:pPr>
      <w:r w:rsidRPr="00616E66">
        <w:t>Note to tenderers:  The</w:t>
      </w:r>
      <w:r>
        <w:t xml:space="preserve"> </w:t>
      </w:r>
      <w:r w:rsidRPr="00616E66">
        <w:t>Commonwealth</w:t>
      </w:r>
      <w:r>
        <w:t xml:space="preserve"> </w:t>
      </w:r>
      <w:r w:rsidR="00016A9A">
        <w:t xml:space="preserve">wants </w:t>
      </w:r>
      <w:r w:rsidRPr="00616E66">
        <w:t>to assess the suitability</w:t>
      </w:r>
      <w:r w:rsidR="00016A9A">
        <w:t xml:space="preserve"> and</w:t>
      </w:r>
      <w:r>
        <w:t xml:space="preserve"> </w:t>
      </w:r>
      <w:r w:rsidRPr="00616E66">
        <w:t>risk</w:t>
      </w:r>
      <w:r w:rsidR="00016A9A">
        <w:t>s</w:t>
      </w:r>
      <w:r>
        <w:t xml:space="preserve"> of the</w:t>
      </w:r>
      <w:r w:rsidRPr="00616E66">
        <w:t xml:space="preserve"> </w:t>
      </w:r>
      <w:r>
        <w:t xml:space="preserve">proposed </w:t>
      </w:r>
      <w:r w:rsidR="00016A9A" w:rsidRPr="00616E66">
        <w:t>Support</w:t>
      </w:r>
      <w:r w:rsidR="00016A9A">
        <w:t xml:space="preserve"> System</w:t>
      </w:r>
      <w:r w:rsidRPr="00616E66">
        <w:t>.</w:t>
      </w:r>
      <w:r>
        <w:t xml:space="preserve">  The recommended number of pages for the r</w:t>
      </w:r>
      <w:r w:rsidRPr="00616E66">
        <w:t xml:space="preserve">esponse to </w:t>
      </w:r>
      <w:r w:rsidRPr="003902B6">
        <w:t>this clause</w:t>
      </w:r>
      <w:r w:rsidRPr="00616E66">
        <w:t xml:space="preserve"> </w:t>
      </w:r>
      <w:r w:rsidR="001D0687">
        <w:fldChar w:fldCharType="begin"/>
      </w:r>
      <w:r w:rsidR="001D0687">
        <w:instrText xml:space="preserve"> REF _Ref66002689 \w \h </w:instrText>
      </w:r>
      <w:r w:rsidR="001D0687">
        <w:fldChar w:fldCharType="separate"/>
      </w:r>
      <w:r w:rsidR="00643D62">
        <w:t>5</w:t>
      </w:r>
      <w:r w:rsidR="001D0687">
        <w:fldChar w:fldCharType="end"/>
      </w:r>
      <w:r w:rsidR="001D0687">
        <w:t xml:space="preserve"> </w:t>
      </w:r>
      <w:r>
        <w:t xml:space="preserve">is </w:t>
      </w:r>
      <w:r w:rsidR="00FD729A">
        <w:fldChar w:fldCharType="begin">
          <w:ffData>
            <w:name w:val=""/>
            <w:enabled/>
            <w:calcOnExit w:val="0"/>
            <w:textInput>
              <w:default w:val="[... DRAFTER TO INSERT NUMBER, EG, 15 - 25 ...]"/>
            </w:textInput>
          </w:ffData>
        </w:fldChar>
      </w:r>
      <w:r w:rsidR="00FD729A">
        <w:instrText xml:space="preserve"> FORMTEXT </w:instrText>
      </w:r>
      <w:r w:rsidR="00FD729A">
        <w:fldChar w:fldCharType="separate"/>
      </w:r>
      <w:r w:rsidR="00FD729A">
        <w:rPr>
          <w:noProof/>
        </w:rPr>
        <w:t>[... DRAFTER TO INSERT NUMBER, EG, 15 - 25 ...]</w:t>
      </w:r>
      <w:r w:rsidR="00FD729A">
        <w:fldChar w:fldCharType="end"/>
      </w:r>
      <w:r>
        <w:t xml:space="preserve"> </w:t>
      </w:r>
      <w:r w:rsidRPr="00616E66">
        <w:t>pages.</w:t>
      </w:r>
    </w:p>
    <w:p w14:paraId="2D9340C5" w14:textId="75A5D0C5" w:rsidR="00F1222F" w:rsidRPr="00616E66" w:rsidRDefault="00F1222F" w:rsidP="00F1222F">
      <w:pPr>
        <w:pStyle w:val="ATTANNLV2-ASDEFCON"/>
      </w:pPr>
      <w:bookmarkStart w:id="165" w:name="_Ref66072994"/>
      <w:r w:rsidRPr="00616E66">
        <w:t xml:space="preserve">Tenderers are to provide a </w:t>
      </w:r>
      <w:r w:rsidR="00117743">
        <w:t>summary</w:t>
      </w:r>
      <w:r w:rsidR="00117743" w:rsidRPr="00616E66">
        <w:t xml:space="preserve"> </w:t>
      </w:r>
      <w:r w:rsidRPr="00616E66">
        <w:t xml:space="preserve">of their proposal for </w:t>
      </w:r>
      <w:r w:rsidR="00C0570D">
        <w:t>ach</w:t>
      </w:r>
      <w:r w:rsidR="00366C80">
        <w:t>i</w:t>
      </w:r>
      <w:r w:rsidR="00C0570D">
        <w:t>eving</w:t>
      </w:r>
      <w:r w:rsidR="00C0570D" w:rsidRPr="00616E66">
        <w:t xml:space="preserve"> </w:t>
      </w:r>
      <w:r w:rsidRPr="00616E66">
        <w:t>the</w:t>
      </w:r>
      <w:r w:rsidR="00366C80" w:rsidRPr="00366C80">
        <w:t xml:space="preserve"> </w:t>
      </w:r>
      <w:r w:rsidR="001D0687">
        <w:t xml:space="preserve">support </w:t>
      </w:r>
      <w:r w:rsidRPr="00616E66">
        <w:t>requirements</w:t>
      </w:r>
      <w:r>
        <w:t xml:space="preserve"> and the operational</w:t>
      </w:r>
      <w:r w:rsidRPr="00616E66">
        <w:t xml:space="preserve"> and </w:t>
      </w:r>
      <w:r>
        <w:t xml:space="preserve">support </w:t>
      </w:r>
      <w:r w:rsidRPr="00616E66">
        <w:t xml:space="preserve">concepts defined in the </w:t>
      </w:r>
      <w:r w:rsidR="00366C80">
        <w:t>specifications</w:t>
      </w:r>
      <w:r w:rsidR="00366C80">
        <w:rPr>
          <w:b/>
        </w:rPr>
        <w:t xml:space="preserve"> </w:t>
      </w:r>
      <w:r w:rsidRPr="00616E66">
        <w:t>at Annex A</w:t>
      </w:r>
      <w:r w:rsidR="00366C80">
        <w:t xml:space="preserve"> </w:t>
      </w:r>
      <w:r w:rsidRPr="00616E66">
        <w:t>to the draft SOW</w:t>
      </w:r>
      <w:r>
        <w:t xml:space="preserve"> </w:t>
      </w:r>
      <w:r w:rsidRPr="00B60E24">
        <w:rPr>
          <w:b/>
        </w:rPr>
        <w:fldChar w:fldCharType="begin">
          <w:ffData>
            <w:name w:val="Text142"/>
            <w:enabled/>
            <w:calcOnExit w:val="0"/>
            <w:textInput>
              <w:default w:val="[…INSERT ‘and the draft Contract (Support)’ IF APPLICABLE…]"/>
            </w:textInput>
          </w:ffData>
        </w:fldChar>
      </w:r>
      <w:r w:rsidRPr="00B60E24">
        <w:rPr>
          <w:b/>
        </w:rPr>
        <w:instrText xml:space="preserve"> FORMTEXT </w:instrText>
      </w:r>
      <w:r w:rsidRPr="00B60E24">
        <w:rPr>
          <w:b/>
        </w:rPr>
      </w:r>
      <w:r w:rsidRPr="00B60E24">
        <w:rPr>
          <w:b/>
        </w:rPr>
        <w:fldChar w:fldCharType="separate"/>
      </w:r>
      <w:r w:rsidR="00274CE4">
        <w:rPr>
          <w:b/>
          <w:noProof/>
        </w:rPr>
        <w:t>[…INSERT ‘and the draft Contract (Support)’ IF APPLICABLE…]</w:t>
      </w:r>
      <w:r w:rsidRPr="00B60E24">
        <w:rPr>
          <w:b/>
        </w:rPr>
        <w:fldChar w:fldCharType="end"/>
      </w:r>
      <w:r w:rsidRPr="00616E66">
        <w:t>, including:</w:t>
      </w:r>
      <w:bookmarkEnd w:id="165"/>
    </w:p>
    <w:p w14:paraId="0528930C" w14:textId="285AAFDA" w:rsidR="00F1222F" w:rsidRPr="00616E66" w:rsidRDefault="008A36E5" w:rsidP="00F1222F">
      <w:pPr>
        <w:pStyle w:val="ATTANNLV3-ASDEFCON"/>
      </w:pPr>
      <w:bookmarkStart w:id="166" w:name="_Ref165874106"/>
      <w:r>
        <w:t>a summar</w:t>
      </w:r>
      <w:r w:rsidR="00116CD6">
        <w:t>y of</w:t>
      </w:r>
      <w:r>
        <w:t xml:space="preserve"> </w:t>
      </w:r>
      <w:r w:rsidR="00F1222F" w:rsidRPr="00616E66">
        <w:t xml:space="preserve">the proposed </w:t>
      </w:r>
      <w:r w:rsidR="003902B6">
        <w:t>support organisation</w:t>
      </w:r>
      <w:r w:rsidR="00473890">
        <w:t>s</w:t>
      </w:r>
      <w:r w:rsidR="003902B6">
        <w:t>, identifying the</w:t>
      </w:r>
      <w:r w:rsidR="00473890">
        <w:t>ir</w:t>
      </w:r>
      <w:r w:rsidR="003902B6">
        <w:t xml:space="preserve"> primary roles, locations, and the </w:t>
      </w:r>
      <w:r w:rsidR="00F1222F" w:rsidRPr="00616E66">
        <w:t>division of responsibilities between the Commonwealth, Contractor (Support), Subcontractors (Support)</w:t>
      </w:r>
      <w:r w:rsidR="00FD729A">
        <w:t>,</w:t>
      </w:r>
      <w:r w:rsidR="00F1222F" w:rsidRPr="00616E66">
        <w:t xml:space="preserve"> and </w:t>
      </w:r>
      <w:r w:rsidR="003902B6">
        <w:t xml:space="preserve">other </w:t>
      </w:r>
      <w:r w:rsidR="00F1222F" w:rsidRPr="00616E66">
        <w:t>Associated Parties</w:t>
      </w:r>
      <w:r w:rsidR="00473890">
        <w:t>;</w:t>
      </w:r>
      <w:bookmarkEnd w:id="166"/>
    </w:p>
    <w:p w14:paraId="21181B00" w14:textId="7E04BF69" w:rsidR="00473890" w:rsidRPr="00616E66" w:rsidRDefault="00F1222F" w:rsidP="00FD729A">
      <w:pPr>
        <w:pStyle w:val="ATTANNLV3-ASDEFCON"/>
      </w:pPr>
      <w:r w:rsidRPr="00616E66">
        <w:t>the proposed arrangements</w:t>
      </w:r>
      <w:r w:rsidR="00117743">
        <w:t xml:space="preserve">, </w:t>
      </w:r>
      <w:r w:rsidR="001D0687">
        <w:t>involving</w:t>
      </w:r>
      <w:r w:rsidR="00117743">
        <w:t xml:space="preserve"> the organisations described in response to </w:t>
      </w:r>
      <w:r w:rsidR="00117743">
        <w:fldChar w:fldCharType="begin"/>
      </w:r>
      <w:r w:rsidR="00117743">
        <w:instrText xml:space="preserve"> REF _Ref165874106 \w \h </w:instrText>
      </w:r>
      <w:r w:rsidR="00117743">
        <w:fldChar w:fldCharType="separate"/>
      </w:r>
      <w:r w:rsidR="00643D62">
        <w:t>6.1a</w:t>
      </w:r>
      <w:r w:rsidR="00117743">
        <w:fldChar w:fldCharType="end"/>
      </w:r>
      <w:r w:rsidR="00117743">
        <w:t>,</w:t>
      </w:r>
      <w:r w:rsidRPr="00616E66">
        <w:t xml:space="preserve"> for</w:t>
      </w:r>
      <w:r>
        <w:t xml:space="preserve"> </w:t>
      </w:r>
      <w:r w:rsidRPr="00E768E5">
        <w:rPr>
          <w:b/>
        </w:rPr>
        <w:fldChar w:fldCharType="begin">
          <w:ffData>
            <w:name w:val="Text143"/>
            <w:enabled/>
            <w:calcOnExit w:val="0"/>
            <w:textInput>
              <w:default w:val="[…INSERT ‘Operating Support’ IF APPLICABLE…]"/>
            </w:textInput>
          </w:ffData>
        </w:fldChar>
      </w:r>
      <w:r w:rsidRPr="00F435D1">
        <w:rPr>
          <w:b/>
        </w:rPr>
        <w:instrText xml:space="preserve"> FORMTEXT </w:instrText>
      </w:r>
      <w:r w:rsidRPr="00E768E5">
        <w:rPr>
          <w:b/>
        </w:rPr>
      </w:r>
      <w:r w:rsidRPr="00E768E5">
        <w:rPr>
          <w:b/>
        </w:rPr>
        <w:fldChar w:fldCharType="separate"/>
      </w:r>
      <w:r w:rsidR="00274CE4" w:rsidRPr="00F435D1">
        <w:rPr>
          <w:b/>
          <w:noProof/>
        </w:rPr>
        <w:t>[…INSERT ‘Operating Support’ IF APPLICABLE…]</w:t>
      </w:r>
      <w:r w:rsidRPr="00E768E5">
        <w:rPr>
          <w:b/>
        </w:rPr>
        <w:fldChar w:fldCharType="end"/>
      </w:r>
      <w:r w:rsidRPr="00616E66">
        <w:t>, Engineering Support, Maintenance Support, Supply Support and Training Support</w:t>
      </w:r>
      <w:r w:rsidR="00473890">
        <w:t xml:space="preserve"> for</w:t>
      </w:r>
      <w:r w:rsidR="00F435D1">
        <w:t xml:space="preserve"> t</w:t>
      </w:r>
      <w:r w:rsidR="00473890" w:rsidRPr="00616E66">
        <w:t>he major elements of the Mission System</w:t>
      </w:r>
      <w:r w:rsidR="00F435D1">
        <w:t>,</w:t>
      </w:r>
      <w:r w:rsidR="00473890" w:rsidRPr="00616E66">
        <w:t xml:space="preserve"> and</w:t>
      </w:r>
      <w:r w:rsidR="00F435D1">
        <w:t xml:space="preserve"> </w:t>
      </w:r>
      <w:r w:rsidR="00473890">
        <w:t>any</w:t>
      </w:r>
      <w:r w:rsidR="00473890" w:rsidRPr="00616E66">
        <w:t xml:space="preserve"> major Support System Components;</w:t>
      </w:r>
    </w:p>
    <w:p w14:paraId="308C603A" w14:textId="2A9636B6" w:rsidR="008223AF" w:rsidRDefault="008223AF" w:rsidP="00F1222F">
      <w:pPr>
        <w:pStyle w:val="ATTANNLV3-ASDEFCON"/>
      </w:pPr>
      <w:r>
        <w:t>in respect to Training</w:t>
      </w:r>
      <w:r w:rsidR="000927F6">
        <w:t xml:space="preserve"> Support, the </w:t>
      </w:r>
      <w:r w:rsidR="003F0D8F">
        <w:t xml:space="preserve">expected </w:t>
      </w:r>
      <w:r w:rsidR="000927F6">
        <w:t xml:space="preserve">operator and support </w:t>
      </w:r>
      <w:r w:rsidR="009C2A3D">
        <w:t>personnel skill groups (</w:t>
      </w:r>
      <w:proofErr w:type="spellStart"/>
      <w:r w:rsidR="009C2A3D">
        <w:t>eg</w:t>
      </w:r>
      <w:proofErr w:type="spellEnd"/>
      <w:r w:rsidR="009C2A3D">
        <w:t xml:space="preserve">, trades) </w:t>
      </w:r>
      <w:r w:rsidR="000927F6">
        <w:t xml:space="preserve">and </w:t>
      </w:r>
      <w:r w:rsidR="003F0D8F">
        <w:t xml:space="preserve">the proposed </w:t>
      </w:r>
      <w:r w:rsidR="009C2A3D">
        <w:t>Training programs for the skill levels within each group;</w:t>
      </w:r>
    </w:p>
    <w:p w14:paraId="69F1911A" w14:textId="0DAD71AC" w:rsidR="00473890" w:rsidRPr="00616E66" w:rsidRDefault="009B1B26" w:rsidP="00F1222F">
      <w:pPr>
        <w:pStyle w:val="ATTANNLV3-ASDEFCON"/>
      </w:pPr>
      <w:r>
        <w:t>an explanation of how the Support System would enable Mission System</w:t>
      </w:r>
      <w:r w:rsidR="005070D3">
        <w:t xml:space="preserve"> </w:t>
      </w:r>
      <w:r>
        <w:t xml:space="preserve">operational </w:t>
      </w:r>
      <w:r w:rsidR="005070D3">
        <w:t>outcomes</w:t>
      </w:r>
      <w:r w:rsidR="001D0687">
        <w:t xml:space="preserve"> to be met</w:t>
      </w:r>
      <w:r>
        <w:t xml:space="preserve">, including </w:t>
      </w:r>
      <w:r w:rsidR="005070D3">
        <w:t>by</w:t>
      </w:r>
      <w:r>
        <w:t xml:space="preserve"> the achievement of </w:t>
      </w:r>
      <w:r w:rsidR="00FD729A">
        <w:t xml:space="preserve">any </w:t>
      </w:r>
      <w:r w:rsidR="008C461F">
        <w:t>performance</w:t>
      </w:r>
      <w:r>
        <w:t xml:space="preserve"> measures specified by the Commonwealth </w:t>
      </w:r>
      <w:r w:rsidR="005070D3">
        <w:t xml:space="preserve">and any </w:t>
      </w:r>
      <w:r w:rsidR="00FD729A">
        <w:t>other</w:t>
      </w:r>
      <w:r w:rsidR="005070D3">
        <w:t xml:space="preserve"> measures identified by the </w:t>
      </w:r>
      <w:r>
        <w:t>tenderer</w:t>
      </w:r>
      <w:r w:rsidR="005070D3">
        <w:t>;</w:t>
      </w:r>
    </w:p>
    <w:p w14:paraId="730C892F" w14:textId="6126F145" w:rsidR="00F1222F" w:rsidRPr="00616E66" w:rsidRDefault="008A36E5" w:rsidP="00F1222F">
      <w:pPr>
        <w:pStyle w:val="ATTANNLV3-ASDEFCON"/>
      </w:pPr>
      <w:r>
        <w:t>the</w:t>
      </w:r>
      <w:r w:rsidRPr="00616E66">
        <w:t xml:space="preserve"> </w:t>
      </w:r>
      <w:r>
        <w:t xml:space="preserve">significant drivers, </w:t>
      </w:r>
      <w:r w:rsidRPr="00616E66">
        <w:t>assumptions</w:t>
      </w:r>
      <w:r>
        <w:t>,</w:t>
      </w:r>
      <w:r w:rsidRPr="00616E66">
        <w:t xml:space="preserve"> </w:t>
      </w:r>
      <w:r>
        <w:t xml:space="preserve">and </w:t>
      </w:r>
      <w:r w:rsidR="00F1222F" w:rsidRPr="00616E66">
        <w:t xml:space="preserve">constraints </w:t>
      </w:r>
      <w:r w:rsidR="001D0687">
        <w:t>associated</w:t>
      </w:r>
      <w:r w:rsidR="00F1222F" w:rsidRPr="00616E66">
        <w:t xml:space="preserve"> with the proposal (</w:t>
      </w:r>
      <w:proofErr w:type="spellStart"/>
      <w:r w:rsidR="00F1222F" w:rsidRPr="00616E66">
        <w:t>eg</w:t>
      </w:r>
      <w:proofErr w:type="spellEnd"/>
      <w:r w:rsidR="00F1222F" w:rsidRPr="00616E66">
        <w:t>, with respect to</w:t>
      </w:r>
      <w:r>
        <w:t xml:space="preserve"> the availability of </w:t>
      </w:r>
      <w:r w:rsidR="001D0687">
        <w:t xml:space="preserve">key </w:t>
      </w:r>
      <w:r>
        <w:t>resources and</w:t>
      </w:r>
      <w:r w:rsidR="00F1222F" w:rsidRPr="00616E66">
        <w:t xml:space="preserve"> in</w:t>
      </w:r>
      <w:r w:rsidR="00F1222F">
        <w:t>-</w:t>
      </w:r>
      <w:r w:rsidR="00F1222F" w:rsidRPr="00616E66">
        <w:t>country support); and</w:t>
      </w:r>
    </w:p>
    <w:p w14:paraId="42F7D3A6" w14:textId="02095506" w:rsidR="00F1222F" w:rsidRPr="00616E66" w:rsidRDefault="001D0687" w:rsidP="00F1222F">
      <w:pPr>
        <w:pStyle w:val="ATTANNLV3-ASDEFCON"/>
      </w:pPr>
      <w:proofErr w:type="gramStart"/>
      <w:r>
        <w:t>the</w:t>
      </w:r>
      <w:proofErr w:type="gramEnd"/>
      <w:r>
        <w:t xml:space="preserve"> </w:t>
      </w:r>
      <w:r w:rsidR="00116CD6">
        <w:t>significant</w:t>
      </w:r>
      <w:r w:rsidR="00F1222F" w:rsidRPr="00616E66">
        <w:t xml:space="preserve"> </w:t>
      </w:r>
      <w:r w:rsidR="00116CD6" w:rsidRPr="00616E66">
        <w:t>risks</w:t>
      </w:r>
      <w:r w:rsidR="00116CD6">
        <w:t>, with cross-references to</w:t>
      </w:r>
      <w:r w:rsidR="00116CD6" w:rsidRPr="00616E66">
        <w:t xml:space="preserve"> </w:t>
      </w:r>
      <w:r w:rsidR="00F1222F" w:rsidRPr="00616E66">
        <w:t xml:space="preserve">the </w:t>
      </w:r>
      <w:r w:rsidR="00116CD6">
        <w:t>tendered</w:t>
      </w:r>
      <w:r w:rsidR="00F1222F" w:rsidRPr="00616E66">
        <w:t xml:space="preserve"> risk</w:t>
      </w:r>
      <w:r w:rsidR="00116CD6">
        <w:t xml:space="preserve"> register for further detail</w:t>
      </w:r>
      <w:r w:rsidR="00F1222F" w:rsidRPr="00616E66">
        <w:t>.</w:t>
      </w:r>
    </w:p>
    <w:p w14:paraId="09851CB4" w14:textId="1C817BC7" w:rsidR="00F1222F" w:rsidRPr="00616E66" w:rsidRDefault="00F1222F" w:rsidP="00F1222F">
      <w:pPr>
        <w:pStyle w:val="ATTANNLV2-ASDEFCON"/>
      </w:pPr>
      <w:bookmarkStart w:id="167" w:name="_Ref65993194"/>
      <w:r w:rsidRPr="00616E66">
        <w:t>Tenderers are to</w:t>
      </w:r>
      <w:r w:rsidR="00CF2D07">
        <w:t xml:space="preserve"> summarise</w:t>
      </w:r>
      <w:r w:rsidRPr="00616E66">
        <w:t xml:space="preserve"> the support currently available for the Supplies, </w:t>
      </w:r>
      <w:r w:rsidR="00D32058">
        <w:t xml:space="preserve">identifying local support capabilities and the need to access additional capabilities from overseas, </w:t>
      </w:r>
      <w:r w:rsidR="00CF2D07">
        <w:t>addressing</w:t>
      </w:r>
      <w:r w:rsidRPr="00616E66">
        <w:t>:</w:t>
      </w:r>
      <w:bookmarkEnd w:id="167"/>
    </w:p>
    <w:p w14:paraId="52AADE1C" w14:textId="4D6E3866" w:rsidR="00F1222F" w:rsidRPr="00616E66" w:rsidRDefault="00F1222F" w:rsidP="00F1222F">
      <w:pPr>
        <w:pStyle w:val="ATTANNLV3-ASDEFCON"/>
      </w:pPr>
      <w:r w:rsidRPr="00616E66">
        <w:t xml:space="preserve">Engineering Support, including </w:t>
      </w:r>
      <w:r w:rsidR="00CF2D07">
        <w:t xml:space="preserve">the </w:t>
      </w:r>
      <w:r w:rsidR="00D32058">
        <w:t>ability</w:t>
      </w:r>
      <w:r w:rsidRPr="00616E66">
        <w:t xml:space="preserve"> </w:t>
      </w:r>
      <w:r w:rsidR="00CF2D07">
        <w:t>to</w:t>
      </w:r>
      <w:r w:rsidR="00CF2D07" w:rsidRPr="00616E66">
        <w:t xml:space="preserve"> </w:t>
      </w:r>
      <w:r>
        <w:t xml:space="preserve">further </w:t>
      </w:r>
      <w:r w:rsidRPr="00616E66">
        <w:t xml:space="preserve">develop the Supplies </w:t>
      </w:r>
      <w:r w:rsidR="00CF2D07">
        <w:t>through life</w:t>
      </w:r>
      <w:r w:rsidRPr="00616E66">
        <w:t>;</w:t>
      </w:r>
    </w:p>
    <w:p w14:paraId="0017C546" w14:textId="28CE3215" w:rsidR="00F1222F" w:rsidRPr="00616E66" w:rsidRDefault="00F1222F" w:rsidP="00F1222F">
      <w:pPr>
        <w:pStyle w:val="ATTANNLV3-ASDEFCON"/>
      </w:pPr>
      <w:r w:rsidRPr="00616E66">
        <w:t xml:space="preserve">Maintenance Support, including </w:t>
      </w:r>
      <w:r w:rsidR="00721D63">
        <w:t xml:space="preserve">system-level </w:t>
      </w:r>
      <w:r w:rsidRPr="00616E66">
        <w:t>maintenance capabilities</w:t>
      </w:r>
      <w:r w:rsidR="00CF2D07">
        <w:t xml:space="preserve"> </w:t>
      </w:r>
      <w:r w:rsidRPr="00616E66">
        <w:t xml:space="preserve">and </w:t>
      </w:r>
      <w:r w:rsidR="00721D63">
        <w:t>support for major system components (as identified in response to TDR F-</w:t>
      </w:r>
      <w:r w:rsidR="00721D63">
        <w:fldChar w:fldCharType="begin"/>
      </w:r>
      <w:r w:rsidR="00721D63">
        <w:instrText xml:space="preserve"> REF _Ref6234134 \w \h </w:instrText>
      </w:r>
      <w:r w:rsidR="00721D63">
        <w:fldChar w:fldCharType="separate"/>
      </w:r>
      <w:r w:rsidR="00643D62">
        <w:t>1.2</w:t>
      </w:r>
      <w:r w:rsidR="00721D63">
        <w:fldChar w:fldCharType="end"/>
      </w:r>
      <w:r w:rsidR="00721D63">
        <w:t>)</w:t>
      </w:r>
      <w:r w:rsidRPr="00616E66">
        <w:t>;</w:t>
      </w:r>
    </w:p>
    <w:p w14:paraId="2AF7AD87" w14:textId="370B3C75" w:rsidR="00F1222F" w:rsidRPr="00616E66" w:rsidRDefault="00F1222F" w:rsidP="00F1222F">
      <w:pPr>
        <w:pStyle w:val="ATTANNLV3-ASDEFCON"/>
      </w:pPr>
      <w:r w:rsidRPr="00616E66">
        <w:t xml:space="preserve">Supply Support, including availability of </w:t>
      </w:r>
      <w:r>
        <w:t>S</w:t>
      </w:r>
      <w:r w:rsidRPr="00616E66">
        <w:t xml:space="preserve">pares </w:t>
      </w:r>
      <w:r w:rsidR="00721D63">
        <w:t>through</w:t>
      </w:r>
      <w:r w:rsidRPr="00616E66">
        <w:t xml:space="preserve"> local distribution points; and</w:t>
      </w:r>
    </w:p>
    <w:p w14:paraId="05CB9F69" w14:textId="458079C7" w:rsidR="00F1222F" w:rsidRPr="00616E66" w:rsidRDefault="00F1222F" w:rsidP="002E33FA">
      <w:pPr>
        <w:pStyle w:val="ATTANNLV3-ASDEFCON"/>
      </w:pPr>
      <w:r w:rsidRPr="00616E66">
        <w:t>Training Support, including availability of local training</w:t>
      </w:r>
      <w:r w:rsidR="00B43B2D">
        <w:t xml:space="preserve"> providers</w:t>
      </w:r>
      <w:r w:rsidRPr="00616E66">
        <w:t>.</w:t>
      </w:r>
    </w:p>
    <w:p w14:paraId="6FAF3684" w14:textId="33589950" w:rsidR="00F1222F" w:rsidRDefault="00F1222F" w:rsidP="00545C4B">
      <w:pPr>
        <w:pStyle w:val="ATTANNLV1-ASDEFCON"/>
      </w:pPr>
      <w:bookmarkStart w:id="168" w:name="_Ref521665151"/>
      <w:r>
        <w:t>Support Resources (CORE)</w:t>
      </w:r>
      <w:bookmarkEnd w:id="168"/>
    </w:p>
    <w:p w14:paraId="43BAF2C9" w14:textId="77777777" w:rsidR="003D0003" w:rsidRPr="00616E66" w:rsidRDefault="003D0003" w:rsidP="006954D0">
      <w:pPr>
        <w:pStyle w:val="ATTANNReferencetoCOC"/>
      </w:pPr>
      <w:r w:rsidRPr="00B960BE">
        <w:t>Draft SOW reference: clause 5.3</w:t>
      </w:r>
    </w:p>
    <w:p w14:paraId="2FCB48B6" w14:textId="60C8E716" w:rsidR="00F1222F" w:rsidRDefault="00F1222F" w:rsidP="00F1222F">
      <w:pPr>
        <w:pStyle w:val="NoteToTenderers-ASDEFCON"/>
      </w:pPr>
      <w:r w:rsidRPr="00616E66">
        <w:t xml:space="preserve">Note </w:t>
      </w:r>
      <w:r>
        <w:t>to</w:t>
      </w:r>
      <w:r w:rsidRPr="00616E66">
        <w:t xml:space="preserve"> tenderers:  </w:t>
      </w:r>
      <w:r w:rsidR="00581C2B">
        <w:t>A f</w:t>
      </w:r>
      <w:r w:rsidR="00827171">
        <w:t>ull</w:t>
      </w:r>
      <w:r w:rsidRPr="00933C78">
        <w:t xml:space="preserve"> Resource</w:t>
      </w:r>
      <w:r w:rsidR="00581C2B">
        <w:t xml:space="preserve"> </w:t>
      </w:r>
      <w:r w:rsidR="00F60FD1">
        <w:t xml:space="preserve">Provisioning List </w:t>
      </w:r>
      <w:r w:rsidR="00827171">
        <w:t>can only be finalised under any resultant Contract</w:t>
      </w:r>
      <w:r w:rsidR="00827171" w:rsidRPr="00933C78">
        <w:t xml:space="preserve">.  </w:t>
      </w:r>
      <w:r w:rsidR="00827171">
        <w:t>T</w:t>
      </w:r>
      <w:r w:rsidR="00F60FD1">
        <w:t>he t</w:t>
      </w:r>
      <w:r w:rsidR="00827171">
        <w:t>endered</w:t>
      </w:r>
      <w:r w:rsidR="00827171" w:rsidRPr="00933C78">
        <w:t xml:space="preserve"> </w:t>
      </w:r>
      <w:r w:rsidR="00F60FD1">
        <w:t>list</w:t>
      </w:r>
      <w:r w:rsidR="00827171">
        <w:t xml:space="preserve"> should </w:t>
      </w:r>
      <w:r w:rsidR="0012405F">
        <w:t>add to</w:t>
      </w:r>
      <w:r w:rsidR="00F60FD1">
        <w:t xml:space="preserve"> </w:t>
      </w:r>
      <w:r w:rsidRPr="00933C78">
        <w:t xml:space="preserve">Commonwealth understanding of the </w:t>
      </w:r>
      <w:r w:rsidR="00581C2B">
        <w:t xml:space="preserve">proposed </w:t>
      </w:r>
      <w:r w:rsidRPr="00933C78">
        <w:t>Support System</w:t>
      </w:r>
      <w:r>
        <w:t xml:space="preserve"> </w:t>
      </w:r>
      <w:r w:rsidRPr="00933C78">
        <w:t xml:space="preserve">and Not-To-Exceed </w:t>
      </w:r>
      <w:r w:rsidR="00A07674">
        <w:t xml:space="preserve">(NTE) </w:t>
      </w:r>
      <w:r w:rsidRPr="00933C78">
        <w:t>prices for Support Resources (</w:t>
      </w:r>
      <w:r w:rsidR="00A07674">
        <w:t>refer</w:t>
      </w:r>
      <w:r w:rsidRPr="00933C78">
        <w:t xml:space="preserve"> TDR</w:t>
      </w:r>
      <w:r w:rsidRPr="00727DE6">
        <w:t xml:space="preserve"> </w:t>
      </w:r>
      <w:r w:rsidRPr="00616E66">
        <w:t>D-</w:t>
      </w:r>
      <w:r w:rsidR="00A07674">
        <w:fldChar w:fldCharType="begin"/>
      </w:r>
      <w:r w:rsidR="00A07674">
        <w:instrText xml:space="preserve"> REF _Ref165616862 \r \h </w:instrText>
      </w:r>
      <w:r w:rsidR="00A07674">
        <w:fldChar w:fldCharType="separate"/>
      </w:r>
      <w:r w:rsidR="00643D62">
        <w:t>1</w:t>
      </w:r>
      <w:r w:rsidR="00A07674">
        <w:fldChar w:fldCharType="end"/>
      </w:r>
      <w:r w:rsidRPr="00933C78">
        <w:t>).</w:t>
      </w:r>
      <w:r w:rsidR="00A07674">
        <w:t xml:space="preserve">  </w:t>
      </w:r>
      <w:r w:rsidR="000D2F3E">
        <w:lastRenderedPageBreak/>
        <w:t>Responses</w:t>
      </w:r>
      <w:r w:rsidR="00A07674">
        <w:t xml:space="preserve"> should focus on </w:t>
      </w:r>
      <w:r w:rsidR="00581C2B">
        <w:t xml:space="preserve">the </w:t>
      </w:r>
      <w:r w:rsidR="00A07674">
        <w:t xml:space="preserve">items that </w:t>
      </w:r>
      <w:r w:rsidR="00581C2B">
        <w:t>‘</w:t>
      </w:r>
      <w:r w:rsidR="00A07674">
        <w:t xml:space="preserve">influence </w:t>
      </w:r>
      <w:r w:rsidR="000D2F3E">
        <w:t>Support System</w:t>
      </w:r>
      <w:r w:rsidR="00581C2B">
        <w:t xml:space="preserve"> design’</w:t>
      </w:r>
      <w:r w:rsidR="000D2F3E">
        <w:t xml:space="preserve"> </w:t>
      </w:r>
      <w:r w:rsidR="00581C2B">
        <w:t>(</w:t>
      </w:r>
      <w:r w:rsidR="00C4049B">
        <w:t>such as the</w:t>
      </w:r>
      <w:r w:rsidR="000D2F3E">
        <w:t xml:space="preserve"> </w:t>
      </w:r>
      <w:r w:rsidR="00A07674">
        <w:t xml:space="preserve">allocation of </w:t>
      </w:r>
      <w:r w:rsidR="00D2013B">
        <w:t>maintenance</w:t>
      </w:r>
      <w:r w:rsidR="00581C2B">
        <w:t xml:space="preserve"> tasks)</w:t>
      </w:r>
      <w:r w:rsidR="00D2013B">
        <w:t xml:space="preserve"> </w:t>
      </w:r>
      <w:r w:rsidR="00A07674">
        <w:t xml:space="preserve">and </w:t>
      </w:r>
      <w:r w:rsidR="00C4049B">
        <w:t xml:space="preserve">those </w:t>
      </w:r>
      <w:r w:rsidR="00A07674">
        <w:t>that represent a significant portion of the NTE prices.</w:t>
      </w:r>
    </w:p>
    <w:p w14:paraId="76F2DC8B" w14:textId="66CB3A35" w:rsidR="00C4049B" w:rsidRPr="0085302A" w:rsidRDefault="00F1222F" w:rsidP="006F557A">
      <w:pPr>
        <w:pStyle w:val="ATTANNLV2-ASDEFCON"/>
      </w:pPr>
      <w:bookmarkStart w:id="169" w:name="_Ref165620038"/>
      <w:r w:rsidRPr="00616E66">
        <w:t xml:space="preserve">Tenderers are to provide a draft </w:t>
      </w:r>
      <w:r w:rsidR="00D2013B">
        <w:t xml:space="preserve">provisioning </w:t>
      </w:r>
      <w:r>
        <w:t>list</w:t>
      </w:r>
      <w:r w:rsidR="00D2013B">
        <w:t xml:space="preserve"> (or lists) for</w:t>
      </w:r>
      <w:bookmarkEnd w:id="169"/>
      <w:r w:rsidR="0070255C">
        <w:t xml:space="preserve"> </w:t>
      </w:r>
      <w:r w:rsidR="00C4049B" w:rsidRPr="0085302A">
        <w:t>Spares (for Mission Systems and other Support Resources)</w:t>
      </w:r>
      <w:r w:rsidR="0070255C">
        <w:t xml:space="preserve">, </w:t>
      </w:r>
      <w:r w:rsidR="00C4049B" w:rsidRPr="0085302A">
        <w:t>Support and Test Equipment (S&amp;TE)</w:t>
      </w:r>
      <w:r w:rsidR="0070255C">
        <w:t xml:space="preserve">, </w:t>
      </w:r>
      <w:r w:rsidR="00C4049B" w:rsidRPr="0085302A">
        <w:t>Training Equipment</w:t>
      </w:r>
      <w:r w:rsidR="0070255C">
        <w:t>,</w:t>
      </w:r>
      <w:r w:rsidR="00C4049B" w:rsidRPr="0085302A">
        <w:t xml:space="preserve"> and high-value (typically special-to-type) Packaging</w:t>
      </w:r>
      <w:r w:rsidR="00972C02">
        <w:t>,</w:t>
      </w:r>
      <w:r w:rsidR="0070255C" w:rsidRPr="0070255C">
        <w:t xml:space="preserve"> </w:t>
      </w:r>
      <w:r w:rsidR="00972C02">
        <w:t>as</w:t>
      </w:r>
      <w:r w:rsidR="0070255C" w:rsidRPr="0085302A">
        <w:t xml:space="preserve"> applicable</w:t>
      </w:r>
      <w:r w:rsidR="00C4049B" w:rsidRPr="0085302A">
        <w:t>.</w:t>
      </w:r>
    </w:p>
    <w:p w14:paraId="5E03B888" w14:textId="0771E552" w:rsidR="00C4049B" w:rsidRPr="0085302A" w:rsidRDefault="00C4049B" w:rsidP="00C4049B">
      <w:pPr>
        <w:pStyle w:val="ATTANNLV2-ASDEFCON"/>
      </w:pPr>
      <w:r w:rsidRPr="0085302A">
        <w:t>The draft provisioning list</w:t>
      </w:r>
      <w:r w:rsidR="00972C02">
        <w:t>(s)</w:t>
      </w:r>
      <w:r w:rsidRPr="0085302A">
        <w:t xml:space="preserve">, required by clause </w:t>
      </w:r>
      <w:r w:rsidR="008B1827">
        <w:fldChar w:fldCharType="begin"/>
      </w:r>
      <w:r w:rsidR="008B1827">
        <w:instrText xml:space="preserve"> REF _Ref165620038 \r \h </w:instrText>
      </w:r>
      <w:r w:rsidR="008B1827">
        <w:fldChar w:fldCharType="separate"/>
      </w:r>
      <w:r w:rsidR="00643D62">
        <w:t>7.1</w:t>
      </w:r>
      <w:r w:rsidR="008B1827">
        <w:fldChar w:fldCharType="end"/>
      </w:r>
      <w:r w:rsidRPr="0085302A">
        <w:t xml:space="preserve">, </w:t>
      </w:r>
      <w:r w:rsidR="00F8410F">
        <w:t>is</w:t>
      </w:r>
      <w:r w:rsidRPr="0085302A">
        <w:t xml:space="preserve"> to list high-value items and groups of other items (</w:t>
      </w:r>
      <w:proofErr w:type="spellStart"/>
      <w:r w:rsidRPr="0085302A">
        <w:t>eg</w:t>
      </w:r>
      <w:proofErr w:type="spellEnd"/>
      <w:r w:rsidRPr="0085302A">
        <w:t xml:space="preserve">, spare ‘engine’ and lower value </w:t>
      </w:r>
      <w:r w:rsidR="00972C02">
        <w:t>‘</w:t>
      </w:r>
      <w:r w:rsidRPr="0085302A">
        <w:t>engine spares’) and include:</w:t>
      </w:r>
    </w:p>
    <w:p w14:paraId="4FCB12F2" w14:textId="77777777" w:rsidR="00C4049B" w:rsidRPr="0085302A" w:rsidRDefault="00C4049B" w:rsidP="00C4049B">
      <w:pPr>
        <w:pStyle w:val="ATTANNLV3-ASDEFCON"/>
      </w:pPr>
      <w:r w:rsidRPr="0085302A">
        <w:t>the item name for high-value items, or a name for each group of other items;</w:t>
      </w:r>
    </w:p>
    <w:p w14:paraId="3CA2AA14" w14:textId="77777777" w:rsidR="00C4049B" w:rsidRPr="0085302A" w:rsidRDefault="00C4049B" w:rsidP="00C4049B">
      <w:pPr>
        <w:pStyle w:val="ATTANNLV3-ASDEFCON"/>
      </w:pPr>
      <w:r w:rsidRPr="0085302A">
        <w:t>for existing high-value items, the reference number / part number, and NSN if available;</w:t>
      </w:r>
    </w:p>
    <w:p w14:paraId="476384C7" w14:textId="2A238D57" w:rsidR="00C4049B" w:rsidRPr="0085302A" w:rsidRDefault="00C4049B" w:rsidP="00C4049B">
      <w:pPr>
        <w:pStyle w:val="ATTANNLV3-ASDEFCON"/>
      </w:pPr>
      <w:r w:rsidRPr="0085302A">
        <w:t>for high-value items, the estimated</w:t>
      </w:r>
      <w:r w:rsidR="00F8410F">
        <w:t xml:space="preserve"> </w:t>
      </w:r>
      <w:r w:rsidRPr="0085302A">
        <w:t>/</w:t>
      </w:r>
      <w:r w:rsidR="00F8410F">
        <w:t xml:space="preserve"> </w:t>
      </w:r>
      <w:r w:rsidRPr="0085302A">
        <w:t>recommended quantity required; and</w:t>
      </w:r>
    </w:p>
    <w:p w14:paraId="4FE99305" w14:textId="77777777" w:rsidR="00C4049B" w:rsidRPr="0085302A" w:rsidRDefault="00C4049B" w:rsidP="00C4049B">
      <w:pPr>
        <w:pStyle w:val="ATTANNLV3-ASDEFCON"/>
      </w:pPr>
      <w:proofErr w:type="gramStart"/>
      <w:r w:rsidRPr="0085302A">
        <w:t>the</w:t>
      </w:r>
      <w:proofErr w:type="gramEnd"/>
      <w:r w:rsidRPr="0085302A">
        <w:t xml:space="preserve"> </w:t>
      </w:r>
      <w:r>
        <w:t>unit</w:t>
      </w:r>
      <w:r w:rsidRPr="0085302A">
        <w:t xml:space="preserve"> price and a price for the recommended quantity </w:t>
      </w:r>
      <w:r>
        <w:t xml:space="preserve">for each </w:t>
      </w:r>
      <w:r w:rsidRPr="0085302A">
        <w:t xml:space="preserve">of </w:t>
      </w:r>
      <w:r>
        <w:t xml:space="preserve">the </w:t>
      </w:r>
      <w:r w:rsidRPr="0085302A">
        <w:t>high-value items, and the estimated price for each group of other items, in source currencies.</w:t>
      </w:r>
    </w:p>
    <w:p w14:paraId="17C4F3A7" w14:textId="72DA9100" w:rsidR="00C4049B" w:rsidRDefault="00C4049B" w:rsidP="002F0B13">
      <w:pPr>
        <w:pStyle w:val="ATTANNLV2-ASDEFCON"/>
      </w:pPr>
      <w:r w:rsidRPr="0085302A">
        <w:t xml:space="preserve">Tenderers are to </w:t>
      </w:r>
      <w:r w:rsidR="00F8410F">
        <w:t>outline</w:t>
      </w:r>
      <w:r w:rsidRPr="0085302A">
        <w:t xml:space="preserve"> the method</w:t>
      </w:r>
      <w:r w:rsidR="00F8410F">
        <w:t>s</w:t>
      </w:r>
      <w:r w:rsidRPr="0085302A">
        <w:t xml:space="preserve"> and rationale used to determine </w:t>
      </w:r>
      <w:r w:rsidR="00F8410F">
        <w:t>the</w:t>
      </w:r>
      <w:r w:rsidRPr="0085302A">
        <w:t xml:space="preserve"> draft provisioning list</w:t>
      </w:r>
      <w:r w:rsidR="00F8410F">
        <w:t>(s)</w:t>
      </w:r>
      <w:r w:rsidRPr="0085302A">
        <w:t xml:space="preserve"> required by clause</w:t>
      </w:r>
      <w:r w:rsidR="002F0B13">
        <w:t xml:space="preserve"> </w:t>
      </w:r>
      <w:r w:rsidR="002F0B13">
        <w:fldChar w:fldCharType="begin"/>
      </w:r>
      <w:r w:rsidR="002F0B13">
        <w:instrText xml:space="preserve"> REF _Ref165620038 \r \h </w:instrText>
      </w:r>
      <w:r w:rsidR="002F0B13">
        <w:fldChar w:fldCharType="separate"/>
      </w:r>
      <w:r w:rsidR="00643D62">
        <w:t>7.1</w:t>
      </w:r>
      <w:r w:rsidR="002F0B13">
        <w:fldChar w:fldCharType="end"/>
      </w:r>
      <w:r w:rsidRPr="0085302A">
        <w:t xml:space="preserve">, </w:t>
      </w:r>
      <w:r w:rsidR="003F0D8F">
        <w:t>demonstrating consistency</w:t>
      </w:r>
      <w:r>
        <w:t xml:space="preserve"> with the </w:t>
      </w:r>
      <w:r w:rsidR="00F8410F">
        <w:t>response to</w:t>
      </w:r>
      <w:r w:rsidRPr="0085302A">
        <w:t xml:space="preserve"> TDR F-</w:t>
      </w:r>
      <w:r w:rsidR="00A77BA8">
        <w:fldChar w:fldCharType="begin"/>
      </w:r>
      <w:r w:rsidR="00A77BA8">
        <w:instrText xml:space="preserve"> REF _Ref228355713 \r \h </w:instrText>
      </w:r>
      <w:r w:rsidR="00A77BA8">
        <w:fldChar w:fldCharType="separate"/>
      </w:r>
      <w:r w:rsidR="00A77BA8">
        <w:t>6</w:t>
      </w:r>
      <w:r w:rsidR="00A77BA8">
        <w:fldChar w:fldCharType="end"/>
      </w:r>
      <w:r w:rsidR="00643D62">
        <w:fldChar w:fldCharType="begin"/>
      </w:r>
      <w:r w:rsidR="00643D62">
        <w:instrText xml:space="preserve"> REF _Ref449444801 \r \h </w:instrText>
      </w:r>
      <w:r w:rsidR="00643D62">
        <w:fldChar w:fldCharType="end"/>
      </w:r>
      <w:r>
        <w:t>.</w:t>
      </w:r>
    </w:p>
    <w:p w14:paraId="56EC9AA4" w14:textId="6166B299" w:rsidR="00246C01" w:rsidRDefault="00246C01" w:rsidP="00246C01">
      <w:pPr>
        <w:pStyle w:val="NoteToDrafters-ASDEFCON"/>
      </w:pPr>
      <w:r>
        <w:t>Note to drafters: The following may be amended for specific equipment / facilities, or deleted if it is known that there will be no major / high-risk development required.</w:t>
      </w:r>
    </w:p>
    <w:p w14:paraId="779993E2" w14:textId="4F1EABDA" w:rsidR="00C4049B" w:rsidRDefault="00C4049B" w:rsidP="002F0B13">
      <w:pPr>
        <w:pStyle w:val="ATTANNLV2-ASDEFCON"/>
      </w:pPr>
      <w:r>
        <w:t xml:space="preserve">For each </w:t>
      </w:r>
      <w:r w:rsidRPr="00933C78">
        <w:t xml:space="preserve">major item </w:t>
      </w:r>
      <w:r>
        <w:t xml:space="preserve">of </w:t>
      </w:r>
      <w:r w:rsidRPr="00933C78">
        <w:t>S&amp;TE</w:t>
      </w:r>
      <w:r>
        <w:t xml:space="preserve"> and Training Equipment or facility (</w:t>
      </w:r>
      <w:proofErr w:type="spellStart"/>
      <w:r>
        <w:t>eg</w:t>
      </w:r>
      <w:proofErr w:type="spellEnd"/>
      <w:r>
        <w:t xml:space="preserve">, a Software support facility or Training facility) </w:t>
      </w:r>
      <w:r w:rsidRPr="00933C78">
        <w:t>that require</w:t>
      </w:r>
      <w:r>
        <w:t>s</w:t>
      </w:r>
      <w:r w:rsidRPr="00933C78">
        <w:t xml:space="preserve"> design and development, </w:t>
      </w:r>
      <w:r>
        <w:t>tenderers are to</w:t>
      </w:r>
      <w:r w:rsidRPr="00933C78">
        <w:t xml:space="preserve"> describe</w:t>
      </w:r>
      <w:r>
        <w:t xml:space="preserve"> the:</w:t>
      </w:r>
    </w:p>
    <w:p w14:paraId="10241216" w14:textId="77777777" w:rsidR="00C4049B" w:rsidRPr="00933C78" w:rsidRDefault="00C4049B" w:rsidP="00C4049B">
      <w:pPr>
        <w:pStyle w:val="ATTANNLV3-ASDEFCON"/>
      </w:pPr>
      <w:r>
        <w:t>functions to be</w:t>
      </w:r>
      <w:r w:rsidRPr="00933C78">
        <w:t xml:space="preserve"> performed including, if applicable, </w:t>
      </w:r>
      <w:r>
        <w:t xml:space="preserve">for </w:t>
      </w:r>
      <w:r w:rsidRPr="00933C78">
        <w:t xml:space="preserve">different states </w:t>
      </w:r>
      <w:r>
        <w:t>or</w:t>
      </w:r>
      <w:r w:rsidRPr="00933C78">
        <w:t xml:space="preserve"> modes;</w:t>
      </w:r>
    </w:p>
    <w:p w14:paraId="52D6953B" w14:textId="77777777" w:rsidR="00C4049B" w:rsidRPr="00933C78" w:rsidRDefault="00C4049B" w:rsidP="00C4049B">
      <w:pPr>
        <w:pStyle w:val="ATTANNLV3-ASDEFCON"/>
      </w:pPr>
      <w:r>
        <w:t>major</w:t>
      </w:r>
      <w:r w:rsidRPr="00933C78">
        <w:t xml:space="preserve"> design drivers</w:t>
      </w:r>
      <w:r>
        <w:t>, assumptions,</w:t>
      </w:r>
      <w:r w:rsidRPr="00933C78">
        <w:t xml:space="preserve"> constraints </w:t>
      </w:r>
      <w:r>
        <w:t>and key dependencies</w:t>
      </w:r>
      <w:r w:rsidRPr="00933C78">
        <w:t xml:space="preserve">, including </w:t>
      </w:r>
      <w:r>
        <w:t>any</w:t>
      </w:r>
      <w:r w:rsidRPr="00933C78">
        <w:t xml:space="preserve"> interfaces </w:t>
      </w:r>
      <w:r>
        <w:t>to</w:t>
      </w:r>
      <w:r w:rsidRPr="00933C78">
        <w:t xml:space="preserve"> Defence systems and infrastructure; and</w:t>
      </w:r>
    </w:p>
    <w:p w14:paraId="2532B2D2" w14:textId="36DE790F" w:rsidR="00C4049B" w:rsidRPr="00616E66" w:rsidRDefault="00972C02" w:rsidP="002F0B13">
      <w:pPr>
        <w:pStyle w:val="ATTANNLV3-ASDEFCON"/>
      </w:pPr>
      <w:proofErr w:type="gramStart"/>
      <w:r>
        <w:t>current</w:t>
      </w:r>
      <w:proofErr w:type="gramEnd"/>
      <w:r>
        <w:t xml:space="preserve"> </w:t>
      </w:r>
      <w:r w:rsidR="00C4049B">
        <w:t xml:space="preserve">design </w:t>
      </w:r>
      <w:r w:rsidR="00C4049B" w:rsidRPr="00933C78">
        <w:t>maturity of the item</w:t>
      </w:r>
      <w:r w:rsidR="00C4049B">
        <w:t xml:space="preserve"> / facility </w:t>
      </w:r>
      <w:r w:rsidR="00246C01">
        <w:t xml:space="preserve">and </w:t>
      </w:r>
      <w:r w:rsidR="00C4049B">
        <w:t xml:space="preserve">the </w:t>
      </w:r>
      <w:r w:rsidR="00246C01">
        <w:t xml:space="preserve">strategy for </w:t>
      </w:r>
      <w:r w:rsidR="00C4049B" w:rsidRPr="00933C78">
        <w:t>development</w:t>
      </w:r>
      <w:r w:rsidR="009D655F">
        <w:t>,</w:t>
      </w:r>
      <w:r w:rsidR="00246C01">
        <w:t xml:space="preserve"> </w:t>
      </w:r>
      <w:r w:rsidR="00C4049B">
        <w:t>referring</w:t>
      </w:r>
      <w:r w:rsidR="001353B0">
        <w:t xml:space="preserve"> to </w:t>
      </w:r>
      <w:r w:rsidR="009D655F">
        <w:t xml:space="preserve">the </w:t>
      </w:r>
      <w:r w:rsidR="00C4049B">
        <w:t>engineering and ILS strategies provided in response to TDR-E</w:t>
      </w:r>
      <w:r w:rsidR="009D655F" w:rsidRPr="009D655F">
        <w:t xml:space="preserve"> </w:t>
      </w:r>
      <w:r w:rsidR="009D655F">
        <w:t>as</w:t>
      </w:r>
      <w:r w:rsidR="009D655F" w:rsidRPr="006419CD">
        <w:t xml:space="preserve"> </w:t>
      </w:r>
      <w:r w:rsidR="009D655F">
        <w:t>applicable</w:t>
      </w:r>
      <w:r w:rsidR="00C4049B">
        <w:t>.</w:t>
      </w:r>
    </w:p>
    <w:p w14:paraId="6B54BE1C" w14:textId="56372EE0" w:rsidR="00F1222F" w:rsidRDefault="00F1222F" w:rsidP="00F1222F">
      <w:pPr>
        <w:pStyle w:val="NoteToDrafters-ASDEFCON"/>
      </w:pPr>
      <w:r>
        <w:t xml:space="preserve">Note to drafters:  </w:t>
      </w:r>
      <w:r w:rsidR="003F372D" w:rsidRPr="00933C78">
        <w:t xml:space="preserve">If </w:t>
      </w:r>
      <w:proofErr w:type="gramStart"/>
      <w:r w:rsidR="003F372D" w:rsidRPr="00933C78">
        <w:t xml:space="preserve">new </w:t>
      </w:r>
      <w:r w:rsidR="00E909FC" w:rsidRPr="00933C78" w:rsidDel="00E909FC">
        <w:t xml:space="preserve"> </w:t>
      </w:r>
      <w:r w:rsidR="003F372D" w:rsidRPr="00933C78">
        <w:t>/</w:t>
      </w:r>
      <w:proofErr w:type="gramEnd"/>
      <w:r w:rsidR="003F372D" w:rsidRPr="00933C78">
        <w:t xml:space="preserve"> modified </w:t>
      </w:r>
      <w:r w:rsidR="00E909FC">
        <w:t xml:space="preserve">Commonwealth </w:t>
      </w:r>
      <w:r w:rsidR="003F372D" w:rsidRPr="00933C78">
        <w:t xml:space="preserve">Facilities are likely, liaise with </w:t>
      </w:r>
      <w:r w:rsidR="003F372D">
        <w:rPr>
          <w:color w:val="1F497D"/>
        </w:rPr>
        <w:t xml:space="preserve">SEG </w:t>
      </w:r>
      <w:r w:rsidR="00A07674">
        <w:t xml:space="preserve">for </w:t>
      </w:r>
      <w:r w:rsidR="009D655F">
        <w:t xml:space="preserve">any </w:t>
      </w:r>
      <w:r w:rsidR="00A07674">
        <w:t>further</w:t>
      </w:r>
      <w:r w:rsidR="003F372D" w:rsidRPr="00933C78">
        <w:t xml:space="preserve"> </w:t>
      </w:r>
      <w:r w:rsidR="009D655F">
        <w:t>requirements</w:t>
      </w:r>
      <w:r w:rsidR="003F372D" w:rsidRPr="00933C78">
        <w:t xml:space="preserve">.  </w:t>
      </w:r>
      <w:r w:rsidR="00A07674">
        <w:t>R</w:t>
      </w:r>
      <w:r w:rsidR="003F372D" w:rsidRPr="00933C78">
        <w:t xml:space="preserve">efer to DID-ILS-FAC-FRAR </w:t>
      </w:r>
      <w:r w:rsidR="00A07674">
        <w:t>and amend</w:t>
      </w:r>
      <w:r w:rsidR="00A07674" w:rsidRPr="00933C78">
        <w:t xml:space="preserve"> the following clause</w:t>
      </w:r>
      <w:r w:rsidR="00A07674">
        <w:t xml:space="preserve"> if</w:t>
      </w:r>
      <w:r w:rsidR="00A07674" w:rsidRPr="00933C78">
        <w:t xml:space="preserve"> require</w:t>
      </w:r>
      <w:r w:rsidR="00A07674">
        <w:t>d</w:t>
      </w:r>
      <w:r>
        <w:t>.</w:t>
      </w:r>
    </w:p>
    <w:p w14:paraId="12B7D2FE" w14:textId="63A4DAE1" w:rsidR="00144B14" w:rsidRDefault="00144B14" w:rsidP="00144B14">
      <w:pPr>
        <w:pStyle w:val="NoteToTenderers-ASDEFCON"/>
      </w:pPr>
      <w:r w:rsidRPr="00933C78">
        <w:t xml:space="preserve">Note to tenderers:  The Commonwealth </w:t>
      </w:r>
      <w:r w:rsidR="00A07674">
        <w:t xml:space="preserve">wants </w:t>
      </w:r>
      <w:r w:rsidRPr="00933C78">
        <w:t xml:space="preserve">to understand the scope of </w:t>
      </w:r>
      <w:r w:rsidR="00A07674">
        <w:t xml:space="preserve">new </w:t>
      </w:r>
      <w:r w:rsidRPr="00933C78">
        <w:t xml:space="preserve">Commonwealth Facilities </w:t>
      </w:r>
      <w:r w:rsidR="00B95439">
        <w:t xml:space="preserve">and/or any changes that may be </w:t>
      </w:r>
      <w:r w:rsidRPr="00933C78">
        <w:t>required</w:t>
      </w:r>
      <w:r w:rsidR="001353B0">
        <w:t>, in co-ordination with the proposed Contract</w:t>
      </w:r>
      <w:r w:rsidRPr="00933C78">
        <w:t>.</w:t>
      </w:r>
    </w:p>
    <w:p w14:paraId="2D0E1981" w14:textId="38C2AEF7" w:rsidR="00F1222F" w:rsidRPr="00616E66" w:rsidRDefault="00F1222F" w:rsidP="00F1222F">
      <w:pPr>
        <w:pStyle w:val="ATTANNLV2-ASDEFCON"/>
      </w:pPr>
      <w:r w:rsidRPr="00493900">
        <w:rPr>
          <w:b/>
        </w:rPr>
        <w:t xml:space="preserve">Facilities.  </w:t>
      </w:r>
      <w:r w:rsidRPr="00933C78">
        <w:t xml:space="preserve">Tenderers are to provide a summary of any new and/or modified Commonwealth Facilities </w:t>
      </w:r>
      <w:r w:rsidR="00B95439">
        <w:t>required</w:t>
      </w:r>
      <w:r w:rsidR="00B95439" w:rsidRPr="00933C78">
        <w:t xml:space="preserve"> </w:t>
      </w:r>
      <w:r w:rsidRPr="00933C78">
        <w:t xml:space="preserve">to enable the Commonwealth, and other parties (including contractors), to undertake the operation, </w:t>
      </w:r>
      <w:r w:rsidR="00B95439">
        <w:t>sustainment</w:t>
      </w:r>
      <w:r w:rsidRPr="00933C78">
        <w:t xml:space="preserve"> and disposal of </w:t>
      </w:r>
      <w:r w:rsidR="00B95439">
        <w:t xml:space="preserve">components of </w:t>
      </w:r>
      <w:r w:rsidRPr="00933C78">
        <w:t xml:space="preserve">the </w:t>
      </w:r>
      <w:r w:rsidR="00B95439">
        <w:t xml:space="preserve">Materiel </w:t>
      </w:r>
      <w:r w:rsidRPr="00933C78">
        <w:t>System.</w:t>
      </w:r>
    </w:p>
    <w:p w14:paraId="10F541E8" w14:textId="506EE1AC" w:rsidR="00F1222F" w:rsidRDefault="00F1222F" w:rsidP="00F1222F">
      <w:pPr>
        <w:pStyle w:val="ATTANNLV2-ASDEFCON"/>
      </w:pPr>
      <w:bookmarkStart w:id="170" w:name="_Ref524088819"/>
      <w:bookmarkStart w:id="171" w:name="_Ref165623850"/>
      <w:r w:rsidRPr="003A6BBD">
        <w:rPr>
          <w:b/>
        </w:rPr>
        <w:t>Technical Data.</w:t>
      </w:r>
      <w:r>
        <w:rPr>
          <w:b/>
        </w:rPr>
        <w:t xml:space="preserve"> </w:t>
      </w:r>
      <w:r>
        <w:t xml:space="preserve"> </w:t>
      </w:r>
      <w:r w:rsidRPr="00616E66">
        <w:t xml:space="preserve">Tenderers are to provide a draft </w:t>
      </w:r>
      <w:r w:rsidR="00B95439">
        <w:t xml:space="preserve">Support System </w:t>
      </w:r>
      <w:r w:rsidR="00B95439" w:rsidRPr="00933C78">
        <w:t>Technical Data List</w:t>
      </w:r>
      <w:r w:rsidR="00B95439" w:rsidDel="003A1EF1">
        <w:t xml:space="preserve"> </w:t>
      </w:r>
      <w:r w:rsidR="00B95439">
        <w:t>(</w:t>
      </w:r>
      <w:r w:rsidR="003577BA">
        <w:t>SS</w:t>
      </w:r>
      <w:r w:rsidRPr="00616E66">
        <w:t>TDL</w:t>
      </w:r>
      <w:r w:rsidR="00B95439">
        <w:t>)</w:t>
      </w:r>
      <w:r>
        <w:t>,</w:t>
      </w:r>
      <w:r w:rsidRPr="00616E66">
        <w:t xml:space="preserve"> </w:t>
      </w:r>
      <w:r w:rsidRPr="00933C78">
        <w:t xml:space="preserve">for Technical Data </w:t>
      </w:r>
      <w:r w:rsidR="00B95439">
        <w:t>that would</w:t>
      </w:r>
      <w:r w:rsidR="00B95439" w:rsidRPr="00933C78">
        <w:t xml:space="preserve"> </w:t>
      </w:r>
      <w:r w:rsidRPr="00933C78">
        <w:t xml:space="preserve">be </w:t>
      </w:r>
      <w:r w:rsidR="00B95439">
        <w:t xml:space="preserve">required for </w:t>
      </w:r>
      <w:r w:rsidR="009B20F9">
        <w:t xml:space="preserve">the purposes of </w:t>
      </w:r>
      <w:r w:rsidR="00B95439">
        <w:t xml:space="preserve">in-service </w:t>
      </w:r>
      <w:r w:rsidR="009B20F9">
        <w:t xml:space="preserve">operations and </w:t>
      </w:r>
      <w:r w:rsidR="00B95439">
        <w:t>support</w:t>
      </w:r>
      <w:r w:rsidRPr="00933C78">
        <w:t xml:space="preserve">, </w:t>
      </w:r>
      <w:r w:rsidR="009B20F9">
        <w:t>identifying for each item of Technical Data</w:t>
      </w:r>
      <w:bookmarkEnd w:id="170"/>
      <w:r w:rsidR="009B20F9">
        <w:t>:</w:t>
      </w:r>
      <w:bookmarkEnd w:id="171"/>
    </w:p>
    <w:p w14:paraId="7973A503" w14:textId="77777777" w:rsidR="004C3EE4" w:rsidRPr="00FE3A9B" w:rsidRDefault="004C3EE4" w:rsidP="004C3EE4">
      <w:pPr>
        <w:pStyle w:val="ATTANNLV3-ASDEFCON"/>
      </w:pPr>
      <w:r>
        <w:t>the item reference number, document number or drawing number, as applicable;</w:t>
      </w:r>
    </w:p>
    <w:p w14:paraId="648E5993" w14:textId="77777777" w:rsidR="004C3EE4" w:rsidRPr="00FE3A9B" w:rsidRDefault="004C3EE4" w:rsidP="004C3EE4">
      <w:pPr>
        <w:pStyle w:val="ATTANNLV3-ASDEFCON"/>
      </w:pPr>
      <w:r>
        <w:t>t</w:t>
      </w:r>
      <w:r w:rsidRPr="00FE3A9B">
        <w:t xml:space="preserve">he name or title of the </w:t>
      </w:r>
      <w:r>
        <w:t>item of Technical Data;</w:t>
      </w:r>
    </w:p>
    <w:p w14:paraId="440F5569" w14:textId="77777777" w:rsidR="004C3EE4" w:rsidRPr="00FE3A9B" w:rsidRDefault="004C3EE4" w:rsidP="004C3EE4">
      <w:pPr>
        <w:pStyle w:val="ATTANNLV3-ASDEFCON"/>
      </w:pPr>
      <w:r>
        <w:t>its</w:t>
      </w:r>
      <w:r w:rsidRPr="00FE3A9B">
        <w:t xml:space="preserve"> purpose </w:t>
      </w:r>
      <w:r>
        <w:t>or use (if not self-evident from the name or title);</w:t>
      </w:r>
    </w:p>
    <w:p w14:paraId="1B4C8466" w14:textId="77777777" w:rsidR="004C3EE4" w:rsidRPr="00FE3A9B" w:rsidRDefault="004C3EE4" w:rsidP="004C3EE4">
      <w:pPr>
        <w:pStyle w:val="ATTANNLV3-ASDEFCON"/>
      </w:pPr>
      <w:r>
        <w:t xml:space="preserve">the product identifier and the name for the system / sub-system / </w:t>
      </w:r>
      <w:r w:rsidRPr="00014E0D">
        <w:t xml:space="preserve">Configuration Item (CI) </w:t>
      </w:r>
      <w:r>
        <w:t>/ end-product (including hardware and Software) to which the Technical Data relates;</w:t>
      </w:r>
    </w:p>
    <w:p w14:paraId="617FFC11" w14:textId="77777777" w:rsidR="004C3EE4" w:rsidRPr="00FE3A9B" w:rsidRDefault="004C3EE4" w:rsidP="004C3EE4">
      <w:pPr>
        <w:pStyle w:val="ATTANNLV3-ASDEFCON"/>
      </w:pPr>
      <w:r>
        <w:t>the source (</w:t>
      </w:r>
      <w:proofErr w:type="spellStart"/>
      <w:r>
        <w:t>eg</w:t>
      </w:r>
      <w:proofErr w:type="spellEnd"/>
      <w:r>
        <w:t>, internal, or the name of Subcontractor / supplier that would provide it);</w:t>
      </w:r>
    </w:p>
    <w:p w14:paraId="05F60F2A" w14:textId="5E623611" w:rsidR="004C3EE4" w:rsidRDefault="004C3EE4" w:rsidP="004C3EE4">
      <w:pPr>
        <w:pStyle w:val="ATTANNLV3-ASDEFCON"/>
      </w:pPr>
      <w:r>
        <w:t>if applicable, cross-reference to the ‘</w:t>
      </w:r>
      <w:r w:rsidRPr="008B18C5">
        <w:t>Unique Line Item Description</w:t>
      </w:r>
      <w:r>
        <w:t>’ entry in the tendered Technical Data and Software Rights (TDSR) Schedule (refer TDR C-</w:t>
      </w:r>
      <w:r>
        <w:fldChar w:fldCharType="begin"/>
      </w:r>
      <w:r>
        <w:instrText xml:space="preserve"> REF _Ref165617829 \r \h </w:instrText>
      </w:r>
      <w:r>
        <w:fldChar w:fldCharType="separate"/>
      </w:r>
      <w:r w:rsidR="00643D62">
        <w:t>5</w:t>
      </w:r>
      <w:r>
        <w:fldChar w:fldCharType="end"/>
      </w:r>
      <w:r>
        <w:t>);</w:t>
      </w:r>
    </w:p>
    <w:p w14:paraId="4BB082D1" w14:textId="77777777" w:rsidR="004C3EE4" w:rsidDel="003F1745" w:rsidRDefault="004C3EE4" w:rsidP="004C3EE4">
      <w:pPr>
        <w:pStyle w:val="ATTANNLV3-ASDEFCON"/>
      </w:pPr>
      <w:r>
        <w:t>any other restrictions (</w:t>
      </w:r>
      <w:proofErr w:type="spellStart"/>
      <w:r>
        <w:t>eg</w:t>
      </w:r>
      <w:proofErr w:type="spellEnd"/>
      <w:r>
        <w:t>, Export Approval), identifying the related licence or agreement;</w:t>
      </w:r>
    </w:p>
    <w:p w14:paraId="4D976D7B" w14:textId="4E7549FC" w:rsidR="004C3EE4" w:rsidRPr="00FE3A9B" w:rsidRDefault="004C3EE4" w:rsidP="004C3EE4">
      <w:pPr>
        <w:pStyle w:val="ATTANNLV3-ASDEFCON"/>
      </w:pPr>
      <w:r>
        <w:t>if applicable, the Australian or foreign s</w:t>
      </w:r>
      <w:r w:rsidRPr="00FE3A9B">
        <w:t>ecurity classification</w:t>
      </w:r>
      <w:r w:rsidR="00F36158">
        <w:t>;</w:t>
      </w:r>
    </w:p>
    <w:p w14:paraId="20A8B1FF" w14:textId="77777777" w:rsidR="009C2A3D" w:rsidRDefault="004C3EE4" w:rsidP="009C2A3D">
      <w:pPr>
        <w:pStyle w:val="ATTANNLV3-ASDEFCON"/>
      </w:pPr>
      <w:r>
        <w:t>t</w:t>
      </w:r>
      <w:r w:rsidR="008223AF">
        <w:t>he end-</w:t>
      </w:r>
      <w:r w:rsidRPr="00FE3A9B">
        <w:t>user (</w:t>
      </w:r>
      <w:proofErr w:type="spellStart"/>
      <w:r>
        <w:t>eg</w:t>
      </w:r>
      <w:proofErr w:type="spellEnd"/>
      <w:r>
        <w:t xml:space="preserve">, </w:t>
      </w:r>
      <w:r w:rsidR="008223AF">
        <w:t xml:space="preserve">ADF </w:t>
      </w:r>
      <w:r>
        <w:t>system operator,</w:t>
      </w:r>
      <w:r w:rsidR="008223AF">
        <w:t xml:space="preserve"> maintenance unit, or</w:t>
      </w:r>
      <w:r>
        <w:t xml:space="preserve"> </w:t>
      </w:r>
      <w:r w:rsidRPr="00FE3A9B">
        <w:t>Contractor</w:t>
      </w:r>
      <w:r>
        <w:t xml:space="preserve"> (Support);</w:t>
      </w:r>
      <w:r w:rsidRPr="00646688">
        <w:t xml:space="preserve"> </w:t>
      </w:r>
      <w:r>
        <w:t>and</w:t>
      </w:r>
    </w:p>
    <w:p w14:paraId="5DC34B53" w14:textId="48D4A41C" w:rsidR="004C3EE4" w:rsidRPr="00616E66" w:rsidRDefault="004C3EE4" w:rsidP="009C2A3D">
      <w:pPr>
        <w:pStyle w:val="ATTANNLV3-ASDEFCON"/>
      </w:pPr>
      <w:proofErr w:type="gramStart"/>
      <w:r>
        <w:t>its</w:t>
      </w:r>
      <w:proofErr w:type="gramEnd"/>
      <w:r w:rsidRPr="00933C78">
        <w:t xml:space="preserve"> developmental status </w:t>
      </w:r>
      <w:r>
        <w:t>(</w:t>
      </w:r>
      <w:proofErr w:type="spellStart"/>
      <w:r>
        <w:t>eg</w:t>
      </w:r>
      <w:proofErr w:type="spellEnd"/>
      <w:r>
        <w:t>, existing, to be modified, or to be developed).</w:t>
      </w:r>
    </w:p>
    <w:p w14:paraId="5823FADE" w14:textId="4431A97B" w:rsidR="00F1222F" w:rsidRPr="00616E66" w:rsidRDefault="00F1222F" w:rsidP="00545C4B">
      <w:pPr>
        <w:pStyle w:val="ATTANNLV1-ASDEFCON"/>
      </w:pPr>
      <w:bookmarkStart w:id="172" w:name="_Ref520877343"/>
      <w:bookmarkEnd w:id="164"/>
      <w:r w:rsidRPr="00616E66">
        <w:lastRenderedPageBreak/>
        <w:t>Problematic Substances in Supplies</w:t>
      </w:r>
      <w:r>
        <w:t xml:space="preserve"> (CORE)</w:t>
      </w:r>
      <w:bookmarkEnd w:id="172"/>
    </w:p>
    <w:p w14:paraId="1CC9C139" w14:textId="192769BF" w:rsidR="00F1222F" w:rsidRDefault="00F1222F" w:rsidP="00F1222F">
      <w:pPr>
        <w:pStyle w:val="NoteToDrafters-ASDEFCON"/>
      </w:pPr>
      <w:r>
        <w:t xml:space="preserve">Note to drafters:  </w:t>
      </w:r>
      <w:r w:rsidR="00523532">
        <w:t>Copies of relevant</w:t>
      </w:r>
      <w:r w:rsidR="009412E7">
        <w:t xml:space="preserve"> </w:t>
      </w:r>
      <w:r>
        <w:t xml:space="preserve">Defence policies </w:t>
      </w:r>
      <w:r w:rsidR="00523532">
        <w:t>may need to</w:t>
      </w:r>
      <w:r>
        <w:t xml:space="preserve"> be provided </w:t>
      </w:r>
      <w:r w:rsidR="00F64E75">
        <w:t>with the RFT</w:t>
      </w:r>
      <w:r w:rsidRPr="00933C78">
        <w:t>.</w:t>
      </w:r>
    </w:p>
    <w:p w14:paraId="285D4F4C" w14:textId="68C97A95" w:rsidR="00F1222F" w:rsidRPr="00616E66" w:rsidRDefault="00F1222F" w:rsidP="00F1222F">
      <w:pPr>
        <w:pStyle w:val="NoteToTenderers-ASDEFCON"/>
      </w:pPr>
      <w:r w:rsidRPr="00616E66">
        <w:t xml:space="preserve">Note to tenderers:  </w:t>
      </w:r>
      <w:r w:rsidR="00F64E75">
        <w:t>Refer to</w:t>
      </w:r>
      <w:r w:rsidRPr="00F21401">
        <w:t xml:space="preserve"> the Defence </w:t>
      </w:r>
      <w:r>
        <w:t>Safety</w:t>
      </w:r>
      <w:r w:rsidRPr="00F21401">
        <w:t xml:space="preserve"> Manual</w:t>
      </w:r>
      <w:r w:rsidR="00F64E75" w:rsidRPr="00F64E75">
        <w:t xml:space="preserve"> </w:t>
      </w:r>
      <w:r w:rsidR="00F64E75">
        <w:t>for</w:t>
      </w:r>
      <w:r w:rsidR="00F64E75" w:rsidRPr="00933C78">
        <w:t xml:space="preserve"> Hazardous Chemicals</w:t>
      </w:r>
      <w:r w:rsidR="00F64E75">
        <w:t>, and</w:t>
      </w:r>
      <w:r w:rsidR="00F64E75" w:rsidRPr="00933C78">
        <w:t xml:space="preserve"> </w:t>
      </w:r>
      <w:r w:rsidR="00F64E75">
        <w:t>the Product Support Manual for</w:t>
      </w:r>
      <w:r>
        <w:t xml:space="preserve"> </w:t>
      </w:r>
      <w:r w:rsidRPr="00616E66">
        <w:t>Ozone Depleting Substances</w:t>
      </w:r>
      <w:r>
        <w:t xml:space="preserve"> and </w:t>
      </w:r>
      <w:r w:rsidRPr="00616E66">
        <w:t>Synthetic Greenhouse Gases</w:t>
      </w:r>
      <w:r>
        <w:t xml:space="preserve">.  </w:t>
      </w:r>
      <w:r w:rsidRPr="00F21401">
        <w:t xml:space="preserve">Problematic Substances </w:t>
      </w:r>
      <w:r w:rsidRPr="00616E66">
        <w:t xml:space="preserve">in Supplies require Approval </w:t>
      </w:r>
      <w:r w:rsidR="00F64E75">
        <w:t>under any resultant Contract, which</w:t>
      </w:r>
      <w:r w:rsidRPr="00616E66">
        <w:t xml:space="preserve"> will not be </w:t>
      </w:r>
      <w:r w:rsidR="00F64E75">
        <w:t>given</w:t>
      </w:r>
      <w:r w:rsidR="00F64E75" w:rsidRPr="00616E66">
        <w:t xml:space="preserve"> </w:t>
      </w:r>
      <w:r w:rsidRPr="00616E66">
        <w:t xml:space="preserve">if </w:t>
      </w:r>
      <w:r w:rsidR="00F64E75">
        <w:t>it</w:t>
      </w:r>
      <w:r w:rsidRPr="00616E66">
        <w:t xml:space="preserve"> infringes any Commonwealth, State or Territory legislation.</w:t>
      </w:r>
      <w:r w:rsidR="00BE2C38">
        <w:t xml:space="preserve">  </w:t>
      </w:r>
      <w:r>
        <w:t xml:space="preserve">The tender response </w:t>
      </w:r>
      <w:r w:rsidR="00BE2C38">
        <w:t xml:space="preserve">is </w:t>
      </w:r>
      <w:r>
        <w:t xml:space="preserve">to </w:t>
      </w:r>
      <w:r w:rsidR="00BE2C38">
        <w:t>i</w:t>
      </w:r>
      <w:r>
        <w:t xml:space="preserve">dentify </w:t>
      </w:r>
      <w:r w:rsidR="00BE2C38">
        <w:t xml:space="preserve">the following </w:t>
      </w:r>
      <w:r>
        <w:t xml:space="preserve">hazards in </w:t>
      </w:r>
      <w:r w:rsidR="00BE2C38">
        <w:t>known</w:t>
      </w:r>
      <w:r>
        <w:t xml:space="preserve"> system components and, to the extent practicable, the component</w:t>
      </w:r>
      <w:r w:rsidR="00BE2C38">
        <w:t>s yet to be selected or developed</w:t>
      </w:r>
      <w:r>
        <w:t>.</w:t>
      </w:r>
    </w:p>
    <w:p w14:paraId="1EB7D7BA" w14:textId="630A5D6E" w:rsidR="00F1222F" w:rsidRPr="00616E66" w:rsidRDefault="00F1222F" w:rsidP="00F1222F">
      <w:pPr>
        <w:pStyle w:val="ATTANNLV2-ASDEFCON"/>
        <w:rPr>
          <w:snapToGrid w:val="0"/>
        </w:rPr>
      </w:pPr>
      <w:bookmarkStart w:id="173" w:name="_Ref507488208"/>
      <w:r w:rsidRPr="00616E66">
        <w:rPr>
          <w:snapToGrid w:val="0"/>
        </w:rPr>
        <w:t xml:space="preserve">Tenderers are to </w:t>
      </w:r>
      <w:r w:rsidR="004C3EE4">
        <w:t>summarise</w:t>
      </w:r>
      <w:r>
        <w:t xml:space="preserve"> the </w:t>
      </w:r>
      <w:r w:rsidR="004C3EE4">
        <w:t xml:space="preserve">following </w:t>
      </w:r>
      <w:r>
        <w:t xml:space="preserve">hazards if </w:t>
      </w:r>
      <w:r w:rsidR="004C3EE4">
        <w:t>they</w:t>
      </w:r>
      <w:r w:rsidRPr="00616E66">
        <w:rPr>
          <w:snapToGrid w:val="0"/>
        </w:rPr>
        <w:t xml:space="preserve"> </w:t>
      </w:r>
      <w:r>
        <w:rPr>
          <w:snapToGrid w:val="0"/>
        </w:rPr>
        <w:t xml:space="preserve">are </w:t>
      </w:r>
      <w:r w:rsidRPr="00616E66">
        <w:rPr>
          <w:snapToGrid w:val="0"/>
        </w:rPr>
        <w:t>to be contained in the Supplies:</w:t>
      </w:r>
      <w:bookmarkEnd w:id="173"/>
    </w:p>
    <w:p w14:paraId="0DDBBF22" w14:textId="77777777" w:rsidR="00F1222F" w:rsidRPr="00616E66" w:rsidRDefault="00F1222F" w:rsidP="00F1222F">
      <w:pPr>
        <w:pStyle w:val="ATTANNLV3-ASDEFCON"/>
      </w:pPr>
      <w:r w:rsidRPr="00616E66">
        <w:t>Hazardous Chemicals comprising:</w:t>
      </w:r>
    </w:p>
    <w:p w14:paraId="4240368C" w14:textId="77777777" w:rsidR="00F1222F" w:rsidRPr="00616E66" w:rsidRDefault="00F1222F" w:rsidP="00F1222F">
      <w:pPr>
        <w:pStyle w:val="ATTANNLV4-ASDEFCON"/>
      </w:pPr>
      <w:r w:rsidRPr="00616E66">
        <w:t>prohibited carcinogens</w:t>
      </w:r>
      <w:r>
        <w:t xml:space="preserve"> and</w:t>
      </w:r>
      <w:r w:rsidRPr="00616E66">
        <w:t xml:space="preserve"> restricted carcinogens, each as defined in </w:t>
      </w:r>
      <w:proofErr w:type="spellStart"/>
      <w:r w:rsidRPr="00616E66">
        <w:t>subregulation</w:t>
      </w:r>
      <w:proofErr w:type="spellEnd"/>
      <w:r w:rsidRPr="00616E66">
        <w:t xml:space="preserve"> 5(1) of the </w:t>
      </w:r>
      <w:r w:rsidRPr="00616E66">
        <w:rPr>
          <w:i/>
        </w:rPr>
        <w:t>Work Health and Safety Regulations 2011</w:t>
      </w:r>
      <w:r w:rsidRPr="00616E66">
        <w:t xml:space="preserve"> (</w:t>
      </w:r>
      <w:proofErr w:type="spellStart"/>
      <w:r w:rsidRPr="00616E66">
        <w:t>Cth</w:t>
      </w:r>
      <w:proofErr w:type="spellEnd"/>
      <w:r w:rsidRPr="00616E66">
        <w:t>); and</w:t>
      </w:r>
    </w:p>
    <w:p w14:paraId="34795F5E" w14:textId="0DB6E7A5" w:rsidR="00F1222F" w:rsidRDefault="00F1222F" w:rsidP="00F1222F">
      <w:pPr>
        <w:pStyle w:val="ATTANNLV4-ASDEFCON"/>
      </w:pPr>
      <w:r w:rsidRPr="00616E66">
        <w:t>th</w:t>
      </w:r>
      <w:r w:rsidR="004C3EE4">
        <w:t>os</w:t>
      </w:r>
      <w:r w:rsidRPr="00616E66">
        <w:t xml:space="preserve">e </w:t>
      </w:r>
      <w:r w:rsidR="004C3EE4">
        <w:t>for</w:t>
      </w:r>
      <w:r w:rsidRPr="00616E66">
        <w:t xml:space="preserve"> which </w:t>
      </w:r>
      <w:r w:rsidR="004C3EE4">
        <w:t xml:space="preserve">use </w:t>
      </w:r>
      <w:r w:rsidRPr="00616E66">
        <w:t xml:space="preserve">is restricted under regulation 382 of the </w:t>
      </w:r>
      <w:r w:rsidRPr="00616E66">
        <w:rPr>
          <w:i/>
        </w:rPr>
        <w:t>Work Health and Safety Regulations 2011</w:t>
      </w:r>
      <w:r w:rsidRPr="00616E66">
        <w:t xml:space="preserve"> (</w:t>
      </w:r>
      <w:proofErr w:type="spellStart"/>
      <w:r w:rsidRPr="00616E66">
        <w:t>Cth</w:t>
      </w:r>
      <w:proofErr w:type="spellEnd"/>
      <w:r w:rsidRPr="00616E66">
        <w:t>), including polychlorinated biphenyls;</w:t>
      </w:r>
      <w:r>
        <w:t xml:space="preserve"> and</w:t>
      </w:r>
    </w:p>
    <w:p w14:paraId="2F4C7011" w14:textId="155BCBD1" w:rsidR="00F1222F" w:rsidRPr="00616E66" w:rsidRDefault="00F1222F" w:rsidP="00F1222F">
      <w:pPr>
        <w:pStyle w:val="ATTANNLV4-ASDEFCON"/>
      </w:pPr>
      <w:r>
        <w:t xml:space="preserve">lead that, </w:t>
      </w:r>
      <w:r w:rsidR="004C3EE4">
        <w:t>for in-service support</w:t>
      </w:r>
      <w:r>
        <w:t>, require</w:t>
      </w:r>
      <w:r w:rsidR="004C3EE4">
        <w:t>s</w:t>
      </w:r>
      <w:r>
        <w:t xml:space="preserve"> a lead process as described by regulation 39</w:t>
      </w:r>
      <w:r w:rsidRPr="00616E66">
        <w:t xml:space="preserve">2 of the </w:t>
      </w:r>
      <w:r w:rsidRPr="00616E66">
        <w:rPr>
          <w:i/>
        </w:rPr>
        <w:t>Work Health and Safety Regulations 2011</w:t>
      </w:r>
      <w:r w:rsidRPr="00616E66">
        <w:t xml:space="preserve"> (</w:t>
      </w:r>
      <w:proofErr w:type="spellStart"/>
      <w:r w:rsidRPr="00616E66">
        <w:t>Cth</w:t>
      </w:r>
      <w:proofErr w:type="spellEnd"/>
      <w:r>
        <w:t>);</w:t>
      </w:r>
    </w:p>
    <w:p w14:paraId="22740AA1" w14:textId="77777777" w:rsidR="00F1222F" w:rsidRPr="00616E66" w:rsidRDefault="00F1222F" w:rsidP="00F1222F">
      <w:pPr>
        <w:pStyle w:val="ATTANNLV3-ASDEFCON"/>
      </w:pPr>
      <w:r w:rsidRPr="00616E66">
        <w:t>Dangerous Goods;</w:t>
      </w:r>
    </w:p>
    <w:p w14:paraId="58C87CC8" w14:textId="3A1EAF89" w:rsidR="00F1222F" w:rsidRPr="00616E66" w:rsidRDefault="00F1222F" w:rsidP="00F1222F">
      <w:pPr>
        <w:pStyle w:val="ATTANNLV3-ASDEFCON"/>
      </w:pPr>
      <w:r w:rsidRPr="00616E66">
        <w:t>Ozone Depleting Substances;</w:t>
      </w:r>
      <w:r w:rsidR="004C3EE4" w:rsidRPr="004C3EE4">
        <w:t xml:space="preserve"> </w:t>
      </w:r>
      <w:r w:rsidR="004C3EE4" w:rsidRPr="00616E66">
        <w:t>and</w:t>
      </w:r>
    </w:p>
    <w:p w14:paraId="13A12ADC" w14:textId="2C70B6D6" w:rsidR="00F1222F" w:rsidRPr="00616E66" w:rsidRDefault="00F1222F" w:rsidP="002E33FA">
      <w:pPr>
        <w:pStyle w:val="ATTANNLV3-ASDEFCON"/>
      </w:pPr>
      <w:r w:rsidRPr="00616E66">
        <w:t>Synthetic Greenhouse Gases.</w:t>
      </w:r>
    </w:p>
    <w:p w14:paraId="28F603E1" w14:textId="77777777" w:rsidR="00F1222F" w:rsidRPr="00933C78" w:rsidRDefault="00F1222F" w:rsidP="00545C4B">
      <w:pPr>
        <w:pStyle w:val="ATTANNLV1-ASDEFCON"/>
      </w:pPr>
      <w:bookmarkStart w:id="174" w:name="_Toc66526522"/>
      <w:bookmarkStart w:id="175" w:name="_Toc99884538"/>
      <w:r w:rsidRPr="00933C78">
        <w:t xml:space="preserve">Environmental </w:t>
      </w:r>
      <w:r>
        <w:t>C</w:t>
      </w:r>
      <w:r w:rsidRPr="00933C78">
        <w:t>onsiderations (OPTIONAL)</w:t>
      </w:r>
    </w:p>
    <w:p w14:paraId="00FF8CEF" w14:textId="0FBB88D6" w:rsidR="00F1222F" w:rsidRPr="00933C78" w:rsidRDefault="00F1222F" w:rsidP="00F1222F">
      <w:pPr>
        <w:pStyle w:val="NoteToDrafters-ASDEFCON"/>
      </w:pPr>
      <w:r w:rsidRPr="00933C78">
        <w:t>Note to drafters:  If there are likely to be significant environmental issues relating to the Supplies</w:t>
      </w:r>
      <w:r>
        <w:t xml:space="preserve">, </w:t>
      </w:r>
      <w:r w:rsidRPr="00933C78">
        <w:t xml:space="preserve">develop </w:t>
      </w:r>
      <w:r w:rsidR="00F64E75">
        <w:t xml:space="preserve">clauses </w:t>
      </w:r>
      <w:r w:rsidRPr="00933C78">
        <w:t xml:space="preserve">to obtain relevant information.  </w:t>
      </w:r>
      <w:r w:rsidR="00F64E75">
        <w:t>Otherwise</w:t>
      </w:r>
      <w:r w:rsidRPr="00933C78">
        <w:t>, replace this clause with ‘Not used’.</w:t>
      </w:r>
    </w:p>
    <w:p w14:paraId="7E41D894" w14:textId="2C174C99" w:rsidR="00F1222F" w:rsidRPr="008E09A1" w:rsidRDefault="00F1222F" w:rsidP="00F435D1">
      <w:pPr>
        <w:pStyle w:val="ATTANNLV2-ASDEFCON"/>
        <w:rPr>
          <w:b/>
        </w:rPr>
      </w:pPr>
      <w:r w:rsidRPr="008E09A1">
        <w:rPr>
          <w:b/>
        </w:rPr>
        <w:fldChar w:fldCharType="begin">
          <w:ffData>
            <w:name w:val="Text5"/>
            <w:enabled/>
            <w:calcOnExit w:val="0"/>
            <w:textInput>
              <w:default w:val="[...DRAFTER TO INSERT...]"/>
            </w:textInput>
          </w:ffData>
        </w:fldChar>
      </w:r>
      <w:r w:rsidRPr="008E09A1">
        <w:rPr>
          <w:b/>
        </w:rPr>
        <w:instrText xml:space="preserve"> FORMTEXT </w:instrText>
      </w:r>
      <w:r w:rsidRPr="008E09A1">
        <w:rPr>
          <w:b/>
        </w:rPr>
      </w:r>
      <w:r w:rsidRPr="008E09A1">
        <w:rPr>
          <w:b/>
        </w:rPr>
        <w:fldChar w:fldCharType="separate"/>
      </w:r>
      <w:r w:rsidR="00274CE4" w:rsidRPr="008E09A1">
        <w:rPr>
          <w:b/>
          <w:noProof/>
        </w:rPr>
        <w:t>[...DRAFTER TO INSERT...]</w:t>
      </w:r>
      <w:r w:rsidRPr="008E09A1">
        <w:rPr>
          <w:b/>
        </w:rPr>
        <w:fldChar w:fldCharType="end"/>
      </w:r>
      <w:bookmarkStart w:id="176" w:name="_Toc65980436"/>
      <w:bookmarkStart w:id="177" w:name="_Toc65983186"/>
      <w:bookmarkStart w:id="178" w:name="_Toc65983250"/>
      <w:bookmarkStart w:id="179" w:name="_Toc65991704"/>
      <w:bookmarkStart w:id="180" w:name="_Toc65991770"/>
      <w:bookmarkStart w:id="181" w:name="_Toc65999653"/>
      <w:bookmarkStart w:id="182" w:name="_Toc66003406"/>
      <w:bookmarkStart w:id="183" w:name="_Toc66072794"/>
      <w:bookmarkStart w:id="184" w:name="_Toc66245298"/>
      <w:bookmarkStart w:id="185" w:name="_Toc66245869"/>
      <w:bookmarkStart w:id="186" w:name="_Toc66271317"/>
      <w:bookmarkStart w:id="187" w:name="_Toc66519999"/>
      <w:bookmarkStart w:id="188" w:name="_Toc66526498"/>
      <w:bookmarkStart w:id="189" w:name="_Toc65980441"/>
      <w:bookmarkStart w:id="190" w:name="_Toc65983191"/>
      <w:bookmarkStart w:id="191" w:name="_Toc65983255"/>
      <w:bookmarkStart w:id="192" w:name="_Toc65991709"/>
      <w:bookmarkStart w:id="193" w:name="_Toc65991775"/>
      <w:bookmarkStart w:id="194" w:name="_Toc65999658"/>
      <w:bookmarkStart w:id="195" w:name="_Toc66003411"/>
      <w:bookmarkStart w:id="196" w:name="_Toc66072799"/>
      <w:bookmarkStart w:id="197" w:name="_Toc66245303"/>
      <w:bookmarkStart w:id="198" w:name="_Toc66245874"/>
      <w:bookmarkStart w:id="199" w:name="_Toc66271322"/>
      <w:bookmarkStart w:id="200" w:name="_Toc66520004"/>
      <w:bookmarkStart w:id="201" w:name="_Toc66526503"/>
      <w:bookmarkStart w:id="202" w:name="_Toc65980446"/>
      <w:bookmarkStart w:id="203" w:name="_Toc65983196"/>
      <w:bookmarkStart w:id="204" w:name="_Toc65983260"/>
      <w:bookmarkStart w:id="205" w:name="_Toc65991714"/>
      <w:bookmarkStart w:id="206" w:name="_Toc65991780"/>
      <w:bookmarkStart w:id="207" w:name="_Toc65999663"/>
      <w:bookmarkStart w:id="208" w:name="_Toc66003416"/>
      <w:bookmarkStart w:id="209" w:name="_Toc66072804"/>
      <w:bookmarkStart w:id="210" w:name="_Toc66245308"/>
      <w:bookmarkStart w:id="211" w:name="_Toc66245879"/>
      <w:bookmarkStart w:id="212" w:name="_Toc66271327"/>
      <w:bookmarkStart w:id="213" w:name="_Toc66520009"/>
      <w:bookmarkStart w:id="214" w:name="_Toc66526508"/>
      <w:bookmarkStart w:id="215" w:name="_Toc65980451"/>
      <w:bookmarkStart w:id="216" w:name="_Toc65983201"/>
      <w:bookmarkStart w:id="217" w:name="_Toc65983265"/>
      <w:bookmarkStart w:id="218" w:name="_Toc65991719"/>
      <w:bookmarkStart w:id="219" w:name="_Toc65991785"/>
      <w:bookmarkStart w:id="220" w:name="_Toc65999668"/>
      <w:bookmarkStart w:id="221" w:name="_Toc66003421"/>
      <w:bookmarkStart w:id="222" w:name="_Toc66072809"/>
      <w:bookmarkStart w:id="223" w:name="_Toc66245313"/>
      <w:bookmarkStart w:id="224" w:name="_Toc66245884"/>
      <w:bookmarkStart w:id="225" w:name="_Toc66271332"/>
      <w:bookmarkStart w:id="226" w:name="_Toc66520014"/>
      <w:bookmarkStart w:id="227" w:name="_Toc6652651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977C323" w14:textId="77777777" w:rsidR="00176AB7" w:rsidRDefault="00176AB7" w:rsidP="004D6562">
      <w:pPr>
        <w:sectPr w:rsidR="00176AB7" w:rsidSect="009E4F7C">
          <w:headerReference w:type="default" r:id="rId49"/>
          <w:footerReference w:type="default" r:id="rId50"/>
          <w:pgSz w:w="11907" w:h="16840" w:code="9"/>
          <w:pgMar w:top="1304" w:right="1417" w:bottom="907" w:left="1417" w:header="567" w:footer="567" w:gutter="0"/>
          <w:pgNumType w:start="1"/>
          <w:cols w:space="720"/>
          <w:docGrid w:linePitch="272"/>
        </w:sectPr>
      </w:pPr>
    </w:p>
    <w:p w14:paraId="1A43D2A6" w14:textId="77777777" w:rsidR="00176AB7" w:rsidRPr="00B960BE" w:rsidRDefault="00176AB7" w:rsidP="00176AB7">
      <w:pPr>
        <w:pStyle w:val="ASDEFCONTitle"/>
      </w:pPr>
      <w:bookmarkStart w:id="228" w:name="Annex_G"/>
      <w:r w:rsidRPr="00616E66">
        <w:lastRenderedPageBreak/>
        <w:t>AUSTRALIAN INDUSTRY CAPABILITY</w:t>
      </w:r>
      <w:bookmarkEnd w:id="228"/>
      <w:r w:rsidRPr="00616E66">
        <w:t xml:space="preserve"> (</w:t>
      </w:r>
      <w:r w:rsidRPr="00B960BE">
        <w:t>CORE)</w:t>
      </w:r>
    </w:p>
    <w:p w14:paraId="1A28561B" w14:textId="7DF07BBD" w:rsidR="005257BD" w:rsidRPr="00955EDC" w:rsidRDefault="00176AB7" w:rsidP="00176AB7">
      <w:pPr>
        <w:pStyle w:val="ATTANNReferencetoCOC"/>
      </w:pPr>
      <w:r w:rsidRPr="00B960BE">
        <w:t>Draft COC reference</w:t>
      </w:r>
      <w:r w:rsidR="00CB178D">
        <w:t>s</w:t>
      </w:r>
      <w:r w:rsidRPr="00B960BE">
        <w:t>: clause 4</w:t>
      </w:r>
      <w:r w:rsidR="00CB178D">
        <w:t xml:space="preserve"> and </w:t>
      </w:r>
      <w:r w:rsidR="005257BD" w:rsidRPr="00B960BE">
        <w:t xml:space="preserve">Attachment </w:t>
      </w:r>
      <w:r w:rsidR="00F824F3">
        <w:t>F</w:t>
      </w:r>
    </w:p>
    <w:p w14:paraId="6EAA4843" w14:textId="211A1110" w:rsidR="00176AB7" w:rsidRPr="00616E66" w:rsidRDefault="00176AB7" w:rsidP="00176AB7">
      <w:pPr>
        <w:pStyle w:val="ATTANNReferencetoCOC"/>
      </w:pPr>
      <w:r w:rsidRPr="00B960BE">
        <w:t>Draft SOW</w:t>
      </w:r>
      <w:r w:rsidR="00B12A7C" w:rsidRPr="00B960BE">
        <w:t xml:space="preserve"> reference</w:t>
      </w:r>
      <w:r w:rsidRPr="00B960BE">
        <w:t xml:space="preserve"> clause </w:t>
      </w:r>
      <w:r w:rsidR="00F824F3">
        <w:t>10</w:t>
      </w:r>
    </w:p>
    <w:p w14:paraId="2C56242E" w14:textId="5A9CC870" w:rsidR="00176AB7" w:rsidRDefault="00176AB7" w:rsidP="00176AB7">
      <w:pPr>
        <w:pStyle w:val="NoteToDrafters-ASDEFCON"/>
      </w:pPr>
      <w:r w:rsidRPr="00616E66">
        <w:t xml:space="preserve">Note to drafters:  </w:t>
      </w:r>
      <w:r w:rsidR="00CB178D">
        <w:t>For guidance</w:t>
      </w:r>
      <w:r w:rsidR="00680A75">
        <w:t xml:space="preserve"> (including if the expected Contract value is less than $20 million)</w:t>
      </w:r>
      <w:r w:rsidR="00CB178D">
        <w:t>, refer to</w:t>
      </w:r>
      <w:r w:rsidR="00CB178D" w:rsidRPr="00D576EF">
        <w:t xml:space="preserve"> </w:t>
      </w:r>
      <w:hyperlink r:id="rId51" w:history="1">
        <w:r w:rsidR="00CB178D" w:rsidRPr="00E95AD3">
          <w:t>the</w:t>
        </w:r>
      </w:hyperlink>
      <w:r w:rsidR="00CB178D" w:rsidRPr="00E95AD3">
        <w:t xml:space="preserve"> web links below</w:t>
      </w:r>
      <w:r w:rsidR="00680A75">
        <w:rPr>
          <w:rStyle w:val="Hyperlink"/>
        </w:rPr>
        <w:t xml:space="preserve"> </w:t>
      </w:r>
      <w:r w:rsidR="00CB178D">
        <w:t>and</w:t>
      </w:r>
      <w:r w:rsidR="00CB178D" w:rsidRPr="00D576EF">
        <w:t xml:space="preserve"> </w:t>
      </w:r>
      <w:r w:rsidR="00CB178D">
        <w:t>the AIC Guide for ASDEFCON.  For advice, particularly for direct source / limited tenders,</w:t>
      </w:r>
      <w:r>
        <w:t xml:space="preserve"> consult the AIC Directorate</w:t>
      </w:r>
      <w:r w:rsidR="00680A75">
        <w:t>:</w:t>
      </w:r>
      <w:r>
        <w:t xml:space="preserve"> </w:t>
      </w:r>
      <w:hyperlink r:id="rId52" w:history="1">
        <w:r w:rsidRPr="00BC0585">
          <w:rPr>
            <w:rStyle w:val="Hyperlink"/>
          </w:rPr>
          <w:t>aic.info@defence.gov.au</w:t>
        </w:r>
      </w:hyperlink>
      <w:r>
        <w:t>.</w:t>
      </w:r>
    </w:p>
    <w:p w14:paraId="376DC4B1" w14:textId="7AD83E04" w:rsidR="00176AB7" w:rsidRDefault="00176AB7" w:rsidP="00176AB7">
      <w:pPr>
        <w:pStyle w:val="NoteToTenderers-ASDEFCON"/>
      </w:pPr>
      <w:r>
        <w:t>Note to tenderers:</w:t>
      </w:r>
      <w:r w:rsidR="003D0003">
        <w:t xml:space="preserve">  </w:t>
      </w:r>
      <w:r w:rsidRPr="00EE6B34">
        <w:t xml:space="preserve">Tenderers should familiarise themselves </w:t>
      </w:r>
      <w:r>
        <w:t xml:space="preserve">with </w:t>
      </w:r>
      <w:r w:rsidRPr="00EE6B34">
        <w:t xml:space="preserve">the </w:t>
      </w:r>
      <w:r w:rsidR="00142C9A">
        <w:t>2019 Defence Policy for Industry Participation,</w:t>
      </w:r>
      <w:r>
        <w:t xml:space="preserve"> </w:t>
      </w:r>
      <w:r w:rsidR="00CB178D">
        <w:t xml:space="preserve">the 2024 Defence Industry Development Strategy, </w:t>
      </w:r>
      <w:r>
        <w:t xml:space="preserve">and </w:t>
      </w:r>
      <w:r w:rsidR="00CB178D">
        <w:t xml:space="preserve">the </w:t>
      </w:r>
      <w:r>
        <w:t xml:space="preserve">Australian Industry Capability (AIC) </w:t>
      </w:r>
      <w:r w:rsidR="00CB178D">
        <w:t xml:space="preserve">Program and </w:t>
      </w:r>
      <w:r>
        <w:t>guidance available at:</w:t>
      </w:r>
    </w:p>
    <w:p w14:paraId="3BF02DDC" w14:textId="6589023A" w:rsidR="00C659C3" w:rsidRPr="000745E6" w:rsidRDefault="003A4963" w:rsidP="00C659C3">
      <w:pPr>
        <w:pStyle w:val="NoteToTenderersBullets-ASDEFCON"/>
        <w:rPr>
          <w:rStyle w:val="Hyperlink"/>
          <w:b w:val="0"/>
          <w:i w:val="0"/>
          <w:color w:val="auto"/>
        </w:rPr>
      </w:pPr>
      <w:hyperlink r:id="rId53" w:history="1">
        <w:r w:rsidR="00C659C3">
          <w:rPr>
            <w:rStyle w:val="Hyperlink"/>
          </w:rPr>
          <w:t>https://www.defence.gov.au/business-industry</w:t>
        </w:r>
      </w:hyperlink>
      <w:r w:rsidR="00C659C3" w:rsidRPr="000745E6">
        <w:rPr>
          <w:rStyle w:val="Hyperlink"/>
          <w:color w:val="auto"/>
        </w:rPr>
        <w:t>;</w:t>
      </w:r>
    </w:p>
    <w:p w14:paraId="081C2944" w14:textId="54276354" w:rsidR="00C659C3" w:rsidRPr="00D245D6" w:rsidRDefault="003A4963" w:rsidP="00C659C3">
      <w:pPr>
        <w:pStyle w:val="NoteToTenderersBullets-ASDEFCON"/>
        <w:rPr>
          <w:rStyle w:val="Hyperlink"/>
        </w:rPr>
      </w:pPr>
      <w:hyperlink r:id="rId54" w:history="1">
        <w:r w:rsidR="00C659C3" w:rsidRPr="00D245D6">
          <w:rPr>
            <w:rStyle w:val="Hyperlink"/>
          </w:rPr>
          <w:t>https://www.defence.gov.au/business-industry/industry-programs/defence-policy-industry-participation</w:t>
        </w:r>
      </w:hyperlink>
      <w:r w:rsidR="00C659C3">
        <w:rPr>
          <w:rStyle w:val="Hyperlink"/>
        </w:rPr>
        <w:t>;</w:t>
      </w:r>
    </w:p>
    <w:p w14:paraId="179218F1" w14:textId="061A7BD0" w:rsidR="00142C9A" w:rsidRPr="000745E6" w:rsidRDefault="003A4963" w:rsidP="00142C9A">
      <w:pPr>
        <w:pStyle w:val="NoteToTenderersBullets-ASDEFCON"/>
        <w:rPr>
          <w:rStyle w:val="Hyperlink"/>
          <w:b w:val="0"/>
          <w:i w:val="0"/>
          <w:color w:val="auto"/>
        </w:rPr>
      </w:pPr>
      <w:hyperlink r:id="rId55" w:history="1">
        <w:r w:rsidR="00C659C3">
          <w:rPr>
            <w:rStyle w:val="Hyperlink"/>
          </w:rPr>
          <w:t>https://www.defence.gov.au/about/strategic-planning/defence-industry-development-strategy</w:t>
        </w:r>
      </w:hyperlink>
      <w:r w:rsidR="00C659C3">
        <w:rPr>
          <w:szCs w:val="16"/>
        </w:rPr>
        <w:t xml:space="preserve">; </w:t>
      </w:r>
      <w:r w:rsidR="00142C9A" w:rsidRPr="000745E6">
        <w:rPr>
          <w:szCs w:val="16"/>
        </w:rPr>
        <w:t>and</w:t>
      </w:r>
    </w:p>
    <w:p w14:paraId="13F77DFE" w14:textId="410C9C6D" w:rsidR="005257BD" w:rsidRPr="00AD7AD9" w:rsidRDefault="003A4963" w:rsidP="00AD7AD9">
      <w:pPr>
        <w:pStyle w:val="NoteToTenderersBullets-ASDEFCON"/>
        <w:rPr>
          <w:rStyle w:val="Hyperlink"/>
        </w:rPr>
      </w:pPr>
      <w:hyperlink r:id="rId56" w:history="1">
        <w:r w:rsidR="006E45B8">
          <w:rPr>
            <w:rStyle w:val="Hyperlink"/>
          </w:rPr>
          <w:t>https://www.defence.gov.au/business-industry/export/strategy</w:t>
        </w:r>
      </w:hyperlink>
      <w:r w:rsidR="00142C9A" w:rsidRPr="00AD7AD9">
        <w:rPr>
          <w:rStyle w:val="Hyperlink"/>
        </w:rPr>
        <w:t>.</w:t>
      </w:r>
    </w:p>
    <w:p w14:paraId="0296D2A9" w14:textId="5C328E48" w:rsidR="00142C9A" w:rsidRDefault="00142C9A" w:rsidP="00142C9A">
      <w:pPr>
        <w:pStyle w:val="NoteToTenderers-ASDEFCON"/>
      </w:pPr>
      <w:r>
        <w:t>Tenderer</w:t>
      </w:r>
      <w:r w:rsidR="00E768E5">
        <w:t xml:space="preserve"> responses</w:t>
      </w:r>
      <w:r>
        <w:t xml:space="preserve"> are</w:t>
      </w:r>
      <w:r w:rsidR="00E768E5">
        <w:t xml:space="preserve"> to describe the proposed AIC commitments for </w:t>
      </w:r>
      <w:r>
        <w:t>any resultant Contract</w:t>
      </w:r>
      <w:r w:rsidR="00E768E5">
        <w:t xml:space="preserve"> and, subject to negotiations, elements of the successful tenderer’s proposal will be incorporated into:</w:t>
      </w:r>
    </w:p>
    <w:p w14:paraId="2D54414F" w14:textId="121C2D49" w:rsidR="00142C9A" w:rsidRPr="00955EDC" w:rsidRDefault="00142C9A" w:rsidP="00142C9A">
      <w:pPr>
        <w:pStyle w:val="NoteToTenderersBullets-ASDEFCON"/>
      </w:pPr>
      <w:r w:rsidRPr="00955EDC">
        <w:t>Attachment B – Price and Payments;</w:t>
      </w:r>
      <w:r w:rsidR="00F824F3">
        <w:t xml:space="preserve"> and</w:t>
      </w:r>
    </w:p>
    <w:p w14:paraId="6266F1F7" w14:textId="565721A4" w:rsidR="00142C9A" w:rsidRDefault="00955EDC" w:rsidP="00F824F3">
      <w:pPr>
        <w:pStyle w:val="NoteToTenderersBullets-ASDEFCON"/>
      </w:pPr>
      <w:r w:rsidRPr="00955EDC">
        <w:t>Attachment </w:t>
      </w:r>
      <w:r w:rsidR="00AD7AD9">
        <w:t>F</w:t>
      </w:r>
      <w:r w:rsidR="00142C9A" w:rsidRPr="00955EDC">
        <w:t> – Australian Industry Capability (as AIC Obligations)</w:t>
      </w:r>
      <w:r w:rsidR="00F824F3">
        <w:t>.</w:t>
      </w:r>
    </w:p>
    <w:p w14:paraId="52F26156" w14:textId="3C2CDC91" w:rsidR="004C07AC" w:rsidRDefault="004C07AC" w:rsidP="004C07AC">
      <w:pPr>
        <w:pStyle w:val="NoteToTenderers-ASDEFCON"/>
      </w:pPr>
      <w:r>
        <w:t>A</w:t>
      </w:r>
      <w:r w:rsidR="008B2A60">
        <w:t>n</w:t>
      </w:r>
      <w:r>
        <w:t xml:space="preserve"> AIC Plan</w:t>
      </w:r>
      <w:r w:rsidR="005257BD">
        <w:t xml:space="preserve"> </w:t>
      </w:r>
      <w:r>
        <w:t>is NOT required</w:t>
      </w:r>
      <w:r w:rsidR="008B2A60">
        <w:t xml:space="preserve"> to be tendered</w:t>
      </w:r>
      <w:r>
        <w:t xml:space="preserve">.  </w:t>
      </w:r>
      <w:r w:rsidR="008B2A60">
        <w:t>The</w:t>
      </w:r>
      <w:r>
        <w:t xml:space="preserve"> AIC Plan for any resultant Contract</w:t>
      </w:r>
      <w:r w:rsidR="005257BD">
        <w:t>,</w:t>
      </w:r>
      <w:r w:rsidR="008B2A60">
        <w:t xml:space="preserve"> (including a Public AIC Plan)</w:t>
      </w:r>
      <w:r>
        <w:t xml:space="preserve"> is to be derived from the successful tenderer’s proposal</w:t>
      </w:r>
      <w:r w:rsidR="008B2A60">
        <w:t xml:space="preserve"> and any negotiated changes</w:t>
      </w:r>
      <w:r w:rsidRPr="00D576EF">
        <w:t>.</w:t>
      </w:r>
    </w:p>
    <w:p w14:paraId="7663FCB5" w14:textId="77777777" w:rsidR="000B05DE" w:rsidRDefault="000B05DE" w:rsidP="000B05DE">
      <w:pPr>
        <w:pStyle w:val="ASDEFCONOptionSpace"/>
      </w:pPr>
    </w:p>
    <w:p w14:paraId="09E732CE" w14:textId="46AA0EAF" w:rsidR="00142C9A" w:rsidRPr="00616E66" w:rsidRDefault="00142C9A" w:rsidP="00BB4B60">
      <w:pPr>
        <w:pStyle w:val="ATTANNLV1-ASDEFCON"/>
        <w:numPr>
          <w:ilvl w:val="0"/>
          <w:numId w:val="77"/>
        </w:numPr>
      </w:pPr>
      <w:r w:rsidRPr="00616E66">
        <w:t>AUSTRALIAN INDUSTRY CAPABILITY PLAN</w:t>
      </w:r>
      <w:r>
        <w:t>NING AND BUSINESS CASE</w:t>
      </w:r>
      <w:r w:rsidRPr="00616E66">
        <w:t xml:space="preserve"> (</w:t>
      </w:r>
      <w:r w:rsidR="000917D6" w:rsidRPr="00616E66">
        <w:t>CORE</w:t>
      </w:r>
      <w:r w:rsidRPr="00616E66">
        <w:t>)</w:t>
      </w:r>
    </w:p>
    <w:p w14:paraId="0148BA1F" w14:textId="3398E57D" w:rsidR="005349B2" w:rsidRDefault="004C07AC" w:rsidP="00E12CE5">
      <w:pPr>
        <w:pStyle w:val="NoteToTenderers-ASDEFCON"/>
      </w:pPr>
      <w:r w:rsidRPr="004C07AC">
        <w:t>Note to tenderers:</w:t>
      </w:r>
      <w:r w:rsidR="00B111FF">
        <w:t xml:space="preserve"> </w:t>
      </w:r>
      <w:r w:rsidRPr="004C07AC">
        <w:t xml:space="preserve"> </w:t>
      </w:r>
      <w:r w:rsidR="00EF76DA">
        <w:t>I</w:t>
      </w:r>
      <w:r w:rsidRPr="004C07AC">
        <w:t xml:space="preserve">f the tenderer / proposed </w:t>
      </w:r>
      <w:r w:rsidR="00EF76DA">
        <w:t>A</w:t>
      </w:r>
      <w:r w:rsidRPr="004C07AC">
        <w:t xml:space="preserve">pproved </w:t>
      </w:r>
      <w:r w:rsidR="00EF76DA">
        <w:t>S</w:t>
      </w:r>
      <w:r w:rsidRPr="004C07AC">
        <w:t>ubcontractors are overseas</w:t>
      </w:r>
      <w:r w:rsidR="009139AA">
        <w:t xml:space="preserve"> entities</w:t>
      </w:r>
      <w:r w:rsidRPr="004C07AC">
        <w:t>, the</w:t>
      </w:r>
      <w:r w:rsidR="009139AA">
        <w:t xml:space="preserve"> response to this</w:t>
      </w:r>
      <w:r w:rsidRPr="004C07AC">
        <w:t xml:space="preserve"> requirement should describe how</w:t>
      </w:r>
      <w:r>
        <w:t xml:space="preserve"> the tenderer</w:t>
      </w:r>
      <w:r w:rsidR="009139AA">
        <w:t xml:space="preserve"> / </w:t>
      </w:r>
      <w:r>
        <w:t>proposed A</w:t>
      </w:r>
      <w:r w:rsidRPr="004C07AC">
        <w:t xml:space="preserve">pproved </w:t>
      </w:r>
      <w:r>
        <w:t>S</w:t>
      </w:r>
      <w:r w:rsidRPr="004C07AC">
        <w:t xml:space="preserve">ubcontractors </w:t>
      </w:r>
      <w:r w:rsidR="009139AA">
        <w:t>intend to work</w:t>
      </w:r>
      <w:r w:rsidRPr="004C07AC">
        <w:t xml:space="preserve"> with </w:t>
      </w:r>
      <w:r>
        <w:t>Australian I</w:t>
      </w:r>
      <w:r w:rsidRPr="004C07AC">
        <w:t>ndustry to</w:t>
      </w:r>
      <w:r w:rsidR="009139AA">
        <w:t xml:space="preserve"> </w:t>
      </w:r>
      <w:r w:rsidRPr="004C07AC">
        <w:t xml:space="preserve">satisfy </w:t>
      </w:r>
      <w:r w:rsidRPr="00955EDC">
        <w:t>AIC</w:t>
      </w:r>
      <w:r w:rsidR="00955EDC">
        <w:t xml:space="preserve"> Obligations in Attachment</w:t>
      </w:r>
      <w:r w:rsidR="00836F4C">
        <w:t xml:space="preserve"> </w:t>
      </w:r>
      <w:r w:rsidR="00EF76DA">
        <w:t>F</w:t>
      </w:r>
      <w:r w:rsidR="0012608E">
        <w:t>,</w:t>
      </w:r>
      <w:r w:rsidR="009139AA">
        <w:t xml:space="preserve"> and achieve the AIC Objectives in the draft Conditions of Contract.</w:t>
      </w:r>
      <w:r w:rsidRPr="004C07AC">
        <w:t xml:space="preserve">  If the tende</w:t>
      </w:r>
      <w:r>
        <w:t>rer / proposed Approved Subcontractors are A</w:t>
      </w:r>
      <w:r w:rsidRPr="004C07AC">
        <w:t xml:space="preserve">ustralian </w:t>
      </w:r>
      <w:r>
        <w:t>E</w:t>
      </w:r>
      <w:r w:rsidRPr="004C07AC">
        <w:t xml:space="preserve">ntities, the </w:t>
      </w:r>
      <w:r w:rsidR="009139AA">
        <w:t xml:space="preserve">response </w:t>
      </w:r>
      <w:r w:rsidRPr="004C07AC">
        <w:t>should describe how</w:t>
      </w:r>
      <w:r w:rsidR="009139AA">
        <w:t xml:space="preserve"> they will</w:t>
      </w:r>
      <w:r w:rsidRPr="004C07AC">
        <w:t xml:space="preserve"> satisfy the </w:t>
      </w:r>
      <w:r>
        <w:t xml:space="preserve">AIC </w:t>
      </w:r>
      <w:r w:rsidRPr="00955EDC">
        <w:t>Obligations</w:t>
      </w:r>
      <w:r w:rsidR="009139AA">
        <w:t xml:space="preserve"> and achieve the AIC Objectives</w:t>
      </w:r>
      <w:r w:rsidR="005349B2" w:rsidRPr="004C07AC">
        <w:t xml:space="preserve"> within their organisations and more broadly with </w:t>
      </w:r>
      <w:r w:rsidR="005349B2">
        <w:t>A</w:t>
      </w:r>
      <w:r w:rsidR="005349B2" w:rsidRPr="004C07AC">
        <w:t xml:space="preserve">ustralian </w:t>
      </w:r>
      <w:r w:rsidR="005349B2">
        <w:t>I</w:t>
      </w:r>
      <w:r w:rsidR="005349B2" w:rsidRPr="004C07AC">
        <w:t>ndustry.</w:t>
      </w:r>
    </w:p>
    <w:p w14:paraId="0E147266" w14:textId="0DD2DFBC" w:rsidR="004C07AC" w:rsidRPr="004C07AC" w:rsidRDefault="005349B2" w:rsidP="00E12CE5">
      <w:pPr>
        <w:pStyle w:val="NoteToTenderers-ASDEFCON"/>
      </w:pPr>
      <w:r>
        <w:t>When past performance is relevant, tenderers should cross-refer to their response to TDR A-</w:t>
      </w:r>
      <w:r w:rsidR="00630324">
        <w:fldChar w:fldCharType="begin"/>
      </w:r>
      <w:r w:rsidR="00630324">
        <w:instrText xml:space="preserve"> REF _Ref165613525 \r \h </w:instrText>
      </w:r>
      <w:r w:rsidR="00630324">
        <w:fldChar w:fldCharType="separate"/>
      </w:r>
      <w:r w:rsidR="00643D62">
        <w:t>2</w:t>
      </w:r>
      <w:r w:rsidR="00630324">
        <w:fldChar w:fldCharType="end"/>
      </w:r>
      <w:r>
        <w:t>.</w:t>
      </w:r>
    </w:p>
    <w:p w14:paraId="08C7E415" w14:textId="779BD1B5" w:rsidR="004C07AC" w:rsidRDefault="00176AB7" w:rsidP="004C07AC">
      <w:pPr>
        <w:pStyle w:val="ATTANNLV2-ASDEFCON"/>
      </w:pPr>
      <w:bookmarkStart w:id="229" w:name="_Ref85697186"/>
      <w:r>
        <w:t xml:space="preserve">For </w:t>
      </w:r>
      <w:r w:rsidR="004C07AC">
        <w:t xml:space="preserve">the tenderer and separately for </w:t>
      </w:r>
      <w:r>
        <w:t xml:space="preserve">each </w:t>
      </w:r>
      <w:r w:rsidR="004C07AC">
        <w:t>proposed Approved Subcontractor</w:t>
      </w:r>
      <w:r w:rsidR="00C02DC0">
        <w:t xml:space="preserve"> that was</w:t>
      </w:r>
      <w:r w:rsidR="004C07AC">
        <w:t xml:space="preserve"> identified in response to </w:t>
      </w:r>
      <w:r w:rsidR="004C07AC" w:rsidRPr="00046BAF">
        <w:t>TDR A-</w:t>
      </w:r>
      <w:r w:rsidR="00630324">
        <w:fldChar w:fldCharType="begin"/>
      </w:r>
      <w:r w:rsidR="00630324">
        <w:instrText xml:space="preserve"> REF _Ref85729750 \r \h </w:instrText>
      </w:r>
      <w:r w:rsidR="00630324">
        <w:fldChar w:fldCharType="separate"/>
      </w:r>
      <w:r w:rsidR="00643D62">
        <w:t>3</w:t>
      </w:r>
      <w:r w:rsidR="00630324">
        <w:fldChar w:fldCharType="end"/>
      </w:r>
      <w:r w:rsidR="004C07AC" w:rsidRPr="00046BAF">
        <w:t xml:space="preserve"> (Schedule of Proposed Subcontractors)</w:t>
      </w:r>
      <w:r w:rsidR="00C02DC0">
        <w:t xml:space="preserve"> in relation to the Australian Industry Capability (AIC) program, </w:t>
      </w:r>
      <w:r w:rsidRPr="00046BAF">
        <w:t xml:space="preserve">tenderers are to </w:t>
      </w:r>
      <w:r w:rsidR="004C07AC" w:rsidRPr="00046BAF">
        <w:t>provide</w:t>
      </w:r>
      <w:r w:rsidR="00C02DC0">
        <w:t>,</w:t>
      </w:r>
      <w:r w:rsidR="00B12A7C">
        <w:t xml:space="preserve"> for any resultant Contract</w:t>
      </w:r>
      <w:r w:rsidR="004C07AC">
        <w:t>:</w:t>
      </w:r>
      <w:bookmarkEnd w:id="229"/>
    </w:p>
    <w:p w14:paraId="11528A42" w14:textId="68524030" w:rsidR="004C07AC" w:rsidRDefault="004C07AC" w:rsidP="004C07AC">
      <w:pPr>
        <w:pStyle w:val="ATTANNLV3-ASDEFCON"/>
      </w:pPr>
      <w:bookmarkStart w:id="230" w:name="_Ref52893968"/>
      <w:r>
        <w:t>a brief description of the work to be undertaken in Australia or New Zealand, including:</w:t>
      </w:r>
      <w:bookmarkEnd w:id="230"/>
    </w:p>
    <w:p w14:paraId="268EB0FD" w14:textId="7472BC29" w:rsidR="004C07AC" w:rsidRDefault="004C07AC" w:rsidP="004C07AC">
      <w:pPr>
        <w:pStyle w:val="ATTANNLV4-ASDEFCON"/>
      </w:pPr>
      <w:r>
        <w:t>the products to be delivered, services to be provided</w:t>
      </w:r>
      <w:r w:rsidR="00C02DC0">
        <w:t xml:space="preserve"> and/or the other outcomes to be achieved</w:t>
      </w:r>
      <w:r>
        <w:t>;</w:t>
      </w:r>
    </w:p>
    <w:p w14:paraId="4B28976D" w14:textId="111BCECE" w:rsidR="004C07AC" w:rsidRDefault="004C07AC" w:rsidP="004C07AC">
      <w:pPr>
        <w:pStyle w:val="ATTANNLV4-ASDEFCON"/>
      </w:pPr>
      <w:r>
        <w:t>the interrelationships with any work being performed or products being delivered from overseas</w:t>
      </w:r>
      <w:r w:rsidR="00C02DC0">
        <w:t xml:space="preserve"> sources</w:t>
      </w:r>
      <w:r>
        <w:t>;</w:t>
      </w:r>
      <w:r w:rsidR="00C02DC0">
        <w:t xml:space="preserve"> and</w:t>
      </w:r>
    </w:p>
    <w:p w14:paraId="0EEA0E35" w14:textId="4792447C" w:rsidR="00C02DC0" w:rsidRDefault="00C02DC0" w:rsidP="004C07AC">
      <w:pPr>
        <w:pStyle w:val="ATTANNLV4-ASDEFCON"/>
      </w:pPr>
      <w:r>
        <w:t>when applicable, a description of how the work contributes to sovereignty;</w:t>
      </w:r>
    </w:p>
    <w:p w14:paraId="6FEAFF3C" w14:textId="6926D792" w:rsidR="004C07AC" w:rsidRPr="006622CC" w:rsidRDefault="004C07AC" w:rsidP="00D96BB9">
      <w:pPr>
        <w:pStyle w:val="ATTANNLV3-ASDEFCON"/>
      </w:pPr>
      <w:r w:rsidRPr="006622CC">
        <w:t>the identification</w:t>
      </w:r>
      <w:r w:rsidR="00C02DC0">
        <w:t xml:space="preserve"> of each </w:t>
      </w:r>
      <w:r w:rsidRPr="006622CC">
        <w:t xml:space="preserve">proposed </w:t>
      </w:r>
      <w:r w:rsidR="00C02DC0">
        <w:t xml:space="preserve">Approved </w:t>
      </w:r>
      <w:r w:rsidRPr="006622CC">
        <w:t>Subcontractor</w:t>
      </w:r>
      <w:r w:rsidR="00C02DC0">
        <w:t xml:space="preserve"> that will be considered as an </w:t>
      </w:r>
      <w:r w:rsidRPr="006622CC">
        <w:t>AIC Subcontractor</w:t>
      </w:r>
      <w:r w:rsidR="00C02DC0">
        <w:t xml:space="preserve"> in accordance with </w:t>
      </w:r>
      <w:r w:rsidR="00635F15">
        <w:t>clause 11.9 of the draft COC, and the reason for this identification</w:t>
      </w:r>
      <w:r w:rsidRPr="006622CC">
        <w:t>;</w:t>
      </w:r>
    </w:p>
    <w:p w14:paraId="537ADAA5" w14:textId="352115BE" w:rsidR="004C07AC" w:rsidRDefault="004C07AC" w:rsidP="00BB4B60">
      <w:pPr>
        <w:pStyle w:val="ATTANNLV3-ASDEFCON"/>
      </w:pPr>
      <w:bookmarkStart w:id="231" w:name="_Ref63883058"/>
      <w:r>
        <w:t>a description of how the work contribute</w:t>
      </w:r>
      <w:r w:rsidR="00635F15">
        <w:t>s</w:t>
      </w:r>
      <w:r>
        <w:t xml:space="preserve"> to the creation, enhancement or maintenance of Industr</w:t>
      </w:r>
      <w:r w:rsidR="00635F15">
        <w:t>ial</w:t>
      </w:r>
      <w:r>
        <w:t xml:space="preserve"> Capabilities in Australia or New Zealand, including in </w:t>
      </w:r>
      <w:r w:rsidRPr="00955EDC">
        <w:t>relation to</w:t>
      </w:r>
      <w:r w:rsidR="00EA735B">
        <w:t xml:space="preserve"> Australian Industry Activities (AIAs) specified in Attachment F (cross-referencing, if applicable, to the tenderer’s response to TDR G-2)</w:t>
      </w:r>
      <w:r w:rsidR="00C656B0">
        <w:t>;</w:t>
      </w:r>
      <w:bookmarkEnd w:id="231"/>
    </w:p>
    <w:p w14:paraId="08F36808" w14:textId="3015E280" w:rsidR="0056105D" w:rsidRPr="00955EDC" w:rsidRDefault="00C656B0" w:rsidP="00BB4B60">
      <w:pPr>
        <w:pStyle w:val="ATTANNLV3-ASDEFCON"/>
      </w:pPr>
      <w:r>
        <w:lastRenderedPageBreak/>
        <w:t xml:space="preserve">identification </w:t>
      </w:r>
      <w:r w:rsidR="0056105D">
        <w:t>of any other proposed work or outcomes that the tenderer proposes should be treated as an AIA (and included in Attachment F of any resultant Contract);</w:t>
      </w:r>
    </w:p>
    <w:p w14:paraId="528EE469" w14:textId="1329F0F6" w:rsidR="0056105D" w:rsidRDefault="004C07AC">
      <w:pPr>
        <w:pStyle w:val="ATTANNLV3-ASDEFCON"/>
      </w:pPr>
      <w:r w:rsidRPr="00955EDC">
        <w:t xml:space="preserve">a </w:t>
      </w:r>
      <w:r w:rsidR="0056105D">
        <w:t xml:space="preserve">statement referring to how AIAs identified as </w:t>
      </w:r>
      <w:r w:rsidR="00B12A7C" w:rsidRPr="00955EDC">
        <w:t>‘</w:t>
      </w:r>
      <w:r w:rsidRPr="00955EDC">
        <w:t>other requirements</w:t>
      </w:r>
      <w:r w:rsidR="00B12A7C" w:rsidRPr="00955EDC">
        <w:t>’</w:t>
      </w:r>
      <w:r w:rsidR="0056105D">
        <w:t xml:space="preserve"> in </w:t>
      </w:r>
      <w:r w:rsidRPr="00955EDC">
        <w:t>draft Attachment</w:t>
      </w:r>
      <w:r w:rsidR="00955EDC" w:rsidRPr="00955EDC">
        <w:t> </w:t>
      </w:r>
      <w:r w:rsidR="009E7BBC">
        <w:t>F</w:t>
      </w:r>
      <w:r w:rsidRPr="00955EDC">
        <w:t>,</w:t>
      </w:r>
      <w:r w:rsidR="0056105D">
        <w:t xml:space="preserve"> will be achieved; and</w:t>
      </w:r>
    </w:p>
    <w:p w14:paraId="369A9044" w14:textId="4BF5FA17" w:rsidR="000373B6" w:rsidRDefault="000373B6" w:rsidP="000373B6">
      <w:pPr>
        <w:pStyle w:val="NoteToDrafters-ASDEFCON"/>
      </w:pPr>
      <w:r>
        <w:t xml:space="preserve">Note to drafters:  </w:t>
      </w:r>
      <w:r w:rsidR="00B82E32">
        <w:t>Delete t</w:t>
      </w:r>
      <w:r w:rsidR="00CD3040">
        <w:t>he</w:t>
      </w:r>
      <w:r w:rsidR="00B82E32">
        <w:t xml:space="preserve"> following requirement if not applicable. Refer SOW clause 10.6</w:t>
      </w:r>
      <w:r w:rsidR="00630324">
        <w:t>.</w:t>
      </w:r>
    </w:p>
    <w:p w14:paraId="3AB5CFB9" w14:textId="7BBFF24B" w:rsidR="00B82E32" w:rsidRDefault="00B82E32" w:rsidP="000373B6">
      <w:pPr>
        <w:pStyle w:val="ATTANNLV3-ASDEFCON"/>
      </w:pPr>
      <w:bookmarkStart w:id="232" w:name="_Ref48236239"/>
      <w:proofErr w:type="gramStart"/>
      <w:r>
        <w:t>for</w:t>
      </w:r>
      <w:proofErr w:type="gramEnd"/>
      <w:r>
        <w:t xml:space="preserve"> any R&amp;D activities requested by the Commonwealth within the draft Contract, a description of how that R&amp;D program would be integrated into the AIC proposal.</w:t>
      </w:r>
    </w:p>
    <w:p w14:paraId="0E4D0BCB" w14:textId="4277EA9E" w:rsidR="004C07AC" w:rsidRDefault="004C07AC" w:rsidP="00D96BB9">
      <w:pPr>
        <w:pStyle w:val="ATTANNLV2-ASDEFCON"/>
      </w:pPr>
      <w:r>
        <w:t xml:space="preserve">Tenderers are to provide a </w:t>
      </w:r>
      <w:r w:rsidRPr="00D65CED">
        <w:t xml:space="preserve">table, </w:t>
      </w:r>
      <w:r>
        <w:t xml:space="preserve">in the format of </w:t>
      </w:r>
      <w:r w:rsidR="009E7BBC">
        <w:fldChar w:fldCharType="begin"/>
      </w:r>
      <w:r w:rsidR="009E7BBC">
        <w:instrText xml:space="preserve"> REF _Ref85612118 \h </w:instrText>
      </w:r>
      <w:r w:rsidR="009E7BBC">
        <w:fldChar w:fldCharType="separate"/>
      </w:r>
      <w:r w:rsidR="00DA1DCC">
        <w:t>Table A-G-</w:t>
      </w:r>
      <w:r w:rsidR="00DA1DCC">
        <w:rPr>
          <w:noProof/>
        </w:rPr>
        <w:t>1</w:t>
      </w:r>
      <w:r w:rsidR="009E7BBC">
        <w:fldChar w:fldCharType="end"/>
      </w:r>
      <w:r>
        <w:t xml:space="preserve"> below</w:t>
      </w:r>
      <w:r w:rsidRPr="00D65CED">
        <w:t xml:space="preserve">, which identifies those elements of the </w:t>
      </w:r>
      <w:r w:rsidR="00E8690E">
        <w:t xml:space="preserve">draft </w:t>
      </w:r>
      <w:r w:rsidRPr="00D65CED">
        <w:t xml:space="preserve">Contract </w:t>
      </w:r>
      <w:r>
        <w:t xml:space="preserve">scope </w:t>
      </w:r>
      <w:r w:rsidRPr="00D65CED">
        <w:t xml:space="preserve">for which the exact source </w:t>
      </w:r>
      <w:r w:rsidR="00E8690E">
        <w:t xml:space="preserve">of </w:t>
      </w:r>
      <w:r w:rsidRPr="00D65CED">
        <w:t>goods and services has not yet been finalised</w:t>
      </w:r>
      <w:r w:rsidR="00E8690E">
        <w:t>, and which may represent opportunities for Australian Industry</w:t>
      </w:r>
      <w:r>
        <w:t>.</w:t>
      </w:r>
      <w:bookmarkEnd w:id="232"/>
    </w:p>
    <w:p w14:paraId="3CCA2185" w14:textId="7FB01957" w:rsidR="004C07AC" w:rsidRDefault="004C07AC" w:rsidP="00D96BB9">
      <w:pPr>
        <w:pStyle w:val="ATTANNLV2-ASDEFCON"/>
      </w:pPr>
      <w:bookmarkStart w:id="233" w:name="_Ref50731826"/>
      <w:r>
        <w:t xml:space="preserve">Tenderers are to complete an </w:t>
      </w:r>
      <w:r w:rsidR="00155642">
        <w:t xml:space="preserve">Australian Industry Capability Schedule </w:t>
      </w:r>
      <w:r>
        <w:t xml:space="preserve">in accordance with the </w:t>
      </w:r>
      <w:r w:rsidR="00155642">
        <w:t xml:space="preserve">Australian Industry Capability Schedule </w:t>
      </w:r>
      <w:r>
        <w:t>Response Format at</w:t>
      </w:r>
      <w:r w:rsidR="00787B61">
        <w:t xml:space="preserve"> </w:t>
      </w:r>
      <w:r w:rsidR="00DA1DCC">
        <w:fldChar w:fldCharType="begin"/>
      </w:r>
      <w:r w:rsidR="00DA1DCC">
        <w:instrText xml:space="preserve"> REF _Ref85697336 \h </w:instrText>
      </w:r>
      <w:r w:rsidR="00DA1DCC">
        <w:fldChar w:fldCharType="separate"/>
      </w:r>
      <w:r w:rsidR="00DA1DCC">
        <w:t>Table A-G-</w:t>
      </w:r>
      <w:r w:rsidR="00DA1DCC">
        <w:rPr>
          <w:noProof/>
        </w:rPr>
        <w:t>2</w:t>
      </w:r>
      <w:r w:rsidR="00DA1DCC">
        <w:fldChar w:fldCharType="end"/>
      </w:r>
      <w:r>
        <w:t xml:space="preserve"> below.</w:t>
      </w:r>
      <w:bookmarkEnd w:id="233"/>
    </w:p>
    <w:p w14:paraId="3174BCB1" w14:textId="14E2355F" w:rsidR="004C07AC" w:rsidRDefault="004C07AC" w:rsidP="004C07AC">
      <w:pPr>
        <w:pStyle w:val="NoteToTenderers-ASDEFCON"/>
      </w:pPr>
      <w:r>
        <w:t xml:space="preserve">Note to tenderers: </w:t>
      </w:r>
      <w:r w:rsidR="00B111FF">
        <w:t xml:space="preserve"> </w:t>
      </w:r>
      <w:r>
        <w:t xml:space="preserve">The response to </w:t>
      </w:r>
      <w:r w:rsidR="00E8690E">
        <w:t>paragraph</w:t>
      </w:r>
      <w:r w:rsidR="00D24082">
        <w:t> </w:t>
      </w:r>
      <w:r>
        <w:fldChar w:fldCharType="begin"/>
      </w:r>
      <w:r>
        <w:instrText xml:space="preserve"> REF _Ref48238649 \r \h </w:instrText>
      </w:r>
      <w:r>
        <w:fldChar w:fldCharType="separate"/>
      </w:r>
      <w:r w:rsidR="00643D62">
        <w:t>1.4</w:t>
      </w:r>
      <w:r>
        <w:fldChar w:fldCharType="end"/>
      </w:r>
      <w:r>
        <w:t xml:space="preserve"> </w:t>
      </w:r>
      <w:r w:rsidRPr="003920D3">
        <w:t xml:space="preserve">should </w:t>
      </w:r>
      <w:r w:rsidR="00E8690E">
        <w:t>be</w:t>
      </w:r>
      <w:r w:rsidRPr="003920D3">
        <w:t xml:space="preserve"> specific and </w:t>
      </w:r>
      <w:r w:rsidR="00E8690E">
        <w:t>targeted, not marketing material. As a guide, the response should be approximately 10 pages (excluding any graphics), unless there is a large number of SMEs identified.</w:t>
      </w:r>
    </w:p>
    <w:p w14:paraId="66778FD1" w14:textId="1BBE1DC7" w:rsidR="004C07AC" w:rsidRDefault="004C07AC" w:rsidP="00D96BB9">
      <w:pPr>
        <w:pStyle w:val="ATTANNLV2-ASDEFCON"/>
      </w:pPr>
      <w:bookmarkStart w:id="234" w:name="_Ref48238649"/>
      <w:r>
        <w:t xml:space="preserve">In the context of the response to </w:t>
      </w:r>
      <w:r w:rsidR="00E8690E">
        <w:t>paragraphs</w:t>
      </w:r>
      <w:r w:rsidR="00D24082">
        <w:t> </w:t>
      </w:r>
      <w:r w:rsidR="009E7BBC">
        <w:fldChar w:fldCharType="begin"/>
      </w:r>
      <w:r w:rsidR="009E7BBC">
        <w:instrText xml:space="preserve"> REF _Ref85697186 \r \h </w:instrText>
      </w:r>
      <w:r w:rsidR="009E7BBC">
        <w:fldChar w:fldCharType="separate"/>
      </w:r>
      <w:r w:rsidR="00643D62">
        <w:t>1.1</w:t>
      </w:r>
      <w:r w:rsidR="009E7BBC">
        <w:fldChar w:fldCharType="end"/>
      </w:r>
      <w:r>
        <w:t xml:space="preserve"> – </w:t>
      </w:r>
      <w:r>
        <w:fldChar w:fldCharType="begin"/>
      </w:r>
      <w:r>
        <w:instrText xml:space="preserve"> REF _Ref50731826 \r \h </w:instrText>
      </w:r>
      <w:r>
        <w:fldChar w:fldCharType="separate"/>
      </w:r>
      <w:r w:rsidR="00643D62">
        <w:t>1.3</w:t>
      </w:r>
      <w:r>
        <w:fldChar w:fldCharType="end"/>
      </w:r>
      <w:r>
        <w:t>, tenderers are to provide a business case</w:t>
      </w:r>
      <w:r w:rsidR="00E8690E">
        <w:t xml:space="preserve"> to explain </w:t>
      </w:r>
      <w:r>
        <w:t>how the</w:t>
      </w:r>
      <w:r w:rsidR="00E8690E">
        <w:t>ir</w:t>
      </w:r>
      <w:r>
        <w:t xml:space="preserve"> offer achieves AIC Objectives while satisfying the other requirements of the draft Contract, including by:</w:t>
      </w:r>
      <w:bookmarkEnd w:id="234"/>
    </w:p>
    <w:p w14:paraId="07FD4BA9" w14:textId="2C8E9596" w:rsidR="004C07AC" w:rsidRDefault="004C07AC" w:rsidP="00E72D91">
      <w:pPr>
        <w:pStyle w:val="ATTANNLV3-ASDEFCON"/>
      </w:pPr>
      <w:r>
        <w:t>describing how the tenderer has</w:t>
      </w:r>
      <w:r w:rsidR="00E8690E">
        <w:t xml:space="preserve"> scanned and engaged with Australian Industry to select  Australian Entities</w:t>
      </w:r>
      <w:r w:rsidR="00E72D91">
        <w:t xml:space="preserve"> to contribute to the draft </w:t>
      </w:r>
      <w:r w:rsidR="00E8690E">
        <w:t>SOW requirements</w:t>
      </w:r>
      <w:r w:rsidR="00E72D91">
        <w:t xml:space="preserve">, </w:t>
      </w:r>
      <w:r w:rsidR="00E8690E">
        <w:t>and</w:t>
      </w:r>
      <w:r w:rsidR="00E72D91">
        <w:t xml:space="preserve"> identify which Australian Entities in the AIC Schedule would be new members of their supply chain;</w:t>
      </w:r>
    </w:p>
    <w:p w14:paraId="1B4C52C3" w14:textId="4BDEDDE4" w:rsidR="004C07AC" w:rsidRDefault="00E72D91" w:rsidP="00D96BB9">
      <w:pPr>
        <w:pStyle w:val="ATTANNLV3-ASDEFCON"/>
      </w:pPr>
      <w:r>
        <w:t xml:space="preserve">identifying any </w:t>
      </w:r>
      <w:r w:rsidR="004C07AC">
        <w:t>specific commitments (</w:t>
      </w:r>
      <w:r>
        <w:t>and any limitations on those commitments) that the tenderer and/or proposed Approved Subcontractors have made, or will make if the tender is successful, that will enhance (</w:t>
      </w:r>
      <w:proofErr w:type="spellStart"/>
      <w:r>
        <w:t>eg</w:t>
      </w:r>
      <w:proofErr w:type="spellEnd"/>
      <w:r>
        <w:t>, by technology transfer or training) the Industrial Capabilities of individual Australian Entities in relation to the draft SOW’s requirements;</w:t>
      </w:r>
    </w:p>
    <w:p w14:paraId="68AF2895" w14:textId="073F9D2B" w:rsidR="004C07AC" w:rsidRDefault="004C07AC" w:rsidP="00B111E1">
      <w:pPr>
        <w:pStyle w:val="ATTANNLV3-ASDEFCON"/>
      </w:pPr>
      <w:r>
        <w:t>identifying</w:t>
      </w:r>
      <w:r w:rsidR="00B111E1">
        <w:t>, for each Small to Medium Enterprise (SME) that the tenderer and/or a proposed Approved Subcontractor has committed to engage for any resultant Contract:</w:t>
      </w:r>
      <w:r>
        <w:t xml:space="preserve"> </w:t>
      </w:r>
    </w:p>
    <w:p w14:paraId="22B4D211" w14:textId="771C3ABE" w:rsidR="004C07AC" w:rsidRDefault="004C07AC" w:rsidP="00D96BB9">
      <w:pPr>
        <w:pStyle w:val="ATTANNLV4-ASDEFCON"/>
      </w:pPr>
      <w:r w:rsidRPr="008D7806">
        <w:t xml:space="preserve">the name and </w:t>
      </w:r>
      <w:r>
        <w:t>ACN/</w:t>
      </w:r>
      <w:r w:rsidRPr="008D7806">
        <w:t xml:space="preserve">ABN (or </w:t>
      </w:r>
      <w:r>
        <w:t>NZCN/</w:t>
      </w:r>
      <w:r w:rsidRPr="008D7806">
        <w:t xml:space="preserve">NZBN) </w:t>
      </w:r>
      <w:r w:rsidR="00B111E1">
        <w:t>of the</w:t>
      </w:r>
      <w:r w:rsidRPr="008D7806">
        <w:t xml:space="preserve"> SME</w:t>
      </w:r>
      <w:r>
        <w:t>;</w:t>
      </w:r>
    </w:p>
    <w:p w14:paraId="0DEBAC46" w14:textId="56C80A1B" w:rsidR="004C07AC" w:rsidRDefault="004C07AC" w:rsidP="00D96BB9">
      <w:pPr>
        <w:pStyle w:val="ATTANNLV4-ASDEFCON"/>
      </w:pPr>
      <w:r>
        <w:t xml:space="preserve">the nature and scope of the work to be undertaken by </w:t>
      </w:r>
      <w:r w:rsidR="00B111E1">
        <w:t>the</w:t>
      </w:r>
      <w:r>
        <w:t xml:space="preserve"> SME,</w:t>
      </w:r>
      <w:r w:rsidR="00B111E1">
        <w:t xml:space="preserve"> and the benefits that this offers to the AIC program</w:t>
      </w:r>
      <w:r>
        <w:t>;</w:t>
      </w:r>
      <w:r w:rsidR="00B8051F">
        <w:t xml:space="preserve"> and</w:t>
      </w:r>
    </w:p>
    <w:p w14:paraId="2210057C" w14:textId="4109CE47" w:rsidR="004C07AC" w:rsidRDefault="00B8051F" w:rsidP="00D96BB9">
      <w:pPr>
        <w:pStyle w:val="ATTANNLV4-ASDEFCON"/>
      </w:pPr>
      <w:r>
        <w:t xml:space="preserve">if the </w:t>
      </w:r>
      <w:r w:rsidR="004C07AC">
        <w:t xml:space="preserve">tenderer and/or </w:t>
      </w:r>
      <w:r>
        <w:t>a</w:t>
      </w:r>
      <w:r w:rsidR="004C07AC">
        <w:t xml:space="preserve"> proposed Approved Subcontractor will provid</w:t>
      </w:r>
      <w:r>
        <w:t>e specific</w:t>
      </w:r>
      <w:r w:rsidR="004C07AC">
        <w:t xml:space="preserve"> assistance to the SME, a brief description of the </w:t>
      </w:r>
      <w:r>
        <w:t>proposed</w:t>
      </w:r>
      <w:r w:rsidR="004C07AC">
        <w:t xml:space="preserve"> assistance</w:t>
      </w:r>
      <w:r>
        <w:t>;</w:t>
      </w:r>
    </w:p>
    <w:p w14:paraId="7706F50C" w14:textId="5CEAD258" w:rsidR="004C07AC" w:rsidRDefault="00B8051F" w:rsidP="00B8051F">
      <w:pPr>
        <w:pStyle w:val="ATTANNLV3-ASDEFCON"/>
      </w:pPr>
      <w:proofErr w:type="gramStart"/>
      <w:r>
        <w:t>describing</w:t>
      </w:r>
      <w:proofErr w:type="gramEnd"/>
      <w:r>
        <w:t xml:space="preserve"> any commitments, that have been or will be implemented for any resultant Contract. To engage and employ veterans (previous members of the Australian Defence Force), including through proposed Subcontractors that employ veterans.</w:t>
      </w:r>
    </w:p>
    <w:p w14:paraId="15DE6412" w14:textId="25211D36" w:rsidR="000917D6" w:rsidRPr="006C2D83" w:rsidRDefault="000917D6" w:rsidP="000917D6">
      <w:pPr>
        <w:pStyle w:val="ATTANNLV1-ASDEFCON"/>
      </w:pPr>
      <w:bookmarkStart w:id="235" w:name="_Ref48238803"/>
      <w:r>
        <w:t>DEFENCE-REQUIRED AUSTRALIAN INDUSTR</w:t>
      </w:r>
      <w:r w:rsidR="00C419C1">
        <w:t>ial</w:t>
      </w:r>
      <w:r>
        <w:t xml:space="preserve"> </w:t>
      </w:r>
      <w:r w:rsidRPr="006C2D83">
        <w:t>CAPABILITIES (</w:t>
      </w:r>
      <w:r w:rsidR="00BC2D98">
        <w:t>OPTIONAL</w:t>
      </w:r>
      <w:r w:rsidRPr="006C2D83">
        <w:t>)</w:t>
      </w:r>
    </w:p>
    <w:p w14:paraId="0FB1BE10" w14:textId="4BE9D0F5" w:rsidR="000917D6" w:rsidRDefault="000917D6" w:rsidP="000917D6">
      <w:pPr>
        <w:pStyle w:val="NoteToDrafters-ASDEFCON"/>
      </w:pPr>
      <w:r w:rsidRPr="006C2D83">
        <w:t xml:space="preserve">Note to drafters: </w:t>
      </w:r>
      <w:r w:rsidR="007126FB">
        <w:t xml:space="preserve"> </w:t>
      </w:r>
      <w:r w:rsidR="008D152B">
        <w:t>If DRAICs have been included in Attachment F</w:t>
      </w:r>
      <w:r w:rsidR="00827EC8" w:rsidRPr="00827EC8">
        <w:t xml:space="preserve"> </w:t>
      </w:r>
      <w:r w:rsidR="00827EC8">
        <w:t>to the draft Contract</w:t>
      </w:r>
      <w:r w:rsidR="008D152B">
        <w:t>, refer to the AIC Guide for ASDEFCON for tender requirements. Otherwise, annotate the heading above with ‘Not used’.</w:t>
      </w:r>
    </w:p>
    <w:p w14:paraId="39263703" w14:textId="77777777" w:rsidR="000917D6" w:rsidRDefault="000917D6" w:rsidP="000917D6">
      <w:pPr>
        <w:pStyle w:val="ATTANNLV1-ASDEFCON"/>
      </w:pPr>
      <w:bookmarkStart w:id="236" w:name="_Ref86150846"/>
      <w:bookmarkEnd w:id="235"/>
      <w:r>
        <w:t>AUSTRALIAN CONTRACT EXPENDITURE MEASUREMENT (CORE)</w:t>
      </w:r>
      <w:bookmarkEnd w:id="236"/>
    </w:p>
    <w:p w14:paraId="66F16D5B" w14:textId="791BA625" w:rsidR="00E2713C" w:rsidRDefault="000917D6" w:rsidP="000917D6">
      <w:pPr>
        <w:pStyle w:val="NoteToTenderers-ASDEFCON"/>
      </w:pPr>
      <w:r>
        <w:t>Note to tenderers</w:t>
      </w:r>
      <w:r w:rsidRPr="005B4106">
        <w:t xml:space="preserve">:  </w:t>
      </w:r>
      <w:r>
        <w:t xml:space="preserve">Prescribed ACE Percentages for each ACE Measurement Point will be recorded in </w:t>
      </w:r>
      <w:r w:rsidRPr="006C2D83">
        <w:t xml:space="preserve">Attachment </w:t>
      </w:r>
      <w:r>
        <w:t>F</w:t>
      </w:r>
      <w:r w:rsidRPr="006C2D83">
        <w:t xml:space="preserve"> of</w:t>
      </w:r>
      <w:r>
        <w:t xml:space="preserve"> any resultant Contract.  </w:t>
      </w:r>
      <w:r w:rsidR="006948EB">
        <w:t>These</w:t>
      </w:r>
      <w:r w:rsidR="00241DA1">
        <w:t xml:space="preserve"> are to be developed</w:t>
      </w:r>
      <w:r w:rsidR="00970475" w:rsidRPr="00970475">
        <w:t xml:space="preserve"> </w:t>
      </w:r>
      <w:r w:rsidR="00970475">
        <w:t>by the preferred tenderer(s)</w:t>
      </w:r>
      <w:r w:rsidR="00241DA1">
        <w:t xml:space="preserve"> during ODIA or contract negotiations</w:t>
      </w:r>
      <w:r w:rsidR="00970475">
        <w:t>.</w:t>
      </w:r>
    </w:p>
    <w:p w14:paraId="0A195319" w14:textId="688AC50A" w:rsidR="000917D6" w:rsidRDefault="000917D6" w:rsidP="000917D6">
      <w:pPr>
        <w:pStyle w:val="NoteToTenderers-ASDEFCON"/>
      </w:pPr>
      <w:r>
        <w:t>For the purposes of the tender, only a Prescribed ACE Percentage applicable to the tendered Contract Price is required</w:t>
      </w:r>
      <w:r w:rsidR="00EB48F8">
        <w:t xml:space="preserve">, </w:t>
      </w:r>
      <w:r w:rsidR="00B10BFA">
        <w:t>noting that this does</w:t>
      </w:r>
      <w:r w:rsidR="008E56DA">
        <w:t xml:space="preserve"> not include </w:t>
      </w:r>
      <w:r w:rsidR="00970475">
        <w:t>th</w:t>
      </w:r>
      <w:r w:rsidR="00B10BFA">
        <w:t>os</w:t>
      </w:r>
      <w:r w:rsidR="00A8374E">
        <w:t>e</w:t>
      </w:r>
      <w:r w:rsidR="008E56DA">
        <w:t xml:space="preserve"> Not-To-Exceed prices </w:t>
      </w:r>
      <w:r w:rsidR="00BB7CC8">
        <w:t xml:space="preserve">expected to be </w:t>
      </w:r>
      <w:r w:rsidR="008E56DA">
        <w:t xml:space="preserve">added </w:t>
      </w:r>
      <w:r w:rsidR="00A8374E">
        <w:t>through later</w:t>
      </w:r>
      <w:r w:rsidR="008E56DA">
        <w:t xml:space="preserve"> </w:t>
      </w:r>
      <w:r w:rsidR="00BB7CC8">
        <w:t>changes to any resultant C</w:t>
      </w:r>
      <w:r w:rsidR="008E56DA">
        <w:t>ontract.</w:t>
      </w:r>
      <w:r w:rsidR="005E29A2">
        <w:t xml:space="preserve">  Although t</w:t>
      </w:r>
      <w:r w:rsidR="008E56DA">
        <w:t xml:space="preserve">he </w:t>
      </w:r>
      <w:r w:rsidR="005E29A2">
        <w:t xml:space="preserve">proposed </w:t>
      </w:r>
      <w:r w:rsidR="008E56DA">
        <w:t xml:space="preserve">Prescribed ACE Percentage is expected to be </w:t>
      </w:r>
      <w:r>
        <w:t xml:space="preserve">based on </w:t>
      </w:r>
      <w:r w:rsidR="005E29A2">
        <w:t xml:space="preserve">the </w:t>
      </w:r>
      <w:r w:rsidR="00EB48F8">
        <w:t xml:space="preserve">values for </w:t>
      </w:r>
      <w:r w:rsidR="00BB7CC8">
        <w:t>ACE and ICE</w:t>
      </w:r>
      <w:r w:rsidR="00EB48F8">
        <w:t xml:space="preserve"> in </w:t>
      </w:r>
      <w:r>
        <w:t xml:space="preserve">the </w:t>
      </w:r>
      <w:r w:rsidRPr="00AF0F38">
        <w:t>‘Pric</w:t>
      </w:r>
      <w:r w:rsidR="00141E77">
        <w:t>e</w:t>
      </w:r>
      <w:r w:rsidRPr="00AF0F38">
        <w:t xml:space="preserve"> Schedule’ </w:t>
      </w:r>
      <w:r w:rsidR="00A8374E">
        <w:t>worksheet</w:t>
      </w:r>
      <w:r w:rsidRPr="00AF0F38">
        <w:t xml:space="preserve"> of the </w:t>
      </w:r>
      <w:r>
        <w:t>ACQPW</w:t>
      </w:r>
      <w:r w:rsidR="005E29A2">
        <w:t>,</w:t>
      </w:r>
      <w:r>
        <w:t xml:space="preserve"> </w:t>
      </w:r>
      <w:r w:rsidR="005E29A2">
        <w:t xml:space="preserve">the proposed Prescribed </w:t>
      </w:r>
      <w:r w:rsidR="00A8374E">
        <w:t xml:space="preserve">ACE </w:t>
      </w:r>
      <w:r w:rsidR="005E29A2">
        <w:t xml:space="preserve">Percentage </w:t>
      </w:r>
      <w:r w:rsidR="00226DEB">
        <w:t xml:space="preserve">in not expected to be the same as the </w:t>
      </w:r>
      <w:r w:rsidR="00EB48F8">
        <w:t xml:space="preserve">calculated </w:t>
      </w:r>
      <w:r w:rsidR="00226DEB">
        <w:t>ACE percentage</w:t>
      </w:r>
      <w:r>
        <w:t xml:space="preserve">.  The Prescribed ACE Percentage should be stated as an integral number (no decimals).  Tenderers are not to include any financial </w:t>
      </w:r>
      <w:r>
        <w:lastRenderedPageBreak/>
        <w:t xml:space="preserve">information in their response to </w:t>
      </w:r>
      <w:r w:rsidRPr="00D064AA">
        <w:t>this TDR G-</w:t>
      </w:r>
      <w:r w:rsidR="00A8374E">
        <w:fldChar w:fldCharType="begin"/>
      </w:r>
      <w:r w:rsidR="00A8374E">
        <w:instrText xml:space="preserve"> REF _Ref86150846 \r \h </w:instrText>
      </w:r>
      <w:r w:rsidR="00A8374E">
        <w:fldChar w:fldCharType="separate"/>
      </w:r>
      <w:r w:rsidR="00643D62">
        <w:t>3</w:t>
      </w:r>
      <w:r w:rsidR="00A8374E">
        <w:fldChar w:fldCharType="end"/>
      </w:r>
      <w:r w:rsidRPr="00D064AA">
        <w:t xml:space="preserve"> as</w:t>
      </w:r>
      <w:r>
        <w:t xml:space="preserve"> this information will be provided in response to TDR D.</w:t>
      </w:r>
    </w:p>
    <w:p w14:paraId="089593DE" w14:textId="2C0D6562" w:rsidR="000917D6" w:rsidRDefault="000917D6" w:rsidP="000917D6">
      <w:pPr>
        <w:pStyle w:val="ATTANNLV2-ASDEFCON"/>
        <w:spacing w:line="276" w:lineRule="auto"/>
      </w:pPr>
      <w:r>
        <w:t xml:space="preserve">Tenderers are to propose an overall Prescribed </w:t>
      </w:r>
      <w:r w:rsidRPr="00903894">
        <w:t xml:space="preserve">Australian Contract Expenditure (ACE) </w:t>
      </w:r>
      <w:r>
        <w:t>Percentage applicable to the tendered Contract Price, based on the calculated ACE percentage derived from the ‘Pric</w:t>
      </w:r>
      <w:r w:rsidR="0013739F">
        <w:t>e</w:t>
      </w:r>
      <w:r>
        <w:t xml:space="preserve"> Schedule’ </w:t>
      </w:r>
      <w:r w:rsidR="0013739F">
        <w:t>worksheet</w:t>
      </w:r>
      <w:r>
        <w:t xml:space="preserve"> of the ACQPW.</w:t>
      </w:r>
    </w:p>
    <w:p w14:paraId="25724176" w14:textId="5B9D1EEC" w:rsidR="000917D6" w:rsidRDefault="000917D6" w:rsidP="000917D6">
      <w:pPr>
        <w:pStyle w:val="ATTANNLV1-ASDEFCON"/>
      </w:pPr>
      <w:bookmarkStart w:id="237" w:name="_Ref86156555"/>
      <w:r>
        <w:t>OPPORTUNITIES TO ENHANCE AIC (</w:t>
      </w:r>
      <w:r w:rsidR="00F90A43">
        <w:t>OPTIONAL</w:t>
      </w:r>
      <w:r>
        <w:t>)</w:t>
      </w:r>
      <w:bookmarkEnd w:id="237"/>
    </w:p>
    <w:p w14:paraId="59788E7D" w14:textId="2F481C2F" w:rsidR="00F90A43" w:rsidRPr="00F90A43" w:rsidRDefault="00F90A43" w:rsidP="00F90A43">
      <w:pPr>
        <w:pStyle w:val="NoteToDrafters-ASDEFCON"/>
      </w:pPr>
      <w:r>
        <w:t>Note to drafters:  For smaller contracts (</w:t>
      </w:r>
      <w:proofErr w:type="spellStart"/>
      <w:r>
        <w:t>eg</w:t>
      </w:r>
      <w:proofErr w:type="spellEnd"/>
      <w:r>
        <w:t xml:space="preserve">, less than $50m) </w:t>
      </w:r>
      <w:r w:rsidR="000F1DBA">
        <w:t>with limited or no</w:t>
      </w:r>
      <w:r>
        <w:t xml:space="preserve"> opportunities to enhance AIC</w:t>
      </w:r>
      <w:r w:rsidR="000F1DBA">
        <w:t>,</w:t>
      </w:r>
      <w:r>
        <w:t xml:space="preserve"> drafters should consider </w:t>
      </w:r>
      <w:r w:rsidR="000F1DBA">
        <w:t>deleting</w:t>
      </w:r>
      <w:r>
        <w:t xml:space="preserve"> this requirement.</w:t>
      </w:r>
    </w:p>
    <w:p w14:paraId="2B46240F" w14:textId="17A59437" w:rsidR="000917D6" w:rsidRDefault="000917D6" w:rsidP="000917D6">
      <w:pPr>
        <w:pStyle w:val="NoteToTenderers-ASDEFCON"/>
      </w:pPr>
      <w:r>
        <w:t xml:space="preserve">Note to tenderers:  The Commonwealth </w:t>
      </w:r>
      <w:r w:rsidR="00A66DCD">
        <w:t>seeks realistic</w:t>
      </w:r>
      <w:r>
        <w:t xml:space="preserve"> opportunities</w:t>
      </w:r>
      <w:r w:rsidR="00A66DCD">
        <w:t xml:space="preserve"> to enhance the </w:t>
      </w:r>
      <w:r>
        <w:t>AIC</w:t>
      </w:r>
      <w:r w:rsidR="00A66DCD">
        <w:t xml:space="preserve"> program and achieve AIC Objectives.  The response to this requirement</w:t>
      </w:r>
      <w:r>
        <w:t xml:space="preserve"> should not include</w:t>
      </w:r>
      <w:r w:rsidR="00A66DCD">
        <w:t xml:space="preserve"> the opportunities from </w:t>
      </w:r>
      <w:r w:rsidR="00827EC8">
        <w:fldChar w:fldCharType="begin"/>
      </w:r>
      <w:r w:rsidR="00827EC8">
        <w:instrText xml:space="preserve"> REF _Ref85612118 \h </w:instrText>
      </w:r>
      <w:r w:rsidR="00827EC8">
        <w:fldChar w:fldCharType="separate"/>
      </w:r>
      <w:r w:rsidR="00827EC8">
        <w:t>Table A-G-</w:t>
      </w:r>
      <w:r w:rsidR="00827EC8">
        <w:rPr>
          <w:noProof/>
        </w:rPr>
        <w:t>1</w:t>
      </w:r>
      <w:r w:rsidR="00827EC8">
        <w:fldChar w:fldCharType="end"/>
      </w:r>
      <w:r w:rsidR="00A66DCD">
        <w:t xml:space="preserve"> (being part of the baseline offer) or repeat, in detail, any new R&amp;D opportunities in response to TDR G-5. Responses do not need to be submitted as alternative proposals under clause 2.15 of the COT, but will be considered as part of the tender evaluation process.</w:t>
      </w:r>
    </w:p>
    <w:p w14:paraId="43A17BAD" w14:textId="3F2E6AFD" w:rsidR="000917D6" w:rsidRDefault="000917D6" w:rsidP="000917D6">
      <w:pPr>
        <w:pStyle w:val="NoteToTenderers-ASDEFCON"/>
      </w:pPr>
      <w:r>
        <w:t>The Commonwealth reserves the right to use</w:t>
      </w:r>
      <w:r w:rsidR="00A66DCD">
        <w:t xml:space="preserve"> opportunities proposed by the tenderer for any resultant Contract and, more generally, for the purposes of the Commonwealth.</w:t>
      </w:r>
    </w:p>
    <w:p w14:paraId="2512685A" w14:textId="65A9C565" w:rsidR="000917D6" w:rsidRDefault="000917D6" w:rsidP="000917D6">
      <w:pPr>
        <w:pStyle w:val="ATTANNLV2-ASDEFCON"/>
      </w:pPr>
      <w:r>
        <w:t xml:space="preserve">Tenderers </w:t>
      </w:r>
      <w:r w:rsidR="00AC66D0">
        <w:t>may propose</w:t>
      </w:r>
      <w:r>
        <w:t xml:space="preserve"> opportunities that would improve their offer from an AIC perspective, but were not included in the baseline proposal </w:t>
      </w:r>
      <w:r w:rsidR="00BC126D">
        <w:t>due to the</w:t>
      </w:r>
      <w:r>
        <w:t xml:space="preserve"> implications for other aspects of their offer (</w:t>
      </w:r>
      <w:proofErr w:type="spellStart"/>
      <w:r>
        <w:t>eg</w:t>
      </w:r>
      <w:proofErr w:type="spellEnd"/>
      <w:r>
        <w:t>, cost, schedule</w:t>
      </w:r>
      <w:r w:rsidR="00BC126D">
        <w:t>, or</w:t>
      </w:r>
      <w:r>
        <w:t xml:space="preserve"> Capability), </w:t>
      </w:r>
      <w:r w:rsidR="00BC126D">
        <w:t xml:space="preserve">by </w:t>
      </w:r>
      <w:r>
        <w:t>including for each proposed opportunity:</w:t>
      </w:r>
    </w:p>
    <w:p w14:paraId="4E3A09A1" w14:textId="402DDD85" w:rsidR="000917D6" w:rsidRDefault="00AC66D0" w:rsidP="000917D6">
      <w:pPr>
        <w:pStyle w:val="ATTANNLV3-ASDEFCON"/>
      </w:pPr>
      <w:r>
        <w:t>a</w:t>
      </w:r>
      <w:r w:rsidR="00BC126D">
        <w:t xml:space="preserve"> </w:t>
      </w:r>
      <w:r w:rsidR="000917D6">
        <w:t>descri</w:t>
      </w:r>
      <w:r w:rsidR="00BC126D">
        <w:t>ption of</w:t>
      </w:r>
      <w:r w:rsidR="000917D6">
        <w:t xml:space="preserve"> the nature and scope of the opportunity, including:</w:t>
      </w:r>
    </w:p>
    <w:p w14:paraId="23904386" w14:textId="5A2429D9" w:rsidR="000917D6" w:rsidRDefault="000917D6" w:rsidP="000917D6">
      <w:pPr>
        <w:pStyle w:val="ATTANNLV4-ASDEFCON"/>
      </w:pPr>
      <w:r>
        <w:t xml:space="preserve">the envisaged outcomes, </w:t>
      </w:r>
      <w:r w:rsidR="00BC126D">
        <w:t>including</w:t>
      </w:r>
      <w:r>
        <w:t xml:space="preserve"> opportunities for Australian Industry under any resultant Contract</w:t>
      </w:r>
      <w:r w:rsidR="00BC126D">
        <w:t xml:space="preserve">, new or </w:t>
      </w:r>
      <w:r>
        <w:t>enhanc</w:t>
      </w:r>
      <w:r w:rsidR="00BC126D">
        <w:t>ed</w:t>
      </w:r>
      <w:r>
        <w:t xml:space="preserve"> Industr</w:t>
      </w:r>
      <w:r w:rsidR="00BC126D">
        <w:t>ial</w:t>
      </w:r>
      <w:r>
        <w:t xml:space="preserve"> Capabilities</w:t>
      </w:r>
      <w:r w:rsidR="00BC126D">
        <w:t xml:space="preserve">, or other benefits relating to </w:t>
      </w:r>
      <w:r>
        <w:t>Sovereignty</w:t>
      </w:r>
      <w:r w:rsidR="00BC126D">
        <w:t xml:space="preserve"> or </w:t>
      </w:r>
      <w:r>
        <w:t>Defence capabilities</w:t>
      </w:r>
      <w:r w:rsidR="00BC126D">
        <w:t xml:space="preserve">, </w:t>
      </w:r>
      <w:r>
        <w:t>and/or</w:t>
      </w:r>
      <w:r w:rsidR="00BC126D">
        <w:t xml:space="preserve"> other AIC Objectives</w:t>
      </w:r>
      <w:r>
        <w:t>;</w:t>
      </w:r>
    </w:p>
    <w:p w14:paraId="43EA73B4" w14:textId="133F4C48" w:rsidR="000917D6" w:rsidRDefault="000917D6" w:rsidP="000917D6">
      <w:pPr>
        <w:pStyle w:val="ATTANNLV4-ASDEFCON"/>
      </w:pPr>
      <w:r>
        <w:t>the rationale for</w:t>
      </w:r>
      <w:r w:rsidR="00BC126D">
        <w:t xml:space="preserve"> not</w:t>
      </w:r>
      <w:r>
        <w:t xml:space="preserve"> including </w:t>
      </w:r>
      <w:r w:rsidR="00BC126D">
        <w:t>the</w:t>
      </w:r>
      <w:r>
        <w:t xml:space="preserve"> opportunity in the tenderer’s baseline proposal;</w:t>
      </w:r>
    </w:p>
    <w:p w14:paraId="585EF65C" w14:textId="5AD4BD42" w:rsidR="000917D6" w:rsidRDefault="00AC66D0" w:rsidP="00BC126D">
      <w:pPr>
        <w:pStyle w:val="ATTANNLV3-ASDEFCON"/>
        <w:keepNext/>
      </w:pPr>
      <w:r>
        <w:t>i</w:t>
      </w:r>
      <w:r w:rsidR="000917D6">
        <w:t>dentif</w:t>
      </w:r>
      <w:r w:rsidR="00BC126D">
        <w:t xml:space="preserve">ication of </w:t>
      </w:r>
      <w:r w:rsidR="000917D6">
        <w:t>the</w:t>
      </w:r>
      <w:r w:rsidR="00BC126D">
        <w:t xml:space="preserve"> beneficiaries, </w:t>
      </w:r>
      <w:r w:rsidR="000917D6">
        <w:t xml:space="preserve">which </w:t>
      </w:r>
      <w:r w:rsidR="00BC126D">
        <w:t xml:space="preserve">may </w:t>
      </w:r>
      <w:r w:rsidR="000917D6">
        <w:t>be</w:t>
      </w:r>
      <w:r w:rsidR="00BC126D">
        <w:t xml:space="preserve"> the tenderer, a proposed Subcontractor (</w:t>
      </w:r>
      <w:proofErr w:type="spellStart"/>
      <w:r w:rsidR="00BC126D">
        <w:t>eg</w:t>
      </w:r>
      <w:proofErr w:type="spellEnd"/>
      <w:r w:rsidR="00BC126D">
        <w:t>, a local SME working to an overseas OEM), the Commonwealth, or a third party;</w:t>
      </w:r>
    </w:p>
    <w:p w14:paraId="6FEC9B77" w14:textId="2C634523" w:rsidR="000917D6" w:rsidRDefault="000917D6" w:rsidP="000917D6">
      <w:pPr>
        <w:pStyle w:val="ATTANNLV3-ASDEFCON"/>
      </w:pPr>
      <w:r>
        <w:t>a brief description of the scope of work to implement the opportunity, including:</w:t>
      </w:r>
    </w:p>
    <w:p w14:paraId="6315258E" w14:textId="638A887A" w:rsidR="000917D6" w:rsidRDefault="00AC66D0" w:rsidP="00BC126D">
      <w:pPr>
        <w:pStyle w:val="ATTANNLV4-ASDEFCON"/>
      </w:pPr>
      <w:r>
        <w:t>i</w:t>
      </w:r>
      <w:r w:rsidR="0054648B">
        <w:t>dentifying the parties that would be involved</w:t>
      </w:r>
      <w:r w:rsidR="00BC126D">
        <w:t>, any significant new resources required, and the potential locations(s) where the opportunity could be implemented; and</w:t>
      </w:r>
    </w:p>
    <w:p w14:paraId="3D4EA635" w14:textId="6B0CAB63" w:rsidR="000917D6" w:rsidRDefault="00BC126D" w:rsidP="000917D6">
      <w:pPr>
        <w:pStyle w:val="ATTANNLV4-ASDEFCON"/>
      </w:pPr>
      <w:r>
        <w:t>outlining an implementation schedule,</w:t>
      </w:r>
      <w:r w:rsidR="000917D6">
        <w:t xml:space="preserve"> including any linkages to Milestones;</w:t>
      </w:r>
      <w:r w:rsidR="00EE6CA8">
        <w:t xml:space="preserve"> and</w:t>
      </w:r>
    </w:p>
    <w:p w14:paraId="731FDE10" w14:textId="6F572036" w:rsidR="00AC66D0" w:rsidRDefault="000F1DBA" w:rsidP="00BB4B60">
      <w:pPr>
        <w:pStyle w:val="ATTANNLV3-ASDEFCON"/>
      </w:pPr>
      <w:proofErr w:type="gramStart"/>
      <w:r>
        <w:t>i</w:t>
      </w:r>
      <w:r w:rsidR="00096FAF">
        <w:t>dentification</w:t>
      </w:r>
      <w:proofErr w:type="gramEnd"/>
      <w:r w:rsidR="00096FAF">
        <w:t xml:space="preserve"> of significant</w:t>
      </w:r>
      <w:r w:rsidR="000917D6">
        <w:t xml:space="preserve"> risks </w:t>
      </w:r>
      <w:r w:rsidR="00096FAF">
        <w:t xml:space="preserve">related to </w:t>
      </w:r>
      <w:r w:rsidR="000917D6">
        <w:t>implement</w:t>
      </w:r>
      <w:r w:rsidR="00096FAF">
        <w:t xml:space="preserve">ation and </w:t>
      </w:r>
      <w:r w:rsidR="000917D6">
        <w:t>longer-term sustainability</w:t>
      </w:r>
      <w:r w:rsidR="001C4757">
        <w:t xml:space="preserve"> (with sufficient insights into the likely costs to be able to make decisions as to whether to progress the opportunity)</w:t>
      </w:r>
      <w:r w:rsidR="001C2953">
        <w:t>.</w:t>
      </w:r>
    </w:p>
    <w:p w14:paraId="35402C9A" w14:textId="77777777" w:rsidR="000917D6" w:rsidRDefault="000917D6" w:rsidP="000917D6">
      <w:pPr>
        <w:pStyle w:val="ASDEFCONNormal"/>
        <w:sectPr w:rsidR="000917D6" w:rsidSect="003B0668">
          <w:headerReference w:type="default" r:id="rId57"/>
          <w:footerReference w:type="default" r:id="rId58"/>
          <w:pgSz w:w="11907" w:h="16840" w:code="9"/>
          <w:pgMar w:top="1304" w:right="1418" w:bottom="907" w:left="1418" w:header="567" w:footer="284" w:gutter="0"/>
          <w:cols w:space="720"/>
          <w:docGrid w:linePitch="272"/>
        </w:sectPr>
      </w:pPr>
    </w:p>
    <w:p w14:paraId="4F58E04C" w14:textId="2DE463C1" w:rsidR="000917D6" w:rsidRDefault="000917D6" w:rsidP="00775067">
      <w:pPr>
        <w:pStyle w:val="Table10ptHeading-ASDEFCON"/>
      </w:pPr>
      <w:bookmarkStart w:id="238" w:name="_Ref85612118"/>
      <w:r>
        <w:lastRenderedPageBreak/>
        <w:t xml:space="preserve">Table </w:t>
      </w:r>
      <w:r w:rsidR="00827EC8">
        <w:t>A-</w:t>
      </w:r>
      <w:r>
        <w:t>G-</w:t>
      </w:r>
      <w:r>
        <w:fldChar w:fldCharType="begin"/>
      </w:r>
      <w:r>
        <w:instrText xml:space="preserve"> SEQ Table \* ARABIC \r1</w:instrText>
      </w:r>
      <w:r>
        <w:fldChar w:fldCharType="separate"/>
      </w:r>
      <w:r w:rsidR="00643D62">
        <w:rPr>
          <w:noProof/>
        </w:rPr>
        <w:t>1</w:t>
      </w:r>
      <w:r>
        <w:fldChar w:fldCharType="end"/>
      </w:r>
      <w:bookmarkEnd w:id="238"/>
      <w:r>
        <w:t xml:space="preserve">: </w:t>
      </w:r>
      <w:r w:rsidRPr="004F7C0B">
        <w:t>Opportunities for Australian Industry</w:t>
      </w:r>
    </w:p>
    <w:tbl>
      <w:tblPr>
        <w:tblStyle w:val="TableGrid"/>
        <w:tblW w:w="14312" w:type="dxa"/>
        <w:tblLook w:val="04A0" w:firstRow="1" w:lastRow="0" w:firstColumn="1" w:lastColumn="0" w:noHBand="0" w:noVBand="1"/>
      </w:tblPr>
      <w:tblGrid>
        <w:gridCol w:w="1413"/>
        <w:gridCol w:w="5386"/>
        <w:gridCol w:w="7513"/>
      </w:tblGrid>
      <w:tr w:rsidR="000917D6" w:rsidRPr="00176D87" w14:paraId="02D9C891" w14:textId="77777777" w:rsidTr="003B0668">
        <w:trPr>
          <w:trHeight w:val="203"/>
        </w:trPr>
        <w:tc>
          <w:tcPr>
            <w:tcW w:w="1413" w:type="dxa"/>
            <w:shd w:val="clear" w:color="auto" w:fill="D9D9D9" w:themeFill="background1" w:themeFillShade="D9"/>
          </w:tcPr>
          <w:p w14:paraId="1FA195A8" w14:textId="77777777" w:rsidR="000917D6" w:rsidRDefault="000917D6" w:rsidP="003B0668">
            <w:pPr>
              <w:pStyle w:val="Table8ptHeading-ASDEFCON"/>
            </w:pPr>
            <w:r w:rsidRPr="00176D87">
              <w:t>CWBS Level 3 Element</w:t>
            </w:r>
          </w:p>
          <w:p w14:paraId="14F723E7" w14:textId="3F183636" w:rsidR="000917D6" w:rsidRPr="00176D87" w:rsidRDefault="000917D6" w:rsidP="003B0668">
            <w:pPr>
              <w:pStyle w:val="Table8ptHeading-ASDEFCON"/>
            </w:pPr>
            <w:r>
              <w:t>a</w:t>
            </w:r>
            <w:r w:rsidR="00B61F3E">
              <w:t>.</w:t>
            </w:r>
          </w:p>
        </w:tc>
        <w:tc>
          <w:tcPr>
            <w:tcW w:w="5386" w:type="dxa"/>
            <w:shd w:val="clear" w:color="auto" w:fill="D9D9D9" w:themeFill="background1" w:themeFillShade="D9"/>
          </w:tcPr>
          <w:p w14:paraId="68290E89" w14:textId="77777777" w:rsidR="000917D6" w:rsidRDefault="000917D6" w:rsidP="003B0668">
            <w:pPr>
              <w:pStyle w:val="Table8ptHeading-ASDEFCON"/>
            </w:pPr>
            <w:r>
              <w:t>Description of the goods / services for which the source of supply is still to be determined / finalised</w:t>
            </w:r>
          </w:p>
          <w:p w14:paraId="0A1F91C3" w14:textId="152FA0AA" w:rsidR="000917D6" w:rsidRPr="00176D87" w:rsidRDefault="000917D6" w:rsidP="003B0668">
            <w:pPr>
              <w:pStyle w:val="Table8ptHeading-ASDEFCON"/>
            </w:pPr>
            <w:r>
              <w:t>b</w:t>
            </w:r>
            <w:r w:rsidR="00B61F3E">
              <w:t>.</w:t>
            </w:r>
          </w:p>
        </w:tc>
        <w:tc>
          <w:tcPr>
            <w:tcW w:w="7513" w:type="dxa"/>
            <w:shd w:val="clear" w:color="auto" w:fill="D9D9D9" w:themeFill="background1" w:themeFillShade="D9"/>
          </w:tcPr>
          <w:p w14:paraId="7827A035" w14:textId="77777777" w:rsidR="000917D6" w:rsidRDefault="000917D6" w:rsidP="003B0668">
            <w:pPr>
              <w:pStyle w:val="Table8ptHeading-ASDEFCON"/>
            </w:pPr>
            <w:r w:rsidRPr="00176D87">
              <w:t>Opportunities for the participation of Australian Industry</w:t>
            </w:r>
          </w:p>
          <w:p w14:paraId="2339FE34" w14:textId="41FDC457" w:rsidR="000917D6" w:rsidRPr="00176D87" w:rsidRDefault="000917D6" w:rsidP="003B0668">
            <w:pPr>
              <w:pStyle w:val="Table8ptHeading-ASDEFCON"/>
            </w:pPr>
            <w:r>
              <w:t>c</w:t>
            </w:r>
            <w:r w:rsidR="00B61F3E">
              <w:t>.</w:t>
            </w:r>
          </w:p>
        </w:tc>
      </w:tr>
      <w:tr w:rsidR="000917D6" w14:paraId="13810667" w14:textId="77777777" w:rsidTr="00ED35F2">
        <w:tc>
          <w:tcPr>
            <w:tcW w:w="1413" w:type="dxa"/>
          </w:tcPr>
          <w:p w14:paraId="77F01493" w14:textId="77777777" w:rsidR="000917D6" w:rsidRDefault="000917D6" w:rsidP="00ED35F2">
            <w:pPr>
              <w:pStyle w:val="Table10ptText-ASDEFCON"/>
            </w:pPr>
          </w:p>
        </w:tc>
        <w:tc>
          <w:tcPr>
            <w:tcW w:w="5386" w:type="dxa"/>
          </w:tcPr>
          <w:p w14:paraId="50524A8F" w14:textId="77777777" w:rsidR="000917D6" w:rsidRDefault="000917D6" w:rsidP="00ED35F2">
            <w:pPr>
              <w:pStyle w:val="Table10ptText-ASDEFCON"/>
            </w:pPr>
          </w:p>
        </w:tc>
        <w:tc>
          <w:tcPr>
            <w:tcW w:w="7513" w:type="dxa"/>
          </w:tcPr>
          <w:p w14:paraId="000323CC" w14:textId="77777777" w:rsidR="000917D6" w:rsidRDefault="000917D6" w:rsidP="00ED35F2">
            <w:pPr>
              <w:pStyle w:val="Table10ptText-ASDEFCON"/>
            </w:pPr>
          </w:p>
        </w:tc>
      </w:tr>
      <w:tr w:rsidR="000917D6" w14:paraId="3E11D543" w14:textId="77777777" w:rsidTr="00ED35F2">
        <w:tc>
          <w:tcPr>
            <w:tcW w:w="1413" w:type="dxa"/>
          </w:tcPr>
          <w:p w14:paraId="57DF6739" w14:textId="77777777" w:rsidR="000917D6" w:rsidRDefault="000917D6" w:rsidP="00ED35F2">
            <w:pPr>
              <w:pStyle w:val="Table10ptText-ASDEFCON"/>
            </w:pPr>
          </w:p>
        </w:tc>
        <w:tc>
          <w:tcPr>
            <w:tcW w:w="5386" w:type="dxa"/>
          </w:tcPr>
          <w:p w14:paraId="3087DA26" w14:textId="77777777" w:rsidR="000917D6" w:rsidRDefault="000917D6" w:rsidP="00ED35F2">
            <w:pPr>
              <w:pStyle w:val="Table10ptText-ASDEFCON"/>
            </w:pPr>
          </w:p>
        </w:tc>
        <w:tc>
          <w:tcPr>
            <w:tcW w:w="7513" w:type="dxa"/>
          </w:tcPr>
          <w:p w14:paraId="66C8BD44" w14:textId="77777777" w:rsidR="000917D6" w:rsidRDefault="000917D6" w:rsidP="00ED35F2">
            <w:pPr>
              <w:pStyle w:val="Table10ptText-ASDEFCON"/>
            </w:pPr>
          </w:p>
        </w:tc>
      </w:tr>
      <w:tr w:rsidR="000917D6" w14:paraId="519F643A" w14:textId="77777777" w:rsidTr="00ED35F2">
        <w:tc>
          <w:tcPr>
            <w:tcW w:w="1413" w:type="dxa"/>
          </w:tcPr>
          <w:p w14:paraId="4D2F32F9" w14:textId="77777777" w:rsidR="000917D6" w:rsidRDefault="000917D6" w:rsidP="00ED35F2">
            <w:pPr>
              <w:pStyle w:val="Table10ptText-ASDEFCON"/>
            </w:pPr>
          </w:p>
        </w:tc>
        <w:tc>
          <w:tcPr>
            <w:tcW w:w="5386" w:type="dxa"/>
          </w:tcPr>
          <w:p w14:paraId="26C346D0" w14:textId="77777777" w:rsidR="000917D6" w:rsidRDefault="000917D6" w:rsidP="00ED35F2">
            <w:pPr>
              <w:pStyle w:val="Table10ptText-ASDEFCON"/>
            </w:pPr>
          </w:p>
        </w:tc>
        <w:tc>
          <w:tcPr>
            <w:tcW w:w="7513" w:type="dxa"/>
          </w:tcPr>
          <w:p w14:paraId="2C805090" w14:textId="77777777" w:rsidR="000917D6" w:rsidRDefault="000917D6" w:rsidP="00ED35F2">
            <w:pPr>
              <w:pStyle w:val="Table10ptText-ASDEFCON"/>
            </w:pPr>
          </w:p>
        </w:tc>
      </w:tr>
    </w:tbl>
    <w:p w14:paraId="6AD4DC96" w14:textId="77777777" w:rsidR="000917D6" w:rsidRDefault="000917D6" w:rsidP="000917D6">
      <w:pPr>
        <w:pStyle w:val="ASDEFCONOptionSpace"/>
      </w:pPr>
    </w:p>
    <w:p w14:paraId="031F4654" w14:textId="1484580B" w:rsidR="000917D6" w:rsidRDefault="000917D6" w:rsidP="000917D6">
      <w:pPr>
        <w:pStyle w:val="Note-ASDEFCON"/>
      </w:pPr>
      <w:r>
        <w:t xml:space="preserve">Notes for </w:t>
      </w:r>
      <w:r w:rsidR="00827EC8">
        <w:fldChar w:fldCharType="begin"/>
      </w:r>
      <w:r w:rsidR="00827EC8">
        <w:instrText xml:space="preserve"> REF _Ref85612118 \h </w:instrText>
      </w:r>
      <w:r w:rsidR="00827EC8">
        <w:fldChar w:fldCharType="separate"/>
      </w:r>
      <w:r w:rsidR="00827EC8">
        <w:t>Table A-G-</w:t>
      </w:r>
      <w:r w:rsidR="00827EC8">
        <w:rPr>
          <w:noProof/>
        </w:rPr>
        <w:t>1</w:t>
      </w:r>
      <w:r w:rsidR="00827EC8">
        <w:fldChar w:fldCharType="end"/>
      </w:r>
      <w:r>
        <w:t>:</w:t>
      </w:r>
    </w:p>
    <w:p w14:paraId="61D9C447" w14:textId="0AAC6C34" w:rsidR="000917D6" w:rsidRDefault="009A77A8" w:rsidP="00BB4B60">
      <w:pPr>
        <w:pStyle w:val="NoteList-ASDEFCON"/>
        <w:numPr>
          <w:ilvl w:val="0"/>
          <w:numId w:val="36"/>
        </w:numPr>
      </w:pPr>
      <w:r>
        <w:t xml:space="preserve">CWBS Level:  </w:t>
      </w:r>
      <w:r w:rsidR="000917D6">
        <w:t xml:space="preserve">Each CWBS Level 3 Element from the CWBS provided in response </w:t>
      </w:r>
      <w:r w:rsidR="000917D6" w:rsidRPr="00D064AA">
        <w:t>to TDR E</w:t>
      </w:r>
      <w:r w:rsidR="000917D6" w:rsidRPr="00D064AA">
        <w:noBreakHyphen/>
        <w:t>3 (Contract Work Breakdown Structure and Dictionary).</w:t>
      </w:r>
    </w:p>
    <w:p w14:paraId="7A4BC7BC" w14:textId="5047E444" w:rsidR="000917D6" w:rsidRDefault="009A77A8" w:rsidP="00BB4B60">
      <w:pPr>
        <w:pStyle w:val="NoteList-ASDEFCON"/>
        <w:numPr>
          <w:ilvl w:val="0"/>
          <w:numId w:val="36"/>
        </w:numPr>
      </w:pPr>
      <w:r>
        <w:t xml:space="preserve">Description of Goods/Services: </w:t>
      </w:r>
      <w:r w:rsidR="000917D6">
        <w:t>Whether there are any goods or services under the CWBS Element for which the source of supply is still to be determined.  If this is not the case (</w:t>
      </w:r>
      <w:proofErr w:type="spellStart"/>
      <w:r w:rsidR="000917D6">
        <w:t>eg</w:t>
      </w:r>
      <w:proofErr w:type="spellEnd"/>
      <w:r w:rsidR="000917D6">
        <w:t xml:space="preserve">, because all of the work is planned to be conducted by the tenderer), tenderers are to insert the words, “No sources of supply still to be determined” (and insert the words “Not Applicable” in column c).  If there are open opportunities, tenderers are to provide a description of </w:t>
      </w:r>
      <w:r w:rsidR="000917D6" w:rsidRPr="00AB6A3A">
        <w:t xml:space="preserve">the specific goods and services for which the source </w:t>
      </w:r>
      <w:r w:rsidR="000917D6">
        <w:t>is still to be determined / finalised.  This description is to include</w:t>
      </w:r>
      <w:r w:rsidR="000917D6" w:rsidRPr="00AB6A3A">
        <w:t xml:space="preserve"> any goods and/or services that the Cont</w:t>
      </w:r>
      <w:r w:rsidR="004E2C56">
        <w:t>r</w:t>
      </w:r>
      <w:r w:rsidR="000917D6" w:rsidRPr="00AB6A3A">
        <w:t>actor will be acquiring through a</w:t>
      </w:r>
      <w:r w:rsidR="000917D6">
        <w:t xml:space="preserve"> proposed</w:t>
      </w:r>
      <w:r w:rsidR="000917D6" w:rsidRPr="00AB6A3A">
        <w:t xml:space="preserve"> Approved Subcontractor</w:t>
      </w:r>
      <w:r w:rsidR="000917D6">
        <w:t>, where</w:t>
      </w:r>
      <w:r w:rsidR="000917D6" w:rsidRPr="00AB6A3A">
        <w:t xml:space="preserve"> the </w:t>
      </w:r>
      <w:r w:rsidR="000917D6">
        <w:t xml:space="preserve">Approved </w:t>
      </w:r>
      <w:r w:rsidR="000917D6" w:rsidRPr="00AB6A3A">
        <w:t xml:space="preserve">Subcontractor has not yet </w:t>
      </w:r>
      <w:r w:rsidR="000917D6">
        <w:t xml:space="preserve">determined or </w:t>
      </w:r>
      <w:r w:rsidR="000917D6" w:rsidRPr="00AB6A3A">
        <w:t xml:space="preserve">finalised the source </w:t>
      </w:r>
      <w:r w:rsidR="000917D6">
        <w:t xml:space="preserve">of supply </w:t>
      </w:r>
      <w:r w:rsidR="000917D6" w:rsidRPr="00AB6A3A">
        <w:t xml:space="preserve">for </w:t>
      </w:r>
      <w:r w:rsidR="000917D6">
        <w:t>any</w:t>
      </w:r>
      <w:r w:rsidR="000917D6" w:rsidRPr="00AB6A3A">
        <w:t xml:space="preserve"> elements </w:t>
      </w:r>
      <w:r w:rsidR="000917D6">
        <w:t xml:space="preserve">(or parts thereof) </w:t>
      </w:r>
      <w:r w:rsidR="000917D6" w:rsidRPr="00AB6A3A">
        <w:t>that it will be providing to the Contractor</w:t>
      </w:r>
      <w:r w:rsidR="000917D6">
        <w:t>.</w:t>
      </w:r>
    </w:p>
    <w:p w14:paraId="483A7660" w14:textId="300BF9AA" w:rsidR="000917D6" w:rsidRDefault="009A77A8" w:rsidP="00BB4B60">
      <w:pPr>
        <w:pStyle w:val="NoteList-ASDEFCON"/>
        <w:numPr>
          <w:ilvl w:val="0"/>
          <w:numId w:val="36"/>
        </w:numPr>
      </w:pPr>
      <w:r>
        <w:t xml:space="preserve">Opportunities for participation: </w:t>
      </w:r>
      <w:r w:rsidR="000917D6">
        <w:t>In relation to those CWBS elements that the tenderer has identified that the source of supply is still to be determined / finalised, whether or not the tenderer considers that one or more opportunities exist for Australian Industry in relation to those goods and/or services.  If this is not the case, tenderers are to insert the words, “No opportunities for Australian Industry” and include a brief justification for this assessment.  If this is the case, tenderers are to identify the Australian Entities (by name and ABN/NZBN) that have been identified by the Contractor as potentially suitable, including a brief description of the goods and/or services that those entities offer.</w:t>
      </w:r>
    </w:p>
    <w:p w14:paraId="6855AC03" w14:textId="77777777" w:rsidR="000917D6" w:rsidRDefault="000917D6" w:rsidP="000917D6">
      <w:pPr>
        <w:rPr>
          <w:b/>
          <w:i/>
          <w:color w:val="000000"/>
          <w:szCs w:val="40"/>
        </w:rPr>
      </w:pPr>
      <w:r>
        <w:br w:type="page"/>
      </w:r>
    </w:p>
    <w:p w14:paraId="39B4DE0F" w14:textId="77777777" w:rsidR="000917D6" w:rsidRDefault="000917D6" w:rsidP="000917D6">
      <w:pPr>
        <w:pStyle w:val="NoteToTenderers-ASDEFCON"/>
      </w:pPr>
      <w:r>
        <w:lastRenderedPageBreak/>
        <w:t>Note to tenderers:  The</w:t>
      </w:r>
      <w:r w:rsidRPr="00674C6E">
        <w:t xml:space="preserve"> </w:t>
      </w:r>
      <w:r w:rsidRPr="004C60B5">
        <w:t>preferred tenderer</w:t>
      </w:r>
      <w:r>
        <w:t>’s</w:t>
      </w:r>
      <w:r w:rsidRPr="004C60B5">
        <w:t xml:space="preserve"> </w:t>
      </w:r>
      <w:r>
        <w:t>response, any negotiated adjustments, and updates from pre-contract activities to engage proposed Approved Subcontractors and other Subcontractors, is to be transferred to the AIC Schedule within the AIC Plan for any resultant Contract</w:t>
      </w:r>
      <w:r w:rsidRPr="004C60B5">
        <w:t>.</w:t>
      </w:r>
    </w:p>
    <w:p w14:paraId="6AB7BFA9" w14:textId="0040B625" w:rsidR="000917D6" w:rsidRDefault="000917D6" w:rsidP="00775067">
      <w:pPr>
        <w:pStyle w:val="Table10ptHeading-ASDEFCON"/>
      </w:pPr>
      <w:bookmarkStart w:id="239" w:name="_Ref85697336"/>
      <w:r>
        <w:t xml:space="preserve">Table </w:t>
      </w:r>
      <w:r w:rsidR="00827EC8">
        <w:t>A-</w:t>
      </w:r>
      <w:r>
        <w:t>G-</w:t>
      </w:r>
      <w:r>
        <w:fldChar w:fldCharType="begin"/>
      </w:r>
      <w:r>
        <w:instrText xml:space="preserve"> SEQ Table \* ARABIC</w:instrText>
      </w:r>
      <w:r>
        <w:fldChar w:fldCharType="separate"/>
      </w:r>
      <w:r w:rsidR="00643D62">
        <w:rPr>
          <w:noProof/>
        </w:rPr>
        <w:t>2</w:t>
      </w:r>
      <w:r>
        <w:fldChar w:fldCharType="end"/>
      </w:r>
      <w:bookmarkEnd w:id="239"/>
      <w:r>
        <w:t>: Australian Industry Capability Schedule</w:t>
      </w:r>
    </w:p>
    <w:tbl>
      <w:tblPr>
        <w:tblStyle w:val="TableGrid"/>
        <w:tblW w:w="0" w:type="auto"/>
        <w:tblLook w:val="04A0" w:firstRow="1" w:lastRow="0" w:firstColumn="1" w:lastColumn="0" w:noHBand="0" w:noVBand="1"/>
      </w:tblPr>
      <w:tblGrid>
        <w:gridCol w:w="2689"/>
        <w:gridCol w:w="1417"/>
        <w:gridCol w:w="4678"/>
        <w:gridCol w:w="2126"/>
        <w:gridCol w:w="1276"/>
        <w:gridCol w:w="1276"/>
        <w:gridCol w:w="1134"/>
      </w:tblGrid>
      <w:tr w:rsidR="000917D6" w14:paraId="4063AA30" w14:textId="77777777" w:rsidTr="003B0668">
        <w:tc>
          <w:tcPr>
            <w:tcW w:w="2689" w:type="dxa"/>
            <w:shd w:val="pct10" w:color="auto" w:fill="auto"/>
          </w:tcPr>
          <w:p w14:paraId="2640AAE9" w14:textId="77777777" w:rsidR="000917D6" w:rsidRDefault="000917D6" w:rsidP="003B0668">
            <w:pPr>
              <w:pStyle w:val="Table8ptHeading-ASDEFCON"/>
            </w:pPr>
            <w:r w:rsidRPr="000C03F7">
              <w:t>Entity Name</w:t>
            </w:r>
          </w:p>
        </w:tc>
        <w:tc>
          <w:tcPr>
            <w:tcW w:w="1417" w:type="dxa"/>
            <w:shd w:val="pct10" w:color="auto" w:fill="auto"/>
          </w:tcPr>
          <w:p w14:paraId="19E9716E" w14:textId="0C1216F3" w:rsidR="000917D6" w:rsidRDefault="000917D6" w:rsidP="008B7F74">
            <w:pPr>
              <w:pStyle w:val="Table8ptHeading-ASDEFCON"/>
            </w:pPr>
            <w:r w:rsidRPr="000C03F7">
              <w:t>ACN/NZCN</w:t>
            </w:r>
            <w:r w:rsidR="008B7F74">
              <w:t xml:space="preserve"> </w:t>
            </w:r>
            <w:r>
              <w:t>(if applicable)</w:t>
            </w:r>
          </w:p>
        </w:tc>
        <w:tc>
          <w:tcPr>
            <w:tcW w:w="4678" w:type="dxa"/>
            <w:shd w:val="pct10" w:color="auto" w:fill="auto"/>
          </w:tcPr>
          <w:p w14:paraId="2BB15910" w14:textId="77777777" w:rsidR="000917D6" w:rsidRDefault="000917D6" w:rsidP="003B0668">
            <w:pPr>
              <w:pStyle w:val="Table8ptHeading-ASDEFCON"/>
            </w:pPr>
            <w:r>
              <w:t>Scope of Work to be conducted in Australia or New Zealand and/or by each Australian Entity</w:t>
            </w:r>
          </w:p>
        </w:tc>
        <w:tc>
          <w:tcPr>
            <w:tcW w:w="2126" w:type="dxa"/>
            <w:shd w:val="pct10" w:color="auto" w:fill="auto"/>
          </w:tcPr>
          <w:p w14:paraId="4DB274F5" w14:textId="77777777" w:rsidR="000917D6" w:rsidRPr="000C03F7" w:rsidRDefault="000917D6" w:rsidP="003B0668">
            <w:pPr>
              <w:pStyle w:val="Table8ptHeading-ASDEFCON"/>
            </w:pPr>
            <w:r>
              <w:t>Location</w:t>
            </w:r>
          </w:p>
        </w:tc>
        <w:tc>
          <w:tcPr>
            <w:tcW w:w="1276" w:type="dxa"/>
            <w:shd w:val="pct10" w:color="auto" w:fill="auto"/>
          </w:tcPr>
          <w:p w14:paraId="6118BBBC" w14:textId="77777777" w:rsidR="000917D6" w:rsidRDefault="000917D6" w:rsidP="003B0668">
            <w:pPr>
              <w:pStyle w:val="Table8ptHeading-ASDEFCON"/>
            </w:pPr>
            <w:r w:rsidRPr="000C03F7">
              <w:t>SME</w:t>
            </w:r>
          </w:p>
          <w:p w14:paraId="523DB30B" w14:textId="22C15F25" w:rsidR="00613848" w:rsidRDefault="00613848" w:rsidP="003B0668">
            <w:pPr>
              <w:pStyle w:val="Table8ptHeading-ASDEFCON"/>
            </w:pPr>
            <w:r>
              <w:t>(yes/no)</w:t>
            </w:r>
          </w:p>
        </w:tc>
        <w:tc>
          <w:tcPr>
            <w:tcW w:w="1276" w:type="dxa"/>
            <w:shd w:val="pct10" w:color="auto" w:fill="auto"/>
          </w:tcPr>
          <w:p w14:paraId="45591517" w14:textId="7D127113" w:rsidR="000917D6" w:rsidRDefault="000917D6" w:rsidP="008B7F74">
            <w:pPr>
              <w:pStyle w:val="Table8ptHeading-ASDEFCON"/>
            </w:pPr>
            <w:r w:rsidRPr="000C03F7">
              <w:t>Indigenous</w:t>
            </w:r>
            <w:r w:rsidR="008B7F74">
              <w:t xml:space="preserve"> </w:t>
            </w:r>
            <w:r>
              <w:t>Enterprise</w:t>
            </w:r>
          </w:p>
        </w:tc>
        <w:tc>
          <w:tcPr>
            <w:tcW w:w="1134" w:type="dxa"/>
            <w:shd w:val="pct10" w:color="auto" w:fill="auto"/>
          </w:tcPr>
          <w:p w14:paraId="637D88D9" w14:textId="77777777" w:rsidR="000917D6" w:rsidRDefault="000917D6" w:rsidP="003B0668">
            <w:pPr>
              <w:pStyle w:val="Table8ptHeading-ASDEFCON"/>
            </w:pPr>
            <w:r w:rsidRPr="000C03F7">
              <w:t>Veteran</w:t>
            </w:r>
            <w:r>
              <w:t>s</w:t>
            </w:r>
          </w:p>
          <w:p w14:paraId="058AFEF5" w14:textId="0EB05539" w:rsidR="00613848" w:rsidRDefault="00613848" w:rsidP="003B0668">
            <w:pPr>
              <w:pStyle w:val="Table8ptHeading-ASDEFCON"/>
            </w:pPr>
            <w:r>
              <w:t>(yes/no)</w:t>
            </w:r>
          </w:p>
        </w:tc>
      </w:tr>
      <w:tr w:rsidR="000917D6" w14:paraId="2778F68C" w14:textId="77777777" w:rsidTr="003B0668">
        <w:tc>
          <w:tcPr>
            <w:tcW w:w="2689" w:type="dxa"/>
            <w:shd w:val="pct10" w:color="auto" w:fill="auto"/>
          </w:tcPr>
          <w:p w14:paraId="4A84BB38" w14:textId="77777777" w:rsidR="000917D6" w:rsidRDefault="000917D6" w:rsidP="003B0668">
            <w:pPr>
              <w:pStyle w:val="Table8ptHeading-ASDEFCON"/>
            </w:pPr>
            <w:r>
              <w:t>a.</w:t>
            </w:r>
          </w:p>
        </w:tc>
        <w:tc>
          <w:tcPr>
            <w:tcW w:w="1417" w:type="dxa"/>
            <w:shd w:val="pct10" w:color="auto" w:fill="auto"/>
          </w:tcPr>
          <w:p w14:paraId="610F2DA1" w14:textId="77777777" w:rsidR="000917D6" w:rsidRPr="000C03F7" w:rsidRDefault="000917D6" w:rsidP="003B0668">
            <w:pPr>
              <w:pStyle w:val="Table8ptHeading-ASDEFCON"/>
            </w:pPr>
            <w:r>
              <w:t>b.</w:t>
            </w:r>
          </w:p>
        </w:tc>
        <w:tc>
          <w:tcPr>
            <w:tcW w:w="4678" w:type="dxa"/>
            <w:shd w:val="pct10" w:color="auto" w:fill="auto"/>
          </w:tcPr>
          <w:p w14:paraId="1E5674F9" w14:textId="77777777" w:rsidR="000917D6" w:rsidRDefault="000917D6" w:rsidP="003B0668">
            <w:pPr>
              <w:pStyle w:val="Table8ptHeading-ASDEFCON"/>
            </w:pPr>
            <w:r>
              <w:t>c.</w:t>
            </w:r>
          </w:p>
        </w:tc>
        <w:tc>
          <w:tcPr>
            <w:tcW w:w="2126" w:type="dxa"/>
            <w:shd w:val="pct10" w:color="auto" w:fill="auto"/>
          </w:tcPr>
          <w:p w14:paraId="75D2351E" w14:textId="77777777" w:rsidR="000917D6" w:rsidRDefault="000917D6" w:rsidP="003B0668">
            <w:pPr>
              <w:pStyle w:val="Table8ptHeading-ASDEFCON"/>
            </w:pPr>
            <w:r>
              <w:t>d.</w:t>
            </w:r>
          </w:p>
        </w:tc>
        <w:tc>
          <w:tcPr>
            <w:tcW w:w="1276" w:type="dxa"/>
            <w:shd w:val="pct10" w:color="auto" w:fill="auto"/>
          </w:tcPr>
          <w:p w14:paraId="1C4CB6BD" w14:textId="77777777" w:rsidR="000917D6" w:rsidRPr="000C03F7" w:rsidRDefault="000917D6" w:rsidP="003B0668">
            <w:pPr>
              <w:pStyle w:val="Table8ptHeading-ASDEFCON"/>
            </w:pPr>
            <w:r>
              <w:t>e.</w:t>
            </w:r>
          </w:p>
        </w:tc>
        <w:tc>
          <w:tcPr>
            <w:tcW w:w="1276" w:type="dxa"/>
            <w:shd w:val="pct10" w:color="auto" w:fill="auto"/>
          </w:tcPr>
          <w:p w14:paraId="460B276F" w14:textId="77777777" w:rsidR="000917D6" w:rsidRPr="000C03F7" w:rsidRDefault="000917D6" w:rsidP="003B0668">
            <w:pPr>
              <w:pStyle w:val="Table8ptHeading-ASDEFCON"/>
            </w:pPr>
            <w:r>
              <w:t>f.</w:t>
            </w:r>
          </w:p>
        </w:tc>
        <w:tc>
          <w:tcPr>
            <w:tcW w:w="1134" w:type="dxa"/>
            <w:shd w:val="pct10" w:color="auto" w:fill="auto"/>
          </w:tcPr>
          <w:p w14:paraId="34F49EB3" w14:textId="77777777" w:rsidR="000917D6" w:rsidRPr="000C03F7" w:rsidRDefault="000917D6" w:rsidP="003B0668">
            <w:pPr>
              <w:pStyle w:val="Table8ptHeading-ASDEFCON"/>
            </w:pPr>
            <w:r>
              <w:t>g.</w:t>
            </w:r>
          </w:p>
        </w:tc>
      </w:tr>
      <w:tr w:rsidR="000917D6" w14:paraId="611DA276" w14:textId="77777777" w:rsidTr="003B0668">
        <w:tc>
          <w:tcPr>
            <w:tcW w:w="2689" w:type="dxa"/>
          </w:tcPr>
          <w:p w14:paraId="66971134" w14:textId="4FABADD0" w:rsidR="000917D6" w:rsidRDefault="000917D6" w:rsidP="003B0668">
            <w:pPr>
              <w:pStyle w:val="Table8ptText-ASDEFCON"/>
            </w:pPr>
            <w:r>
              <w:fldChar w:fldCharType="begin">
                <w:ffData>
                  <w:name w:val="Text3"/>
                  <w:enabled/>
                  <w:calcOnExit w:val="0"/>
                  <w:textInput>
                    <w:default w:val="[…Contractor…]"/>
                  </w:textInput>
                </w:ffData>
              </w:fldChar>
            </w:r>
            <w:r>
              <w:instrText xml:space="preserve"> FORMTEXT </w:instrText>
            </w:r>
            <w:r>
              <w:fldChar w:fldCharType="separate"/>
            </w:r>
            <w:r w:rsidR="00274CE4">
              <w:rPr>
                <w:noProof/>
              </w:rPr>
              <w:t>[…Contractor…]</w:t>
            </w:r>
            <w:r>
              <w:fldChar w:fldCharType="end"/>
            </w:r>
          </w:p>
        </w:tc>
        <w:tc>
          <w:tcPr>
            <w:tcW w:w="1417" w:type="dxa"/>
          </w:tcPr>
          <w:p w14:paraId="4C7BE882" w14:textId="77777777" w:rsidR="000917D6" w:rsidRDefault="000917D6" w:rsidP="003B0668">
            <w:pPr>
              <w:pStyle w:val="Table8ptText-ASDEFCON"/>
            </w:pPr>
          </w:p>
        </w:tc>
        <w:tc>
          <w:tcPr>
            <w:tcW w:w="4678" w:type="dxa"/>
          </w:tcPr>
          <w:p w14:paraId="48939D4A" w14:textId="618FD045" w:rsidR="000917D6" w:rsidRDefault="000917D6" w:rsidP="003B0668">
            <w:pPr>
              <w:pStyle w:val="Table8ptText-ASDEFCON"/>
            </w:pPr>
            <w:r>
              <w:fldChar w:fldCharType="begin">
                <w:ffData>
                  <w:name w:val=""/>
                  <w:enabled/>
                  <w:calcOnExit w:val="0"/>
                  <w:textInput>
                    <w:default w:val="[… Cross-refer to the response to TDR G-1.1 …]"/>
                  </w:textInput>
                </w:ffData>
              </w:fldChar>
            </w:r>
            <w:r>
              <w:instrText xml:space="preserve"> FORMTEXT </w:instrText>
            </w:r>
            <w:r>
              <w:fldChar w:fldCharType="separate"/>
            </w:r>
            <w:r w:rsidR="00274CE4">
              <w:rPr>
                <w:noProof/>
              </w:rPr>
              <w:t>[… Cross-refer to the response to TDR G-1.1 …]</w:t>
            </w:r>
            <w:r>
              <w:fldChar w:fldCharType="end"/>
            </w:r>
          </w:p>
        </w:tc>
        <w:tc>
          <w:tcPr>
            <w:tcW w:w="2126" w:type="dxa"/>
          </w:tcPr>
          <w:p w14:paraId="62060675" w14:textId="77777777" w:rsidR="000917D6" w:rsidRDefault="000917D6" w:rsidP="003B0668">
            <w:pPr>
              <w:pStyle w:val="Table8ptText-ASDEFCON"/>
            </w:pPr>
          </w:p>
        </w:tc>
        <w:tc>
          <w:tcPr>
            <w:tcW w:w="1276" w:type="dxa"/>
          </w:tcPr>
          <w:p w14:paraId="1C32A9E5" w14:textId="77777777" w:rsidR="000917D6" w:rsidRDefault="000917D6" w:rsidP="003B0668">
            <w:pPr>
              <w:pStyle w:val="Table8ptText-ASDEFCON"/>
            </w:pPr>
          </w:p>
        </w:tc>
        <w:tc>
          <w:tcPr>
            <w:tcW w:w="1276" w:type="dxa"/>
          </w:tcPr>
          <w:p w14:paraId="5EAC858A" w14:textId="77777777" w:rsidR="000917D6" w:rsidRDefault="000917D6" w:rsidP="003B0668">
            <w:pPr>
              <w:pStyle w:val="Table8ptText-ASDEFCON"/>
            </w:pPr>
          </w:p>
        </w:tc>
        <w:tc>
          <w:tcPr>
            <w:tcW w:w="1134" w:type="dxa"/>
          </w:tcPr>
          <w:p w14:paraId="1B8BE6B0" w14:textId="77777777" w:rsidR="000917D6" w:rsidRDefault="000917D6" w:rsidP="003B0668">
            <w:pPr>
              <w:pStyle w:val="Table8ptText-ASDEFCON"/>
            </w:pPr>
          </w:p>
        </w:tc>
      </w:tr>
      <w:tr w:rsidR="000917D6" w14:paraId="580EF7FF" w14:textId="77777777" w:rsidTr="003B0668">
        <w:tc>
          <w:tcPr>
            <w:tcW w:w="2689" w:type="dxa"/>
          </w:tcPr>
          <w:p w14:paraId="48EE6F5E" w14:textId="5DBFCD37" w:rsidR="000917D6" w:rsidRDefault="000917D6" w:rsidP="003B0668">
            <w:pPr>
              <w:pStyle w:val="Table8ptText-ASDEFCON"/>
            </w:pPr>
            <w:r>
              <w:fldChar w:fldCharType="begin">
                <w:ffData>
                  <w:name w:val="Text4"/>
                  <w:enabled/>
                  <w:calcOnExit w:val="0"/>
                  <w:textInput>
                    <w:default w:val="[…Approved Subcontractor A…]"/>
                  </w:textInput>
                </w:ffData>
              </w:fldChar>
            </w:r>
            <w:r>
              <w:instrText xml:space="preserve"> FORMTEXT </w:instrText>
            </w:r>
            <w:r>
              <w:fldChar w:fldCharType="separate"/>
            </w:r>
            <w:r w:rsidR="00274CE4">
              <w:rPr>
                <w:noProof/>
              </w:rPr>
              <w:t>[…Approved Subcontractor A…]</w:t>
            </w:r>
            <w:r>
              <w:fldChar w:fldCharType="end"/>
            </w:r>
          </w:p>
        </w:tc>
        <w:tc>
          <w:tcPr>
            <w:tcW w:w="1417" w:type="dxa"/>
          </w:tcPr>
          <w:p w14:paraId="7E335591" w14:textId="77777777" w:rsidR="000917D6" w:rsidRDefault="000917D6" w:rsidP="003B0668">
            <w:pPr>
              <w:pStyle w:val="Table8ptText-ASDEFCON"/>
            </w:pPr>
          </w:p>
        </w:tc>
        <w:tc>
          <w:tcPr>
            <w:tcW w:w="4678" w:type="dxa"/>
          </w:tcPr>
          <w:p w14:paraId="12669583" w14:textId="3D0DF001" w:rsidR="000917D6" w:rsidRDefault="000917D6" w:rsidP="003B0668">
            <w:pPr>
              <w:pStyle w:val="Table8ptText-ASDEFCON"/>
            </w:pPr>
            <w:r>
              <w:fldChar w:fldCharType="begin">
                <w:ffData>
                  <w:name w:val=""/>
                  <w:enabled/>
                  <w:calcOnExit w:val="0"/>
                  <w:textInput>
                    <w:default w:val="[… Cross-refer to the response to TDR G-1.1 …]"/>
                  </w:textInput>
                </w:ffData>
              </w:fldChar>
            </w:r>
            <w:r>
              <w:instrText xml:space="preserve"> FORMTEXT </w:instrText>
            </w:r>
            <w:r>
              <w:fldChar w:fldCharType="separate"/>
            </w:r>
            <w:r w:rsidR="00274CE4">
              <w:rPr>
                <w:noProof/>
              </w:rPr>
              <w:t>[… Cross-refer to the response to TDR G-1.1 …]</w:t>
            </w:r>
            <w:r>
              <w:fldChar w:fldCharType="end"/>
            </w:r>
          </w:p>
        </w:tc>
        <w:tc>
          <w:tcPr>
            <w:tcW w:w="2126" w:type="dxa"/>
          </w:tcPr>
          <w:p w14:paraId="0482838E" w14:textId="77777777" w:rsidR="000917D6" w:rsidRDefault="000917D6" w:rsidP="003B0668">
            <w:pPr>
              <w:pStyle w:val="Table8ptText-ASDEFCON"/>
            </w:pPr>
          </w:p>
        </w:tc>
        <w:tc>
          <w:tcPr>
            <w:tcW w:w="1276" w:type="dxa"/>
          </w:tcPr>
          <w:p w14:paraId="1DFDA492" w14:textId="77777777" w:rsidR="000917D6" w:rsidRDefault="000917D6" w:rsidP="003B0668">
            <w:pPr>
              <w:pStyle w:val="Table8ptText-ASDEFCON"/>
            </w:pPr>
          </w:p>
        </w:tc>
        <w:tc>
          <w:tcPr>
            <w:tcW w:w="1276" w:type="dxa"/>
          </w:tcPr>
          <w:p w14:paraId="269F418B" w14:textId="77777777" w:rsidR="000917D6" w:rsidRDefault="000917D6" w:rsidP="003B0668">
            <w:pPr>
              <w:pStyle w:val="Table8ptText-ASDEFCON"/>
            </w:pPr>
          </w:p>
        </w:tc>
        <w:tc>
          <w:tcPr>
            <w:tcW w:w="1134" w:type="dxa"/>
          </w:tcPr>
          <w:p w14:paraId="46A2366E" w14:textId="77777777" w:rsidR="000917D6" w:rsidRDefault="000917D6" w:rsidP="003B0668">
            <w:pPr>
              <w:pStyle w:val="Table8ptText-ASDEFCON"/>
            </w:pPr>
          </w:p>
        </w:tc>
      </w:tr>
      <w:tr w:rsidR="000917D6" w14:paraId="56C134E6" w14:textId="77777777" w:rsidTr="003B0668">
        <w:tc>
          <w:tcPr>
            <w:tcW w:w="2689" w:type="dxa"/>
          </w:tcPr>
          <w:p w14:paraId="514CC9E7" w14:textId="254E3F51" w:rsidR="000917D6" w:rsidRDefault="000917D6" w:rsidP="003B0668">
            <w:pPr>
              <w:pStyle w:val="Table8ptText-ASDEFCON"/>
            </w:pPr>
            <w:r>
              <w:fldChar w:fldCharType="begin">
                <w:ffData>
                  <w:name w:val="Text5"/>
                  <w:enabled/>
                  <w:calcOnExit w:val="0"/>
                  <w:textInput>
                    <w:default w:val="[… Entity C (Subcontractor to Approved Subcontractor A)…]"/>
                  </w:textInput>
                </w:ffData>
              </w:fldChar>
            </w:r>
            <w:r>
              <w:instrText xml:space="preserve"> FORMTEXT </w:instrText>
            </w:r>
            <w:r>
              <w:fldChar w:fldCharType="separate"/>
            </w:r>
            <w:r w:rsidR="00274CE4">
              <w:rPr>
                <w:noProof/>
              </w:rPr>
              <w:t>[… Entity C (Subcontractor to Approved Subcontractor A)…]</w:t>
            </w:r>
            <w:r>
              <w:fldChar w:fldCharType="end"/>
            </w:r>
          </w:p>
        </w:tc>
        <w:tc>
          <w:tcPr>
            <w:tcW w:w="1417" w:type="dxa"/>
          </w:tcPr>
          <w:p w14:paraId="09EA7BB6" w14:textId="77777777" w:rsidR="000917D6" w:rsidRDefault="000917D6" w:rsidP="003B0668">
            <w:pPr>
              <w:pStyle w:val="Table8ptText-ASDEFCON"/>
            </w:pPr>
          </w:p>
        </w:tc>
        <w:tc>
          <w:tcPr>
            <w:tcW w:w="4678" w:type="dxa"/>
          </w:tcPr>
          <w:p w14:paraId="0398B1F7" w14:textId="77777777" w:rsidR="000917D6" w:rsidRDefault="000917D6" w:rsidP="003B0668">
            <w:pPr>
              <w:pStyle w:val="Table8ptText-ASDEFCON"/>
            </w:pPr>
          </w:p>
        </w:tc>
        <w:tc>
          <w:tcPr>
            <w:tcW w:w="2126" w:type="dxa"/>
          </w:tcPr>
          <w:p w14:paraId="13EFF0BA" w14:textId="77777777" w:rsidR="000917D6" w:rsidRDefault="000917D6" w:rsidP="003B0668">
            <w:pPr>
              <w:pStyle w:val="Table8ptText-ASDEFCON"/>
            </w:pPr>
          </w:p>
        </w:tc>
        <w:tc>
          <w:tcPr>
            <w:tcW w:w="1276" w:type="dxa"/>
          </w:tcPr>
          <w:p w14:paraId="76F2D88C" w14:textId="77777777" w:rsidR="000917D6" w:rsidRDefault="000917D6" w:rsidP="003B0668">
            <w:pPr>
              <w:pStyle w:val="Table8ptText-ASDEFCON"/>
            </w:pPr>
          </w:p>
        </w:tc>
        <w:tc>
          <w:tcPr>
            <w:tcW w:w="1276" w:type="dxa"/>
          </w:tcPr>
          <w:p w14:paraId="5D6A6FEA" w14:textId="77777777" w:rsidR="000917D6" w:rsidRDefault="000917D6" w:rsidP="003B0668">
            <w:pPr>
              <w:pStyle w:val="Table8ptText-ASDEFCON"/>
            </w:pPr>
          </w:p>
        </w:tc>
        <w:tc>
          <w:tcPr>
            <w:tcW w:w="1134" w:type="dxa"/>
          </w:tcPr>
          <w:p w14:paraId="575443FD" w14:textId="77777777" w:rsidR="000917D6" w:rsidRDefault="000917D6" w:rsidP="003B0668">
            <w:pPr>
              <w:pStyle w:val="Table8ptText-ASDEFCON"/>
            </w:pPr>
          </w:p>
        </w:tc>
      </w:tr>
      <w:tr w:rsidR="000917D6" w14:paraId="2F73DE9E" w14:textId="77777777" w:rsidTr="003B0668">
        <w:tc>
          <w:tcPr>
            <w:tcW w:w="2689" w:type="dxa"/>
          </w:tcPr>
          <w:p w14:paraId="4D173C49" w14:textId="77777777" w:rsidR="000917D6" w:rsidRDefault="000917D6" w:rsidP="003B0668">
            <w:pPr>
              <w:pStyle w:val="Table8ptText-ASDEFCON"/>
            </w:pPr>
          </w:p>
        </w:tc>
        <w:tc>
          <w:tcPr>
            <w:tcW w:w="1417" w:type="dxa"/>
          </w:tcPr>
          <w:p w14:paraId="0F70A978" w14:textId="77777777" w:rsidR="000917D6" w:rsidRDefault="000917D6" w:rsidP="003B0668">
            <w:pPr>
              <w:pStyle w:val="Table8ptText-ASDEFCON"/>
            </w:pPr>
          </w:p>
        </w:tc>
        <w:tc>
          <w:tcPr>
            <w:tcW w:w="4678" w:type="dxa"/>
          </w:tcPr>
          <w:p w14:paraId="7022181D" w14:textId="77777777" w:rsidR="000917D6" w:rsidRDefault="000917D6" w:rsidP="003B0668">
            <w:pPr>
              <w:pStyle w:val="Table8ptText-ASDEFCON"/>
            </w:pPr>
          </w:p>
        </w:tc>
        <w:tc>
          <w:tcPr>
            <w:tcW w:w="2126" w:type="dxa"/>
          </w:tcPr>
          <w:p w14:paraId="6704013A" w14:textId="77777777" w:rsidR="000917D6" w:rsidRDefault="000917D6" w:rsidP="003B0668">
            <w:pPr>
              <w:pStyle w:val="Table8ptText-ASDEFCON"/>
            </w:pPr>
          </w:p>
        </w:tc>
        <w:tc>
          <w:tcPr>
            <w:tcW w:w="1276" w:type="dxa"/>
          </w:tcPr>
          <w:p w14:paraId="1FAFEF1B" w14:textId="77777777" w:rsidR="000917D6" w:rsidRDefault="000917D6" w:rsidP="003B0668">
            <w:pPr>
              <w:pStyle w:val="Table8ptText-ASDEFCON"/>
            </w:pPr>
          </w:p>
        </w:tc>
        <w:tc>
          <w:tcPr>
            <w:tcW w:w="1276" w:type="dxa"/>
          </w:tcPr>
          <w:p w14:paraId="3B749AE7" w14:textId="77777777" w:rsidR="000917D6" w:rsidRDefault="000917D6" w:rsidP="003B0668">
            <w:pPr>
              <w:pStyle w:val="Table8ptText-ASDEFCON"/>
            </w:pPr>
          </w:p>
        </w:tc>
        <w:tc>
          <w:tcPr>
            <w:tcW w:w="1134" w:type="dxa"/>
          </w:tcPr>
          <w:p w14:paraId="03675D53" w14:textId="77777777" w:rsidR="000917D6" w:rsidRDefault="000917D6" w:rsidP="003B0668">
            <w:pPr>
              <w:pStyle w:val="Table8ptText-ASDEFCON"/>
            </w:pPr>
          </w:p>
        </w:tc>
      </w:tr>
      <w:tr w:rsidR="000917D6" w14:paraId="4186FC7E" w14:textId="77777777" w:rsidTr="003B0668">
        <w:tc>
          <w:tcPr>
            <w:tcW w:w="2689" w:type="dxa"/>
          </w:tcPr>
          <w:p w14:paraId="0B302659" w14:textId="77777777" w:rsidR="000917D6" w:rsidRDefault="000917D6" w:rsidP="003B0668">
            <w:pPr>
              <w:pStyle w:val="Table8ptText-ASDEFCON"/>
            </w:pPr>
          </w:p>
        </w:tc>
        <w:tc>
          <w:tcPr>
            <w:tcW w:w="1417" w:type="dxa"/>
          </w:tcPr>
          <w:p w14:paraId="513BDABB" w14:textId="77777777" w:rsidR="000917D6" w:rsidRDefault="000917D6" w:rsidP="003B0668">
            <w:pPr>
              <w:pStyle w:val="Table8ptText-ASDEFCON"/>
            </w:pPr>
          </w:p>
        </w:tc>
        <w:tc>
          <w:tcPr>
            <w:tcW w:w="4678" w:type="dxa"/>
          </w:tcPr>
          <w:p w14:paraId="00430CD5" w14:textId="77777777" w:rsidR="000917D6" w:rsidRDefault="000917D6" w:rsidP="003B0668">
            <w:pPr>
              <w:pStyle w:val="Table8ptText-ASDEFCON"/>
            </w:pPr>
          </w:p>
        </w:tc>
        <w:tc>
          <w:tcPr>
            <w:tcW w:w="2126" w:type="dxa"/>
          </w:tcPr>
          <w:p w14:paraId="274FF324" w14:textId="77777777" w:rsidR="000917D6" w:rsidRDefault="000917D6" w:rsidP="003B0668">
            <w:pPr>
              <w:pStyle w:val="Table8ptText-ASDEFCON"/>
            </w:pPr>
          </w:p>
        </w:tc>
        <w:tc>
          <w:tcPr>
            <w:tcW w:w="1276" w:type="dxa"/>
          </w:tcPr>
          <w:p w14:paraId="412F628D" w14:textId="77777777" w:rsidR="000917D6" w:rsidRDefault="000917D6" w:rsidP="003B0668">
            <w:pPr>
              <w:pStyle w:val="Table8ptText-ASDEFCON"/>
            </w:pPr>
          </w:p>
        </w:tc>
        <w:tc>
          <w:tcPr>
            <w:tcW w:w="1276" w:type="dxa"/>
          </w:tcPr>
          <w:p w14:paraId="51E4A578" w14:textId="77777777" w:rsidR="000917D6" w:rsidRDefault="000917D6" w:rsidP="003B0668">
            <w:pPr>
              <w:pStyle w:val="Table8ptText-ASDEFCON"/>
            </w:pPr>
          </w:p>
        </w:tc>
        <w:tc>
          <w:tcPr>
            <w:tcW w:w="1134" w:type="dxa"/>
          </w:tcPr>
          <w:p w14:paraId="4BACDC29" w14:textId="77777777" w:rsidR="000917D6" w:rsidRDefault="000917D6" w:rsidP="003B0668">
            <w:pPr>
              <w:pStyle w:val="Table8ptText-ASDEFCON"/>
            </w:pPr>
          </w:p>
        </w:tc>
      </w:tr>
      <w:tr w:rsidR="000917D6" w14:paraId="781C48A1" w14:textId="77777777" w:rsidTr="003B0668">
        <w:tc>
          <w:tcPr>
            <w:tcW w:w="2689" w:type="dxa"/>
          </w:tcPr>
          <w:p w14:paraId="72914151" w14:textId="77777777" w:rsidR="000917D6" w:rsidRDefault="000917D6" w:rsidP="003B0668">
            <w:pPr>
              <w:pStyle w:val="Table8ptText-ASDEFCON"/>
            </w:pPr>
          </w:p>
        </w:tc>
        <w:tc>
          <w:tcPr>
            <w:tcW w:w="1417" w:type="dxa"/>
          </w:tcPr>
          <w:p w14:paraId="4983AE92" w14:textId="77777777" w:rsidR="000917D6" w:rsidRDefault="000917D6" w:rsidP="003B0668">
            <w:pPr>
              <w:pStyle w:val="Table8ptText-ASDEFCON"/>
            </w:pPr>
          </w:p>
        </w:tc>
        <w:tc>
          <w:tcPr>
            <w:tcW w:w="4678" w:type="dxa"/>
          </w:tcPr>
          <w:p w14:paraId="5BCCF17A" w14:textId="77777777" w:rsidR="000917D6" w:rsidRDefault="000917D6" w:rsidP="003B0668">
            <w:pPr>
              <w:pStyle w:val="Table8ptText-ASDEFCON"/>
            </w:pPr>
          </w:p>
        </w:tc>
        <w:tc>
          <w:tcPr>
            <w:tcW w:w="2126" w:type="dxa"/>
          </w:tcPr>
          <w:p w14:paraId="6058B860" w14:textId="77777777" w:rsidR="000917D6" w:rsidRDefault="000917D6" w:rsidP="003B0668">
            <w:pPr>
              <w:pStyle w:val="Table8ptText-ASDEFCON"/>
            </w:pPr>
          </w:p>
        </w:tc>
        <w:tc>
          <w:tcPr>
            <w:tcW w:w="1276" w:type="dxa"/>
          </w:tcPr>
          <w:p w14:paraId="46A619A9" w14:textId="77777777" w:rsidR="000917D6" w:rsidRDefault="000917D6" w:rsidP="003B0668">
            <w:pPr>
              <w:pStyle w:val="Table8ptText-ASDEFCON"/>
            </w:pPr>
          </w:p>
        </w:tc>
        <w:tc>
          <w:tcPr>
            <w:tcW w:w="1276" w:type="dxa"/>
          </w:tcPr>
          <w:p w14:paraId="6D33399D" w14:textId="77777777" w:rsidR="000917D6" w:rsidRDefault="000917D6" w:rsidP="003B0668">
            <w:pPr>
              <w:pStyle w:val="Table8ptText-ASDEFCON"/>
            </w:pPr>
          </w:p>
        </w:tc>
        <w:tc>
          <w:tcPr>
            <w:tcW w:w="1134" w:type="dxa"/>
          </w:tcPr>
          <w:p w14:paraId="61363857" w14:textId="77777777" w:rsidR="000917D6" w:rsidRDefault="000917D6" w:rsidP="003B0668">
            <w:pPr>
              <w:pStyle w:val="Table8ptText-ASDEFCON"/>
            </w:pPr>
          </w:p>
        </w:tc>
      </w:tr>
    </w:tbl>
    <w:p w14:paraId="701B3F52" w14:textId="77777777" w:rsidR="000917D6" w:rsidRDefault="000917D6" w:rsidP="000917D6">
      <w:pPr>
        <w:pStyle w:val="ASDEFCONOptionSpace"/>
      </w:pPr>
    </w:p>
    <w:p w14:paraId="60593049" w14:textId="2807318B" w:rsidR="000917D6" w:rsidRDefault="000917D6" w:rsidP="000917D6">
      <w:pPr>
        <w:pStyle w:val="Note-ASDEFCON"/>
      </w:pPr>
      <w:r>
        <w:t>Notes for</w:t>
      </w:r>
      <w:r w:rsidR="00155642">
        <w:t xml:space="preserve"> </w:t>
      </w:r>
      <w:r w:rsidR="00827EC8">
        <w:fldChar w:fldCharType="begin"/>
      </w:r>
      <w:r w:rsidR="00827EC8">
        <w:instrText xml:space="preserve"> REF _Ref85697336 \h </w:instrText>
      </w:r>
      <w:r w:rsidR="00827EC8">
        <w:fldChar w:fldCharType="separate"/>
      </w:r>
      <w:r w:rsidR="00827EC8">
        <w:t>Table A-G-</w:t>
      </w:r>
      <w:r w:rsidR="00827EC8">
        <w:rPr>
          <w:noProof/>
        </w:rPr>
        <w:t>2</w:t>
      </w:r>
      <w:r w:rsidR="00827EC8">
        <w:fldChar w:fldCharType="end"/>
      </w:r>
      <w:r>
        <w:t>:</w:t>
      </w:r>
    </w:p>
    <w:p w14:paraId="595D0677" w14:textId="77777777" w:rsidR="000917D6" w:rsidRDefault="000917D6" w:rsidP="00BB4B60">
      <w:pPr>
        <w:pStyle w:val="NoteList-ASDEFCON"/>
        <w:numPr>
          <w:ilvl w:val="0"/>
          <w:numId w:val="34"/>
        </w:numPr>
      </w:pPr>
      <w:bookmarkStart w:id="240" w:name="_Ref87619915"/>
      <w:r>
        <w:t>Entity Name:  The name of the company or other entity</w:t>
      </w:r>
      <w:r w:rsidRPr="005B3558">
        <w:t xml:space="preserve"> </w:t>
      </w:r>
      <w:r>
        <w:t>if known.  If not, insert ‘To be determined’ where the tenderer expects to subcontract that element of the work, but no subcontractor has yet been identified.</w:t>
      </w:r>
      <w:bookmarkEnd w:id="240"/>
    </w:p>
    <w:p w14:paraId="60CDEAB4" w14:textId="77777777" w:rsidR="000917D6" w:rsidRDefault="000917D6" w:rsidP="000917D6">
      <w:pPr>
        <w:pStyle w:val="NoteList-ASDEFCON"/>
      </w:pPr>
      <w:r>
        <w:t>ACN/NZCN:  If applicable, the Australian Company Number or New Zealand Company Number.</w:t>
      </w:r>
    </w:p>
    <w:p w14:paraId="56B1F5AC" w14:textId="5D2D19A0" w:rsidR="000917D6" w:rsidRDefault="000917D6" w:rsidP="000917D6">
      <w:pPr>
        <w:pStyle w:val="NoteList-ASDEFCON"/>
      </w:pPr>
      <w:r>
        <w:t>Scope of Work:  A brief description (</w:t>
      </w:r>
      <w:proofErr w:type="spellStart"/>
      <w:r>
        <w:t>eg</w:t>
      </w:r>
      <w:proofErr w:type="spellEnd"/>
      <w:r>
        <w:t xml:space="preserve">, 2-3 bullet points) of the scope of work to be performed in Australia or New Zealand and/or by each Australian Entity including the approximate timing(s) /timeframes when the work will be undertaken and, if applicable, cross-references to </w:t>
      </w:r>
      <w:r w:rsidR="00576079">
        <w:t xml:space="preserve">the applicable </w:t>
      </w:r>
      <w:r>
        <w:t xml:space="preserve">AIAs.  For the tenderer and each proposed Approved Subcontractor, cross-refer to the brief description of the work scope provided in response to </w:t>
      </w:r>
      <w:r w:rsidRPr="00155DA5">
        <w:t>TDR G-</w:t>
      </w:r>
      <w:r w:rsidRPr="00155DA5">
        <w:fldChar w:fldCharType="begin"/>
      </w:r>
      <w:r w:rsidRPr="00155DA5">
        <w:instrText xml:space="preserve"> REF _Ref52893968 \w \h  \* MERGEFORMAT </w:instrText>
      </w:r>
      <w:r w:rsidRPr="00155DA5">
        <w:fldChar w:fldCharType="separate"/>
      </w:r>
      <w:r w:rsidR="00643D62">
        <w:t>1.1a</w:t>
      </w:r>
      <w:r w:rsidRPr="00155DA5">
        <w:fldChar w:fldCharType="end"/>
      </w:r>
      <w:r w:rsidRPr="00155DA5">
        <w:t>.</w:t>
      </w:r>
      <w:r w:rsidR="00334917">
        <w:t xml:space="preserve"> </w:t>
      </w:r>
      <w:r>
        <w:t xml:space="preserve"> If a particular Subcontractor, which is not an Australian Entity, is not performing any work in Australia or New Zealand, enter ‘Nil’ in this cell.</w:t>
      </w:r>
    </w:p>
    <w:p w14:paraId="042AB21C" w14:textId="3A9CD5AF" w:rsidR="000917D6" w:rsidRDefault="000917D6" w:rsidP="000917D6">
      <w:pPr>
        <w:pStyle w:val="NoteList-ASDEFCON"/>
      </w:pPr>
      <w:r>
        <w:t xml:space="preserve">Location: </w:t>
      </w:r>
      <w:r w:rsidR="007126FB">
        <w:t xml:space="preserve"> </w:t>
      </w:r>
      <w:r>
        <w:t>The location(s) where the majority of work is to be performed.  For the tenderer and each proposed Approved Subcontractor, leave this column blank (this information is to be provided in response to TDR E-1.1 for the tenderer, and TDR A-3 for each proposed Approved Subcontractor).</w:t>
      </w:r>
    </w:p>
    <w:p w14:paraId="74FFA1DA" w14:textId="6E5F35DD" w:rsidR="000917D6" w:rsidRDefault="000917D6" w:rsidP="000917D6">
      <w:pPr>
        <w:pStyle w:val="NoteList-ASDEFCON"/>
      </w:pPr>
      <w:r>
        <w:t xml:space="preserve">SME: </w:t>
      </w:r>
      <w:r w:rsidR="007126FB">
        <w:t xml:space="preserve"> </w:t>
      </w:r>
      <w:r>
        <w:t>Is the organisation a Small-to-Medium Enterprise (yes/no)?</w:t>
      </w:r>
    </w:p>
    <w:p w14:paraId="0DF1258E" w14:textId="68F7B48B" w:rsidR="000917D6" w:rsidRDefault="000917D6" w:rsidP="000917D6">
      <w:pPr>
        <w:pStyle w:val="NoteList-ASDEFCON"/>
      </w:pPr>
      <w:r>
        <w:t xml:space="preserve">Indigenous Enterprise: </w:t>
      </w:r>
      <w:r w:rsidR="007126FB">
        <w:t xml:space="preserve"> </w:t>
      </w:r>
      <w:r>
        <w:t>Is the organisation an Indigenous Enterprise (yes/no)?</w:t>
      </w:r>
    </w:p>
    <w:p w14:paraId="7232ECEF" w14:textId="263CEDD6" w:rsidR="00582838" w:rsidRPr="004D6562" w:rsidRDefault="000917D6" w:rsidP="008B7F74">
      <w:pPr>
        <w:pStyle w:val="NoteList-ASDEFCON"/>
      </w:pPr>
      <w:r>
        <w:t xml:space="preserve">Veterans: </w:t>
      </w:r>
      <w:r w:rsidR="007126FB">
        <w:t xml:space="preserve"> </w:t>
      </w:r>
      <w:r>
        <w:t xml:space="preserve">Has the organisation signed the Veteran’s Employment Commitment (yes/no)? (refer: </w:t>
      </w:r>
      <w:hyperlink r:id="rId59" w:history="1">
        <w:r w:rsidRPr="00592588">
          <w:rPr>
            <w:rStyle w:val="Hyperlink"/>
          </w:rPr>
          <w:t>www.veteransemployment.gov.au</w:t>
        </w:r>
      </w:hyperlink>
      <w:r>
        <w:t>)</w:t>
      </w:r>
    </w:p>
    <w:sectPr w:rsidR="00582838" w:rsidRPr="004D6562" w:rsidSect="000917D6">
      <w:headerReference w:type="default" r:id="rId60"/>
      <w:footerReference w:type="default" r:id="rId61"/>
      <w:headerReference w:type="first" r:id="rId62"/>
      <w:footerReference w:type="first" r:id="rId63"/>
      <w:pgSz w:w="16840" w:h="11907" w:orient="landscape" w:code="9"/>
      <w:pgMar w:top="1418" w:right="1304" w:bottom="1418" w:left="907" w:header="567" w:footer="28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B21AC" w14:textId="77777777" w:rsidR="003A4963" w:rsidRDefault="003A4963">
      <w:r>
        <w:separator/>
      </w:r>
    </w:p>
  </w:endnote>
  <w:endnote w:type="continuationSeparator" w:id="0">
    <w:p w14:paraId="48AFF29A" w14:textId="77777777" w:rsidR="003A4963" w:rsidRDefault="003A4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BF0A2B" w:rsidRPr="00DA290C" w14:paraId="0769884E" w14:textId="77777777" w:rsidTr="00F12EE5">
      <w:tc>
        <w:tcPr>
          <w:tcW w:w="2500" w:type="pct"/>
        </w:tcPr>
        <w:p w14:paraId="671A8112" w14:textId="6AB1F8AF" w:rsidR="00BF0A2B" w:rsidRDefault="003A4963" w:rsidP="00F12EE5">
          <w:pPr>
            <w:pStyle w:val="ASDEFCONHeaderFooterLeft"/>
          </w:pPr>
          <w:r>
            <w:fldChar w:fldCharType="begin"/>
          </w:r>
          <w:r>
            <w:instrText xml:space="preserve"> DOCPROPERTY Footer_Left </w:instrText>
          </w:r>
          <w:r>
            <w:fldChar w:fldCharType="separate"/>
          </w:r>
          <w:r w:rsidR="00BF0A2B">
            <w:t>Annex to Conditions of Tender</w:t>
          </w:r>
          <w:r>
            <w:fldChar w:fldCharType="end"/>
          </w:r>
          <w:r w:rsidR="00BF0A2B">
            <w:t xml:space="preserve"> (</w:t>
          </w:r>
          <w:r>
            <w:fldChar w:fldCharType="begin"/>
          </w:r>
          <w:r>
            <w:instrText xml:space="preserve"> DOCPROPERTY Version </w:instrText>
          </w:r>
          <w:r>
            <w:fldChar w:fldCharType="separate"/>
          </w:r>
          <w:r w:rsidR="00BF0A2B">
            <w:t>V5.3</w:t>
          </w:r>
          <w:r>
            <w:fldChar w:fldCharType="end"/>
          </w:r>
          <w:r w:rsidR="00BF0A2B">
            <w:t>)</w:t>
          </w:r>
        </w:p>
      </w:tc>
      <w:tc>
        <w:tcPr>
          <w:tcW w:w="2500" w:type="pct"/>
        </w:tcPr>
        <w:p w14:paraId="7ED68998" w14:textId="6EC5253F" w:rsidR="00BF0A2B" w:rsidRDefault="00BF0A2B" w:rsidP="00707384">
          <w:pPr>
            <w:pStyle w:val="ASDEFCONHeaderFooterRight"/>
          </w:pPr>
          <w:r>
            <w:t>A-A</w:t>
          </w:r>
          <w:r>
            <w:rPr>
              <w:rStyle w:val="PageNumber"/>
            </w:rPr>
            <w:fldChar w:fldCharType="begin"/>
          </w:r>
          <w:r>
            <w:rPr>
              <w:rStyle w:val="PageNumber"/>
            </w:rPr>
            <w:instrText xml:space="preserve"> PAGE </w:instrText>
          </w:r>
          <w:r>
            <w:rPr>
              <w:rStyle w:val="PageNumber"/>
            </w:rPr>
            <w:fldChar w:fldCharType="separate"/>
          </w:r>
          <w:r w:rsidR="008E09A1">
            <w:rPr>
              <w:rStyle w:val="PageNumber"/>
              <w:noProof/>
            </w:rPr>
            <w:t>5</w:t>
          </w:r>
          <w:r>
            <w:rPr>
              <w:rStyle w:val="PageNumber"/>
            </w:rPr>
            <w:fldChar w:fldCharType="end"/>
          </w:r>
        </w:p>
      </w:tc>
    </w:tr>
    <w:tr w:rsidR="00BF0A2B" w:rsidRPr="00DA290C" w14:paraId="43D2C9AF" w14:textId="77777777" w:rsidTr="00F12EE5">
      <w:tc>
        <w:tcPr>
          <w:tcW w:w="5000" w:type="pct"/>
          <w:gridSpan w:val="2"/>
        </w:tcPr>
        <w:p w14:paraId="769EC404" w14:textId="703CFBCC" w:rsidR="00BF0A2B" w:rsidRDefault="003A4963" w:rsidP="00F12EE5">
          <w:pPr>
            <w:pStyle w:val="ASDEFCONHeaderFooterClassification"/>
          </w:pPr>
          <w:r>
            <w:fldChar w:fldCharType="begin"/>
          </w:r>
          <w:r>
            <w:instrText xml:space="preserve"> DOCPROPERTY  Classification  \* MERGEFORMAT </w:instrText>
          </w:r>
          <w:r>
            <w:fldChar w:fldCharType="separate"/>
          </w:r>
          <w:r w:rsidR="00BF0A2B">
            <w:t>Official</w:t>
          </w:r>
          <w:r>
            <w:fldChar w:fldCharType="end"/>
          </w:r>
        </w:p>
      </w:tc>
    </w:tr>
  </w:tbl>
  <w:p w14:paraId="08901EB6" w14:textId="77777777" w:rsidR="00BF0A2B" w:rsidRDefault="00BF0A2B" w:rsidP="00F12EE5">
    <w:pPr>
      <w:pStyle w:val="ASDEFCONHeaderFooterLeft"/>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BF0A2B" w:rsidRPr="00DA290C" w14:paraId="7200EBAA" w14:textId="77777777" w:rsidTr="00F12EE5">
      <w:tc>
        <w:tcPr>
          <w:tcW w:w="2500" w:type="pct"/>
        </w:tcPr>
        <w:p w14:paraId="0CEBF9B2" w14:textId="07698B99" w:rsidR="00BF0A2B" w:rsidRDefault="003A4963" w:rsidP="00F12EE5">
          <w:pPr>
            <w:pStyle w:val="ASDEFCONHeaderFooterLeft"/>
          </w:pPr>
          <w:r>
            <w:fldChar w:fldCharType="begin"/>
          </w:r>
          <w:r>
            <w:instrText xml:space="preserve"> DOCPROPERTY Footer_Left </w:instrText>
          </w:r>
          <w:r>
            <w:fldChar w:fldCharType="separate"/>
          </w:r>
          <w:r w:rsidR="00BF0A2B">
            <w:t>Annex to Conditions of Tender</w:t>
          </w:r>
          <w:r>
            <w:fldChar w:fldCharType="end"/>
          </w:r>
          <w:r w:rsidR="00BF0A2B">
            <w:t xml:space="preserve"> (</w:t>
          </w:r>
          <w:r>
            <w:fldChar w:fldCharType="begin"/>
          </w:r>
          <w:r>
            <w:instrText xml:space="preserve"> DOCPROPERTY Version </w:instrText>
          </w:r>
          <w:r>
            <w:fldChar w:fldCharType="separate"/>
          </w:r>
          <w:r w:rsidR="00BF0A2B">
            <w:t>V5.3</w:t>
          </w:r>
          <w:r>
            <w:fldChar w:fldCharType="end"/>
          </w:r>
          <w:r w:rsidR="00BF0A2B">
            <w:t>)</w:t>
          </w:r>
        </w:p>
      </w:tc>
      <w:tc>
        <w:tcPr>
          <w:tcW w:w="2500" w:type="pct"/>
        </w:tcPr>
        <w:p w14:paraId="53D6C99A" w14:textId="3922B3B3" w:rsidR="00BF0A2B" w:rsidRDefault="00BF0A2B" w:rsidP="00F1222F">
          <w:pPr>
            <w:pStyle w:val="ASDEFCONHeaderFooterRight"/>
          </w:pPr>
          <w:r>
            <w:t>A-F</w:t>
          </w:r>
          <w:r>
            <w:rPr>
              <w:rStyle w:val="PageNumber"/>
            </w:rPr>
            <w:fldChar w:fldCharType="begin"/>
          </w:r>
          <w:r>
            <w:rPr>
              <w:rStyle w:val="PageNumber"/>
            </w:rPr>
            <w:instrText xml:space="preserve"> PAGE </w:instrText>
          </w:r>
          <w:r>
            <w:rPr>
              <w:rStyle w:val="PageNumber"/>
            </w:rPr>
            <w:fldChar w:fldCharType="separate"/>
          </w:r>
          <w:r w:rsidR="008E09A1">
            <w:rPr>
              <w:rStyle w:val="PageNumber"/>
              <w:noProof/>
            </w:rPr>
            <w:t>6</w:t>
          </w:r>
          <w:r>
            <w:rPr>
              <w:rStyle w:val="PageNumber"/>
            </w:rPr>
            <w:fldChar w:fldCharType="end"/>
          </w:r>
        </w:p>
      </w:tc>
    </w:tr>
    <w:tr w:rsidR="00BF0A2B" w:rsidRPr="00DA290C" w14:paraId="30A74627" w14:textId="77777777" w:rsidTr="00F12EE5">
      <w:tc>
        <w:tcPr>
          <w:tcW w:w="5000" w:type="pct"/>
          <w:gridSpan w:val="2"/>
        </w:tcPr>
        <w:p w14:paraId="285DC6FB" w14:textId="2232C14B" w:rsidR="00BF0A2B" w:rsidRDefault="003A4963" w:rsidP="00491A5E">
          <w:pPr>
            <w:pStyle w:val="ASDEFCONHeaderFooterClassification"/>
          </w:pPr>
          <w:r>
            <w:fldChar w:fldCharType="begin"/>
          </w:r>
          <w:r>
            <w:instrText xml:space="preserve"> DOCPROPERTY  Classification  \* MERGEFORMAT </w:instrText>
          </w:r>
          <w:r>
            <w:fldChar w:fldCharType="separate"/>
          </w:r>
          <w:r w:rsidR="00BF0A2B">
            <w:t>Official</w:t>
          </w:r>
          <w:r>
            <w:fldChar w:fldCharType="end"/>
          </w:r>
        </w:p>
      </w:tc>
    </w:tr>
  </w:tbl>
  <w:p w14:paraId="1C3B1E23" w14:textId="77777777" w:rsidR="00BF0A2B" w:rsidRDefault="00BF0A2B" w:rsidP="00F12EE5">
    <w:pPr>
      <w:pStyle w:val="ASDEFCONHeaderFooterLeft"/>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BF0A2B" w14:paraId="63887EFD" w14:textId="77777777" w:rsidTr="003B0668">
      <w:tc>
        <w:tcPr>
          <w:tcW w:w="2500" w:type="pct"/>
        </w:tcPr>
        <w:p w14:paraId="43F8A264" w14:textId="771D1351" w:rsidR="00BF0A2B" w:rsidRDefault="003A4963" w:rsidP="003B0668">
          <w:pPr>
            <w:pStyle w:val="ASDEFCONHeaderFooterLeft"/>
          </w:pPr>
          <w:r>
            <w:fldChar w:fldCharType="begin"/>
          </w:r>
          <w:r>
            <w:instrText xml:space="preserve"> DOCPROPERTY Footer_Left </w:instrText>
          </w:r>
          <w:r>
            <w:fldChar w:fldCharType="separate"/>
          </w:r>
          <w:r w:rsidR="00BF0A2B">
            <w:t>Annex to Conditions of Tender</w:t>
          </w:r>
          <w:r>
            <w:fldChar w:fldCharType="end"/>
          </w:r>
          <w:r w:rsidR="00BF0A2B">
            <w:t xml:space="preserve"> (</w:t>
          </w:r>
          <w:r>
            <w:fldChar w:fldCharType="begin"/>
          </w:r>
          <w:r>
            <w:instrText xml:space="preserve"> DOCPROPERTY Version </w:instrText>
          </w:r>
          <w:r>
            <w:fldChar w:fldCharType="separate"/>
          </w:r>
          <w:r w:rsidR="00BF0A2B">
            <w:t>V5.3</w:t>
          </w:r>
          <w:r>
            <w:fldChar w:fldCharType="end"/>
          </w:r>
          <w:r w:rsidR="00BF0A2B">
            <w:t>)</w:t>
          </w:r>
        </w:p>
      </w:tc>
      <w:tc>
        <w:tcPr>
          <w:tcW w:w="2500" w:type="pct"/>
        </w:tcPr>
        <w:p w14:paraId="347ABBEF" w14:textId="658BD544" w:rsidR="00BF0A2B" w:rsidRDefault="00BF0A2B" w:rsidP="003B0668">
          <w:pPr>
            <w:pStyle w:val="ASDEFCONHeaderFooterRight"/>
          </w:pPr>
          <w:r>
            <w:t>A-G</w:t>
          </w:r>
          <w:r>
            <w:rPr>
              <w:rStyle w:val="PageNumber"/>
              <w:color w:val="auto"/>
              <w:szCs w:val="24"/>
            </w:rPr>
            <w:fldChar w:fldCharType="begin"/>
          </w:r>
          <w:r>
            <w:rPr>
              <w:rStyle w:val="PageNumber"/>
              <w:color w:val="auto"/>
              <w:szCs w:val="24"/>
            </w:rPr>
            <w:instrText xml:space="preserve"> PAGE </w:instrText>
          </w:r>
          <w:r>
            <w:rPr>
              <w:rStyle w:val="PageNumber"/>
              <w:color w:val="auto"/>
              <w:szCs w:val="24"/>
            </w:rPr>
            <w:fldChar w:fldCharType="separate"/>
          </w:r>
          <w:r w:rsidR="008E09A1">
            <w:rPr>
              <w:rStyle w:val="PageNumber"/>
              <w:noProof/>
              <w:color w:val="auto"/>
              <w:szCs w:val="24"/>
            </w:rPr>
            <w:t>9</w:t>
          </w:r>
          <w:r>
            <w:rPr>
              <w:rStyle w:val="PageNumber"/>
              <w:color w:val="auto"/>
              <w:szCs w:val="24"/>
            </w:rPr>
            <w:fldChar w:fldCharType="end"/>
          </w:r>
        </w:p>
      </w:tc>
    </w:tr>
    <w:tr w:rsidR="00BF0A2B" w14:paraId="73727446" w14:textId="77777777" w:rsidTr="003B0668">
      <w:tc>
        <w:tcPr>
          <w:tcW w:w="5000" w:type="pct"/>
          <w:gridSpan w:val="2"/>
        </w:tcPr>
        <w:p w14:paraId="067C8E79" w14:textId="3971CF71" w:rsidR="00BF0A2B" w:rsidRDefault="003A4963" w:rsidP="003B0668">
          <w:pPr>
            <w:pStyle w:val="ASDEFCONHeaderFooterClassification"/>
          </w:pPr>
          <w:r>
            <w:fldChar w:fldCharType="begin"/>
          </w:r>
          <w:r>
            <w:instrText xml:space="preserve"> DOCPROPERTY Classification </w:instrText>
          </w:r>
          <w:r>
            <w:fldChar w:fldCharType="separate"/>
          </w:r>
          <w:r w:rsidR="00BF0A2B">
            <w:t>Official</w:t>
          </w:r>
          <w:r>
            <w:fldChar w:fldCharType="end"/>
          </w:r>
        </w:p>
      </w:tc>
    </w:tr>
  </w:tbl>
  <w:p w14:paraId="08E383BD" w14:textId="77777777" w:rsidR="00BF0A2B" w:rsidRPr="00164262" w:rsidRDefault="00BF0A2B" w:rsidP="003B0668">
    <w:pPr>
      <w:pStyle w:val="ASDEFCONHeaderFooterLeft"/>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BF0A2B" w14:paraId="004AE333" w14:textId="77777777" w:rsidTr="005B3558">
      <w:tc>
        <w:tcPr>
          <w:tcW w:w="2500" w:type="pct"/>
        </w:tcPr>
        <w:tbl>
          <w:tblPr>
            <w:tblW w:w="5565" w:type="dxa"/>
            <w:tblLook w:val="0000" w:firstRow="0" w:lastRow="0" w:firstColumn="0" w:lastColumn="0" w:noHBand="0" w:noVBand="0"/>
          </w:tblPr>
          <w:tblGrid>
            <w:gridCol w:w="5565"/>
          </w:tblGrid>
          <w:tr w:rsidR="00BF0A2B" w14:paraId="53A3C4F1" w14:textId="77777777" w:rsidTr="005B3558">
            <w:tc>
              <w:tcPr>
                <w:tcW w:w="5000" w:type="pct"/>
              </w:tcPr>
              <w:p w14:paraId="26D850E2" w14:textId="317B071C" w:rsidR="00BF0A2B" w:rsidRDefault="003A4963" w:rsidP="005B3558">
                <w:pPr>
                  <w:pStyle w:val="ASDEFCONHeaderFooterLeft"/>
                </w:pPr>
                <w:r>
                  <w:fldChar w:fldCharType="begin"/>
                </w:r>
                <w:r>
                  <w:instrText xml:space="preserve"> DOCPROPERTY Footer_Left </w:instrText>
                </w:r>
                <w:r>
                  <w:fldChar w:fldCharType="separate"/>
                </w:r>
                <w:r w:rsidR="00BF0A2B">
                  <w:t>Annex to Conditions of Tender</w:t>
                </w:r>
                <w:r>
                  <w:fldChar w:fldCharType="end"/>
                </w:r>
                <w:r w:rsidR="00BF0A2B">
                  <w:t xml:space="preserve"> (</w:t>
                </w:r>
                <w:r>
                  <w:fldChar w:fldCharType="begin"/>
                </w:r>
                <w:r>
                  <w:instrText xml:space="preserve"> DOCPROPERTY Version </w:instrText>
                </w:r>
                <w:r>
                  <w:fldChar w:fldCharType="separate"/>
                </w:r>
                <w:r w:rsidR="00BF0A2B">
                  <w:t>V5.3</w:t>
                </w:r>
                <w:r>
                  <w:fldChar w:fldCharType="end"/>
                </w:r>
                <w:r w:rsidR="00BF0A2B">
                  <w:t>)</w:t>
                </w:r>
              </w:p>
            </w:tc>
          </w:tr>
        </w:tbl>
        <w:p w14:paraId="4CC73F65" w14:textId="77777777" w:rsidR="00BF0A2B" w:rsidRDefault="00BF0A2B" w:rsidP="005B3558">
          <w:pPr>
            <w:pStyle w:val="ASDEFCONHeaderFooterLeft"/>
          </w:pPr>
        </w:p>
      </w:tc>
      <w:tc>
        <w:tcPr>
          <w:tcW w:w="2500" w:type="pct"/>
        </w:tcPr>
        <w:p w14:paraId="12D7EA79" w14:textId="5CE69985" w:rsidR="00BF0A2B" w:rsidRDefault="00BF0A2B" w:rsidP="00EA3929">
          <w:pPr>
            <w:pStyle w:val="ASDEFCONHeaderFooterRight"/>
          </w:pPr>
          <w:r>
            <w:t>A-G-</w:t>
          </w:r>
          <w:r>
            <w:rPr>
              <w:rStyle w:val="PageNumber"/>
            </w:rPr>
            <w:fldChar w:fldCharType="begin"/>
          </w:r>
          <w:r>
            <w:rPr>
              <w:rStyle w:val="PageNumber"/>
            </w:rPr>
            <w:instrText xml:space="preserve"> PAGE </w:instrText>
          </w:r>
          <w:r>
            <w:rPr>
              <w:rStyle w:val="PageNumber"/>
            </w:rPr>
            <w:fldChar w:fldCharType="separate"/>
          </w:r>
          <w:r w:rsidR="008E09A1">
            <w:rPr>
              <w:rStyle w:val="PageNumber"/>
              <w:noProof/>
            </w:rPr>
            <w:t>11</w:t>
          </w:r>
          <w:r>
            <w:rPr>
              <w:rStyle w:val="PageNumber"/>
            </w:rPr>
            <w:fldChar w:fldCharType="end"/>
          </w:r>
        </w:p>
      </w:tc>
    </w:tr>
    <w:tr w:rsidR="00BF0A2B" w14:paraId="59A496DC" w14:textId="77777777" w:rsidTr="005B3558">
      <w:tc>
        <w:tcPr>
          <w:tcW w:w="5000" w:type="pct"/>
          <w:gridSpan w:val="2"/>
        </w:tcPr>
        <w:p w14:paraId="53FADAB1" w14:textId="6908D19F" w:rsidR="00BF0A2B" w:rsidRDefault="00BF0A2B" w:rsidP="005B3558">
          <w:pPr>
            <w:pStyle w:val="ASDEFCONHeaderFooterCenter"/>
          </w:pPr>
          <w:r w:rsidRPr="00D70F3D">
            <w:rPr>
              <w:b/>
              <w:sz w:val="20"/>
            </w:rPr>
            <w:fldChar w:fldCharType="begin"/>
          </w:r>
          <w:r w:rsidRPr="00D70F3D">
            <w:rPr>
              <w:b/>
              <w:sz w:val="20"/>
            </w:rPr>
            <w:instrText xml:space="preserve"> DOCPROPERTY  Classification  \* MERGEFORMAT </w:instrText>
          </w:r>
          <w:r w:rsidRPr="00D70F3D">
            <w:rPr>
              <w:b/>
              <w:sz w:val="20"/>
            </w:rPr>
            <w:fldChar w:fldCharType="separate"/>
          </w:r>
          <w:r>
            <w:rPr>
              <w:b/>
              <w:sz w:val="20"/>
            </w:rPr>
            <w:t>Official</w:t>
          </w:r>
          <w:r w:rsidRPr="00D70F3D">
            <w:rPr>
              <w:b/>
              <w:sz w:val="20"/>
            </w:rPr>
            <w:fldChar w:fldCharType="end"/>
          </w:r>
        </w:p>
      </w:tc>
    </w:tr>
  </w:tbl>
  <w:p w14:paraId="1A3C66FE" w14:textId="77777777" w:rsidR="00BF0A2B" w:rsidRDefault="00BF0A2B" w:rsidP="005B3558">
    <w:pPr>
      <w:pStyle w:val="ASDEFCONHeaderFooterLeft"/>
      <w:rPr>
        <w:rStyle w:val="PageNumber"/>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BF0A2B" w14:paraId="1B059BE4" w14:textId="77777777" w:rsidTr="005B3558">
      <w:tc>
        <w:tcPr>
          <w:tcW w:w="2500" w:type="pct"/>
        </w:tcPr>
        <w:p w14:paraId="63B7AA44" w14:textId="77777777" w:rsidR="00BF0A2B" w:rsidRDefault="003A4963" w:rsidP="005B3558">
          <w:pPr>
            <w:pStyle w:val="ASDEFCONHeaderFooterLeft"/>
          </w:pPr>
          <w:r>
            <w:fldChar w:fldCharType="begin"/>
          </w:r>
          <w:r>
            <w:instrText xml:space="preserve"> DOCPROPERTY Footer_Left </w:instrText>
          </w:r>
          <w:r>
            <w:fldChar w:fldCharType="separate"/>
          </w:r>
          <w:r w:rsidR="00BF0A2B">
            <w:t>Annex to Conditions of Tender</w:t>
          </w:r>
          <w:r>
            <w:fldChar w:fldCharType="end"/>
          </w:r>
          <w:r w:rsidR="00BF0A2B">
            <w:t xml:space="preserve"> (</w:t>
          </w:r>
          <w:r>
            <w:fldChar w:fldCharType="begin"/>
          </w:r>
          <w:r>
            <w:instrText xml:space="preserve"> DOCPROPERTY Version </w:instrText>
          </w:r>
          <w:r>
            <w:fldChar w:fldCharType="separate"/>
          </w:r>
          <w:r w:rsidR="00BF0A2B">
            <w:t>V5.0</w:t>
          </w:r>
          <w:r>
            <w:fldChar w:fldCharType="end"/>
          </w:r>
          <w:r w:rsidR="00BF0A2B">
            <w:t>)</w:t>
          </w:r>
        </w:p>
      </w:tc>
      <w:tc>
        <w:tcPr>
          <w:tcW w:w="2500" w:type="pct"/>
        </w:tcPr>
        <w:p w14:paraId="180BE2B9" w14:textId="4A0C6D9A" w:rsidR="00BF0A2B" w:rsidRDefault="00BF0A2B" w:rsidP="005B3558">
          <w:pPr>
            <w:pStyle w:val="ASDEFCONHeaderFooterRight"/>
          </w:pPr>
          <w:r>
            <w:t>A-H-</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r>
    <w:tr w:rsidR="00BF0A2B" w14:paraId="71028E55" w14:textId="77777777" w:rsidTr="005B3558">
      <w:tc>
        <w:tcPr>
          <w:tcW w:w="5000" w:type="pct"/>
          <w:gridSpan w:val="2"/>
        </w:tcPr>
        <w:p w14:paraId="413A34A6" w14:textId="77777777" w:rsidR="00BF0A2B" w:rsidRDefault="00BF0A2B" w:rsidP="005B3558">
          <w:pPr>
            <w:pStyle w:val="ASDEFCONHeaderFooterCenter"/>
          </w:pPr>
        </w:p>
      </w:tc>
    </w:tr>
  </w:tbl>
  <w:p w14:paraId="0A1B3E68" w14:textId="77777777" w:rsidR="00BF0A2B" w:rsidRDefault="00BF0A2B" w:rsidP="005B3558">
    <w:pPr>
      <w:pStyle w:val="ASDEFCONHeaderFooterCenter"/>
    </w:pPr>
    <w:r w:rsidRPr="00D70F3D">
      <w:rPr>
        <w:b/>
        <w:sz w:val="20"/>
      </w:rPr>
      <w:fldChar w:fldCharType="begin"/>
    </w:r>
    <w:r w:rsidRPr="00D70F3D">
      <w:rPr>
        <w:b/>
        <w:sz w:val="20"/>
      </w:rPr>
      <w:instrText xml:space="preserve"> DOCPROPERTY  Classification  \* MERGEFORMAT </w:instrText>
    </w:r>
    <w:r w:rsidRPr="00D70F3D">
      <w:rPr>
        <w:b/>
        <w:sz w:val="20"/>
      </w:rPr>
      <w:fldChar w:fldCharType="separate"/>
    </w:r>
    <w:r w:rsidRPr="00D70F3D">
      <w:rPr>
        <w:b/>
        <w:sz w:val="20"/>
      </w:rPr>
      <w:t>OFFICIAL</w:t>
    </w:r>
    <w:r w:rsidRPr="00D70F3D">
      <w:rPr>
        <w:b/>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BF0A2B" w:rsidRPr="00DA290C" w14:paraId="1D5679E4" w14:textId="77777777" w:rsidTr="00F12EE5">
      <w:tc>
        <w:tcPr>
          <w:tcW w:w="2500" w:type="pct"/>
        </w:tcPr>
        <w:p w14:paraId="3DFCA0E9" w14:textId="489E36B1" w:rsidR="00BF0A2B" w:rsidRDefault="003A4963" w:rsidP="00F12EE5">
          <w:pPr>
            <w:pStyle w:val="ASDEFCONHeaderFooterLeft"/>
          </w:pPr>
          <w:r>
            <w:fldChar w:fldCharType="begin"/>
          </w:r>
          <w:r>
            <w:instrText xml:space="preserve"> DOCPROPERTY Footer_Left </w:instrText>
          </w:r>
          <w:r>
            <w:fldChar w:fldCharType="separate"/>
          </w:r>
          <w:r w:rsidR="00BF0A2B">
            <w:t>Annex to Conditions of Tender</w:t>
          </w:r>
          <w:r>
            <w:fldChar w:fldCharType="end"/>
          </w:r>
          <w:r w:rsidR="00BF0A2B">
            <w:t xml:space="preserve"> (</w:t>
          </w:r>
          <w:r>
            <w:fldChar w:fldCharType="begin"/>
          </w:r>
          <w:r>
            <w:instrText xml:space="preserve"> DOCPROPERTY Version </w:instrText>
          </w:r>
          <w:r>
            <w:fldChar w:fldCharType="separate"/>
          </w:r>
          <w:r w:rsidR="00BF0A2B">
            <w:t>V5.3</w:t>
          </w:r>
          <w:r>
            <w:fldChar w:fldCharType="end"/>
          </w:r>
          <w:r w:rsidR="00BF0A2B">
            <w:t>)</w:t>
          </w:r>
        </w:p>
      </w:tc>
      <w:tc>
        <w:tcPr>
          <w:tcW w:w="2500" w:type="pct"/>
        </w:tcPr>
        <w:p w14:paraId="1FB5D26E" w14:textId="3148C0D5" w:rsidR="00BF0A2B" w:rsidRDefault="00BF0A2B" w:rsidP="00707384">
          <w:pPr>
            <w:pStyle w:val="ASDEFCONHeaderFooterRight"/>
          </w:pPr>
          <w:r>
            <w:t>A-A</w:t>
          </w:r>
          <w:r>
            <w:rPr>
              <w:rStyle w:val="PageNumber"/>
            </w:rPr>
            <w:fldChar w:fldCharType="begin"/>
          </w:r>
          <w:r>
            <w:rPr>
              <w:rStyle w:val="PageNumber"/>
            </w:rPr>
            <w:instrText xml:space="preserve"> PAGE </w:instrText>
          </w:r>
          <w:r>
            <w:rPr>
              <w:rStyle w:val="PageNumber"/>
            </w:rPr>
            <w:fldChar w:fldCharType="separate"/>
          </w:r>
          <w:r w:rsidR="008E09A1">
            <w:rPr>
              <w:rStyle w:val="PageNumber"/>
              <w:noProof/>
            </w:rPr>
            <w:t>6</w:t>
          </w:r>
          <w:r>
            <w:rPr>
              <w:rStyle w:val="PageNumber"/>
            </w:rPr>
            <w:fldChar w:fldCharType="end"/>
          </w:r>
        </w:p>
      </w:tc>
    </w:tr>
    <w:tr w:rsidR="00BF0A2B" w:rsidRPr="00DA290C" w14:paraId="16981128" w14:textId="77777777" w:rsidTr="00F12EE5">
      <w:tc>
        <w:tcPr>
          <w:tcW w:w="5000" w:type="pct"/>
          <w:gridSpan w:val="2"/>
        </w:tcPr>
        <w:p w14:paraId="198ECE96" w14:textId="384136D8" w:rsidR="00BF0A2B" w:rsidRDefault="003A4963" w:rsidP="00F12EE5">
          <w:pPr>
            <w:pStyle w:val="ASDEFCONHeaderFooterClassification"/>
          </w:pPr>
          <w:r>
            <w:fldChar w:fldCharType="begin"/>
          </w:r>
          <w:r>
            <w:instrText xml:space="preserve"> DOCPROPERTY  Classification  \* MERGEFORMAT </w:instrText>
          </w:r>
          <w:r>
            <w:fldChar w:fldCharType="separate"/>
          </w:r>
          <w:r w:rsidR="00BF0A2B">
            <w:t>Official</w:t>
          </w:r>
          <w:r>
            <w:fldChar w:fldCharType="end"/>
          </w:r>
        </w:p>
      </w:tc>
    </w:tr>
  </w:tbl>
  <w:p w14:paraId="62D6FC01" w14:textId="77777777" w:rsidR="00BF0A2B" w:rsidRDefault="00BF0A2B" w:rsidP="00F12EE5">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BF0A2B" w:rsidRPr="00DA290C" w14:paraId="6673DEA8" w14:textId="77777777" w:rsidTr="00F12EE5">
      <w:tc>
        <w:tcPr>
          <w:tcW w:w="2500" w:type="pct"/>
        </w:tcPr>
        <w:p w14:paraId="78BAB48B" w14:textId="78A4EFAD" w:rsidR="00BF0A2B" w:rsidRDefault="003A4963" w:rsidP="00F12EE5">
          <w:pPr>
            <w:pStyle w:val="ASDEFCONHeaderFooterLeft"/>
          </w:pPr>
          <w:r>
            <w:fldChar w:fldCharType="begin"/>
          </w:r>
          <w:r>
            <w:instrText xml:space="preserve"> DOCPROPERTY Footer_Left </w:instrText>
          </w:r>
          <w:r>
            <w:fldChar w:fldCharType="separate"/>
          </w:r>
          <w:r w:rsidR="00BF0A2B">
            <w:t>Annex to Conditions of Tender</w:t>
          </w:r>
          <w:r>
            <w:fldChar w:fldCharType="end"/>
          </w:r>
          <w:r w:rsidR="00BF0A2B">
            <w:t xml:space="preserve"> (</w:t>
          </w:r>
          <w:r>
            <w:fldChar w:fldCharType="begin"/>
          </w:r>
          <w:r>
            <w:instrText xml:space="preserve"> DOCPROPERTY Version </w:instrText>
          </w:r>
          <w:r>
            <w:fldChar w:fldCharType="separate"/>
          </w:r>
          <w:r w:rsidR="00BF0A2B">
            <w:t>V5.3</w:t>
          </w:r>
          <w:r>
            <w:fldChar w:fldCharType="end"/>
          </w:r>
          <w:r w:rsidR="00BF0A2B">
            <w:t>)</w:t>
          </w:r>
        </w:p>
      </w:tc>
      <w:tc>
        <w:tcPr>
          <w:tcW w:w="2500" w:type="pct"/>
        </w:tcPr>
        <w:p w14:paraId="2DAD2512" w14:textId="35BA3071" w:rsidR="00BF0A2B" w:rsidRDefault="00BF0A2B" w:rsidP="00707384">
          <w:pPr>
            <w:pStyle w:val="ASDEFCONHeaderFooterRight"/>
          </w:pPr>
          <w:r>
            <w:t>A-A</w:t>
          </w:r>
          <w:r>
            <w:rPr>
              <w:rStyle w:val="PageNumber"/>
            </w:rPr>
            <w:fldChar w:fldCharType="begin"/>
          </w:r>
          <w:r>
            <w:rPr>
              <w:rStyle w:val="PageNumber"/>
            </w:rPr>
            <w:instrText xml:space="preserve"> PAGE </w:instrText>
          </w:r>
          <w:r>
            <w:rPr>
              <w:rStyle w:val="PageNumber"/>
            </w:rPr>
            <w:fldChar w:fldCharType="separate"/>
          </w:r>
          <w:r w:rsidR="008E09A1">
            <w:rPr>
              <w:rStyle w:val="PageNumber"/>
              <w:noProof/>
            </w:rPr>
            <w:t>7</w:t>
          </w:r>
          <w:r>
            <w:rPr>
              <w:rStyle w:val="PageNumber"/>
            </w:rPr>
            <w:fldChar w:fldCharType="end"/>
          </w:r>
        </w:p>
      </w:tc>
    </w:tr>
    <w:tr w:rsidR="00BF0A2B" w:rsidRPr="00DA290C" w14:paraId="3C9083DD" w14:textId="77777777" w:rsidTr="00F12EE5">
      <w:tc>
        <w:tcPr>
          <w:tcW w:w="5000" w:type="pct"/>
          <w:gridSpan w:val="2"/>
        </w:tcPr>
        <w:p w14:paraId="0631B8F0" w14:textId="210094F8" w:rsidR="00BF0A2B" w:rsidRDefault="003A4963" w:rsidP="00F12EE5">
          <w:pPr>
            <w:pStyle w:val="ASDEFCONHeaderFooterClassification"/>
          </w:pPr>
          <w:r>
            <w:fldChar w:fldCharType="begin"/>
          </w:r>
          <w:r>
            <w:instrText xml:space="preserve"> DOCPROPERTY  Classification  \* MERGEFORMAT </w:instrText>
          </w:r>
          <w:r>
            <w:fldChar w:fldCharType="separate"/>
          </w:r>
          <w:r w:rsidR="00BF0A2B">
            <w:t>Official</w:t>
          </w:r>
          <w:r>
            <w:fldChar w:fldCharType="end"/>
          </w:r>
        </w:p>
      </w:tc>
    </w:tr>
  </w:tbl>
  <w:p w14:paraId="0F1F835D" w14:textId="77777777" w:rsidR="00BF0A2B" w:rsidRDefault="00BF0A2B" w:rsidP="00F12EE5">
    <w:pPr>
      <w:pStyle w:val="ASDEFCONHeaderFooter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BF0A2B" w:rsidRPr="00DA290C" w14:paraId="6EDFAD85" w14:textId="77777777" w:rsidTr="00F12EE5">
      <w:tc>
        <w:tcPr>
          <w:tcW w:w="2500" w:type="pct"/>
        </w:tcPr>
        <w:p w14:paraId="1328B0E8" w14:textId="11A783C0" w:rsidR="00BF0A2B" w:rsidRDefault="00BF0A2B" w:rsidP="00F12EE5">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Pr>
              <w:rStyle w:val="PageNumber"/>
            </w:rPr>
            <w:t>Annex to Conditions of Tender</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Pr>
              <w:rStyle w:val="PageNumber"/>
            </w:rPr>
            <w:t>V5.3</w:t>
          </w:r>
          <w:r>
            <w:rPr>
              <w:rStyle w:val="PageNumber"/>
            </w:rPr>
            <w:fldChar w:fldCharType="end"/>
          </w:r>
          <w:r>
            <w:rPr>
              <w:rStyle w:val="PageNumber"/>
            </w:rPr>
            <w:t>)</w:t>
          </w:r>
        </w:p>
      </w:tc>
      <w:tc>
        <w:tcPr>
          <w:tcW w:w="2500" w:type="pct"/>
        </w:tcPr>
        <w:p w14:paraId="1B177B3E" w14:textId="7BC51B04" w:rsidR="00BF0A2B" w:rsidRDefault="00BF0A2B" w:rsidP="00FF2E31">
          <w:pPr>
            <w:pStyle w:val="ASDEFCONHeaderFooterRight"/>
            <w:rPr>
              <w:rStyle w:val="PageNumber"/>
            </w:rPr>
          </w:pPr>
          <w:r>
            <w:t>A-B</w:t>
          </w:r>
          <w:r>
            <w:rPr>
              <w:rStyle w:val="PageNumber"/>
            </w:rPr>
            <w:fldChar w:fldCharType="begin"/>
          </w:r>
          <w:r>
            <w:rPr>
              <w:rStyle w:val="PageNumber"/>
            </w:rPr>
            <w:instrText xml:space="preserve"> PAGE </w:instrText>
          </w:r>
          <w:r>
            <w:rPr>
              <w:rStyle w:val="PageNumber"/>
            </w:rPr>
            <w:fldChar w:fldCharType="separate"/>
          </w:r>
          <w:r w:rsidR="008E09A1">
            <w:rPr>
              <w:rStyle w:val="PageNumber"/>
              <w:noProof/>
            </w:rPr>
            <w:t>4</w:t>
          </w:r>
          <w:r>
            <w:rPr>
              <w:rStyle w:val="PageNumber"/>
            </w:rPr>
            <w:fldChar w:fldCharType="end"/>
          </w:r>
        </w:p>
      </w:tc>
    </w:tr>
    <w:tr w:rsidR="00BF0A2B" w:rsidRPr="00DA290C" w14:paraId="1D194730" w14:textId="77777777" w:rsidTr="00F12EE5">
      <w:tc>
        <w:tcPr>
          <w:tcW w:w="5000" w:type="pct"/>
          <w:gridSpan w:val="2"/>
        </w:tcPr>
        <w:p w14:paraId="1610C9C5" w14:textId="71E3F9EE" w:rsidR="00BF0A2B" w:rsidRDefault="003A4963" w:rsidP="00F12EE5">
          <w:pPr>
            <w:pStyle w:val="ASDEFCONHeaderFooterClassification"/>
            <w:rPr>
              <w:rStyle w:val="PageNumber"/>
            </w:rPr>
          </w:pPr>
          <w:r>
            <w:fldChar w:fldCharType="begin"/>
          </w:r>
          <w:r>
            <w:instrText xml:space="preserve"> DOCPROPERTY  Classification  \* MERGEFORMAT </w:instrText>
          </w:r>
          <w:r>
            <w:fldChar w:fldCharType="separate"/>
          </w:r>
          <w:r w:rsidR="00BF0A2B">
            <w:t>Official</w:t>
          </w:r>
          <w:r>
            <w:fldChar w:fldCharType="end"/>
          </w:r>
        </w:p>
      </w:tc>
    </w:tr>
  </w:tbl>
  <w:p w14:paraId="6DCCADE3" w14:textId="77777777" w:rsidR="00BF0A2B" w:rsidRDefault="00BF0A2B" w:rsidP="000A104D">
    <w:pPr>
      <w:pStyle w:val="ASDEFCONOptionSpac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BF0A2B" w:rsidRPr="00DA290C" w14:paraId="5BBDF4AE" w14:textId="77777777" w:rsidTr="00F12EE5">
      <w:tc>
        <w:tcPr>
          <w:tcW w:w="2500" w:type="pct"/>
        </w:tcPr>
        <w:p w14:paraId="20363177" w14:textId="6A8BB5B5" w:rsidR="00BF0A2B" w:rsidRDefault="00BF0A2B" w:rsidP="00F12EE5">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Pr>
              <w:rStyle w:val="PageNumber"/>
            </w:rPr>
            <w:t>Annex to Conditions of Tender</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Pr>
              <w:rStyle w:val="PageNumber"/>
            </w:rPr>
            <w:t>V5.3</w:t>
          </w:r>
          <w:r>
            <w:rPr>
              <w:rStyle w:val="PageNumber"/>
            </w:rPr>
            <w:fldChar w:fldCharType="end"/>
          </w:r>
          <w:r>
            <w:rPr>
              <w:rStyle w:val="PageNumber"/>
            </w:rPr>
            <w:t>)</w:t>
          </w:r>
        </w:p>
      </w:tc>
      <w:tc>
        <w:tcPr>
          <w:tcW w:w="2500" w:type="pct"/>
        </w:tcPr>
        <w:p w14:paraId="5A1466F0" w14:textId="369C1FA6" w:rsidR="00BF0A2B" w:rsidRDefault="00BF0A2B" w:rsidP="00FF2E31">
          <w:pPr>
            <w:pStyle w:val="ASDEFCONHeaderFooterRight"/>
            <w:rPr>
              <w:rStyle w:val="PageNumber"/>
            </w:rPr>
          </w:pPr>
          <w:r>
            <w:t>A-C</w:t>
          </w:r>
          <w:r>
            <w:rPr>
              <w:rStyle w:val="PageNumber"/>
            </w:rPr>
            <w:fldChar w:fldCharType="begin"/>
          </w:r>
          <w:r>
            <w:rPr>
              <w:rStyle w:val="PageNumber"/>
            </w:rPr>
            <w:instrText xml:space="preserve"> PAGE </w:instrText>
          </w:r>
          <w:r>
            <w:rPr>
              <w:rStyle w:val="PageNumber"/>
            </w:rPr>
            <w:fldChar w:fldCharType="separate"/>
          </w:r>
          <w:r w:rsidR="008E09A1">
            <w:rPr>
              <w:rStyle w:val="PageNumber"/>
              <w:noProof/>
            </w:rPr>
            <w:t>3</w:t>
          </w:r>
          <w:r>
            <w:rPr>
              <w:rStyle w:val="PageNumber"/>
            </w:rPr>
            <w:fldChar w:fldCharType="end"/>
          </w:r>
        </w:p>
      </w:tc>
    </w:tr>
    <w:tr w:rsidR="00BF0A2B" w:rsidRPr="00DA290C" w14:paraId="12475EC6" w14:textId="77777777" w:rsidTr="00F12EE5">
      <w:tc>
        <w:tcPr>
          <w:tcW w:w="5000" w:type="pct"/>
          <w:gridSpan w:val="2"/>
        </w:tcPr>
        <w:p w14:paraId="21609BD8" w14:textId="3E2F546B" w:rsidR="00BF0A2B" w:rsidRDefault="003A4963" w:rsidP="00F12EE5">
          <w:pPr>
            <w:pStyle w:val="ASDEFCONHeaderFooterClassification"/>
            <w:rPr>
              <w:rStyle w:val="PageNumber"/>
            </w:rPr>
          </w:pPr>
          <w:r>
            <w:fldChar w:fldCharType="begin"/>
          </w:r>
          <w:r>
            <w:instrText xml:space="preserve"> DOCPROPERTY  Classification  \* MERGEFORMAT </w:instrText>
          </w:r>
          <w:r>
            <w:fldChar w:fldCharType="separate"/>
          </w:r>
          <w:r w:rsidR="00BF0A2B">
            <w:t>Official</w:t>
          </w:r>
          <w:r>
            <w:fldChar w:fldCharType="end"/>
          </w:r>
        </w:p>
      </w:tc>
    </w:tr>
  </w:tbl>
  <w:p w14:paraId="570B9956" w14:textId="77777777" w:rsidR="00BF0A2B" w:rsidRDefault="00BF0A2B" w:rsidP="0086735D">
    <w:pPr>
      <w:pStyle w:val="ASDEFCONHeaderFooterLef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BF0A2B" w:rsidRPr="00DA290C" w14:paraId="747AF860" w14:textId="77777777" w:rsidTr="00F12EE5">
      <w:tc>
        <w:tcPr>
          <w:tcW w:w="2500" w:type="pct"/>
        </w:tcPr>
        <w:p w14:paraId="1888E662" w14:textId="08162433" w:rsidR="00BF0A2B" w:rsidRDefault="003A4963" w:rsidP="00F12EE5">
          <w:pPr>
            <w:pStyle w:val="ASDEFCONHeaderFooterLeft"/>
          </w:pPr>
          <w:r>
            <w:fldChar w:fldCharType="begin"/>
          </w:r>
          <w:r>
            <w:instrText xml:space="preserve"> DOCPROPERTY Footer_Left </w:instrText>
          </w:r>
          <w:r>
            <w:fldChar w:fldCharType="separate"/>
          </w:r>
          <w:r w:rsidR="00BF0A2B">
            <w:t>Annex to Conditions of Tender</w:t>
          </w:r>
          <w:r>
            <w:fldChar w:fldCharType="end"/>
          </w:r>
          <w:r w:rsidR="00BF0A2B">
            <w:t xml:space="preserve"> (</w:t>
          </w:r>
          <w:r>
            <w:fldChar w:fldCharType="begin"/>
          </w:r>
          <w:r>
            <w:instrText xml:space="preserve"> DOCPROPERTY Versio</w:instrText>
          </w:r>
          <w:r>
            <w:instrText xml:space="preserve">n </w:instrText>
          </w:r>
          <w:r>
            <w:fldChar w:fldCharType="separate"/>
          </w:r>
          <w:r w:rsidR="00BF0A2B">
            <w:t>V5.3</w:t>
          </w:r>
          <w:r>
            <w:fldChar w:fldCharType="end"/>
          </w:r>
          <w:r w:rsidR="00BF0A2B">
            <w:t>)</w:t>
          </w:r>
        </w:p>
      </w:tc>
      <w:tc>
        <w:tcPr>
          <w:tcW w:w="2500" w:type="pct"/>
        </w:tcPr>
        <w:p w14:paraId="56FAF44C" w14:textId="54065C9C" w:rsidR="00BF0A2B" w:rsidRDefault="00BF0A2B" w:rsidP="00F12EE5">
          <w:pPr>
            <w:pStyle w:val="ASDEFCONHeaderFooterRight"/>
          </w:pPr>
          <w:r>
            <w:t>A-D</w:t>
          </w:r>
          <w:r>
            <w:rPr>
              <w:rStyle w:val="PageNumber"/>
            </w:rPr>
            <w:fldChar w:fldCharType="begin"/>
          </w:r>
          <w:r>
            <w:rPr>
              <w:rStyle w:val="PageNumber"/>
            </w:rPr>
            <w:instrText xml:space="preserve"> PAGE </w:instrText>
          </w:r>
          <w:r>
            <w:rPr>
              <w:rStyle w:val="PageNumber"/>
            </w:rPr>
            <w:fldChar w:fldCharType="separate"/>
          </w:r>
          <w:r w:rsidR="008E09A1">
            <w:rPr>
              <w:rStyle w:val="PageNumber"/>
              <w:noProof/>
            </w:rPr>
            <w:t>5</w:t>
          </w:r>
          <w:r>
            <w:rPr>
              <w:rStyle w:val="PageNumber"/>
            </w:rPr>
            <w:fldChar w:fldCharType="end"/>
          </w:r>
        </w:p>
      </w:tc>
    </w:tr>
    <w:tr w:rsidR="00BF0A2B" w:rsidRPr="00DA290C" w14:paraId="46B909B6" w14:textId="77777777" w:rsidTr="00F12EE5">
      <w:tc>
        <w:tcPr>
          <w:tcW w:w="5000" w:type="pct"/>
          <w:gridSpan w:val="2"/>
        </w:tcPr>
        <w:p w14:paraId="2C9762E1" w14:textId="028A51DF" w:rsidR="00BF0A2B" w:rsidRDefault="003A4963" w:rsidP="00F12EE5">
          <w:pPr>
            <w:pStyle w:val="ASDEFCONHeaderFooterClassification"/>
          </w:pPr>
          <w:r>
            <w:fldChar w:fldCharType="begin"/>
          </w:r>
          <w:r>
            <w:instrText xml:space="preserve"> DOCPROPERTY  Classification  \* MERGEFORMAT </w:instrText>
          </w:r>
          <w:r>
            <w:fldChar w:fldCharType="separate"/>
          </w:r>
          <w:r w:rsidR="00BF0A2B">
            <w:t>Official</w:t>
          </w:r>
          <w:r>
            <w:fldChar w:fldCharType="end"/>
          </w:r>
        </w:p>
      </w:tc>
    </w:tr>
  </w:tbl>
  <w:p w14:paraId="43B658E5" w14:textId="77777777" w:rsidR="00BF0A2B" w:rsidRDefault="00BF0A2B" w:rsidP="00F12EE5">
    <w:pPr>
      <w:pStyle w:val="ASDEFCONHeaderFooterLef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Look w:val="0000" w:firstRow="0" w:lastRow="0" w:firstColumn="0" w:lastColumn="0" w:noHBand="0" w:noVBand="0"/>
    </w:tblPr>
    <w:tblGrid>
      <w:gridCol w:w="4536"/>
      <w:gridCol w:w="4537"/>
    </w:tblGrid>
    <w:tr w:rsidR="00BF0A2B" w:rsidRPr="00DA290C" w14:paraId="7608D8CA" w14:textId="77777777" w:rsidTr="005E0025">
      <w:tc>
        <w:tcPr>
          <w:tcW w:w="2500" w:type="pct"/>
        </w:tcPr>
        <w:p w14:paraId="044399CF" w14:textId="0CC6D652" w:rsidR="00BF0A2B" w:rsidRDefault="003A4963" w:rsidP="00F12EE5">
          <w:pPr>
            <w:pStyle w:val="ASDEFCONHeaderFooterLeft"/>
          </w:pPr>
          <w:r>
            <w:fldChar w:fldCharType="begin"/>
          </w:r>
          <w:r>
            <w:instrText xml:space="preserve"> DOCPROPERTY Footer_Left </w:instrText>
          </w:r>
          <w:r>
            <w:fldChar w:fldCharType="separate"/>
          </w:r>
          <w:r w:rsidR="00BF0A2B">
            <w:t>Annex to Conditions of Tender</w:t>
          </w:r>
          <w:r>
            <w:fldChar w:fldCharType="end"/>
          </w:r>
          <w:r w:rsidR="00BF0A2B">
            <w:t xml:space="preserve"> (</w:t>
          </w:r>
          <w:r>
            <w:fldChar w:fldCharType="begin"/>
          </w:r>
          <w:r>
            <w:instrText xml:space="preserve"> DOCPROPERTY Version </w:instrText>
          </w:r>
          <w:r>
            <w:fldChar w:fldCharType="separate"/>
          </w:r>
          <w:r w:rsidR="00BF0A2B">
            <w:t>V5.3</w:t>
          </w:r>
          <w:r>
            <w:fldChar w:fldCharType="end"/>
          </w:r>
          <w:r w:rsidR="00BF0A2B">
            <w:t>)</w:t>
          </w:r>
        </w:p>
      </w:tc>
      <w:tc>
        <w:tcPr>
          <w:tcW w:w="2500" w:type="pct"/>
        </w:tcPr>
        <w:p w14:paraId="2497FE70" w14:textId="5EE3A1F1" w:rsidR="00BF0A2B" w:rsidRDefault="00BF0A2B" w:rsidP="00F12EE5">
          <w:pPr>
            <w:pStyle w:val="ASDEFCONHeaderFooterRight"/>
          </w:pPr>
          <w:r>
            <w:t>A-E</w:t>
          </w:r>
          <w:r>
            <w:rPr>
              <w:rStyle w:val="PageNumber"/>
            </w:rPr>
            <w:fldChar w:fldCharType="begin"/>
          </w:r>
          <w:r>
            <w:rPr>
              <w:rStyle w:val="PageNumber"/>
            </w:rPr>
            <w:instrText xml:space="preserve"> PAGE </w:instrText>
          </w:r>
          <w:r>
            <w:rPr>
              <w:rStyle w:val="PageNumber"/>
            </w:rPr>
            <w:fldChar w:fldCharType="separate"/>
          </w:r>
          <w:r w:rsidR="008E09A1">
            <w:rPr>
              <w:rStyle w:val="PageNumber"/>
              <w:noProof/>
            </w:rPr>
            <w:t>9</w:t>
          </w:r>
          <w:r>
            <w:rPr>
              <w:rStyle w:val="PageNumber"/>
            </w:rPr>
            <w:fldChar w:fldCharType="end"/>
          </w:r>
        </w:p>
      </w:tc>
    </w:tr>
    <w:tr w:rsidR="00BF0A2B" w:rsidRPr="00DA290C" w14:paraId="4074ECD5" w14:textId="77777777" w:rsidTr="005E0025">
      <w:tc>
        <w:tcPr>
          <w:tcW w:w="5000" w:type="pct"/>
          <w:gridSpan w:val="2"/>
        </w:tcPr>
        <w:p w14:paraId="4C71AFDF" w14:textId="6FAB1B14" w:rsidR="00BF0A2B" w:rsidRDefault="003A4963" w:rsidP="00F12EE5">
          <w:pPr>
            <w:pStyle w:val="ASDEFCONHeaderFooterClassification"/>
          </w:pPr>
          <w:r>
            <w:fldChar w:fldCharType="begin"/>
          </w:r>
          <w:r>
            <w:instrText xml:space="preserve"> DOCPROPERTY  Classification  \* MERGEFORMAT </w:instrText>
          </w:r>
          <w:r>
            <w:fldChar w:fldCharType="separate"/>
          </w:r>
          <w:r w:rsidR="00BF0A2B">
            <w:t>Official</w:t>
          </w:r>
          <w:r>
            <w:fldChar w:fldCharType="end"/>
          </w:r>
        </w:p>
      </w:tc>
    </w:tr>
  </w:tbl>
  <w:p w14:paraId="60AE73A7" w14:textId="77777777" w:rsidR="00BF0A2B" w:rsidRDefault="00BF0A2B" w:rsidP="00F12EE5">
    <w:pPr>
      <w:pStyle w:val="ASDEFCONHeaderFooterLef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286"/>
      <w:gridCol w:w="7286"/>
    </w:tblGrid>
    <w:tr w:rsidR="00BF0A2B" w:rsidRPr="00DA290C" w14:paraId="18080E69" w14:textId="3622C6BE" w:rsidTr="00F12EE5">
      <w:tc>
        <w:tcPr>
          <w:tcW w:w="2500" w:type="pct"/>
        </w:tcPr>
        <w:p w14:paraId="150D1AF9" w14:textId="4318BB0A" w:rsidR="00BF0A2B" w:rsidRDefault="003A4963" w:rsidP="00F12EE5">
          <w:pPr>
            <w:pStyle w:val="ASDEFCONHeaderFooterLeft"/>
          </w:pPr>
          <w:r>
            <w:fldChar w:fldCharType="begin"/>
          </w:r>
          <w:r>
            <w:instrText xml:space="preserve"> DOCPROPERTY Footer_Left </w:instrText>
          </w:r>
          <w:r>
            <w:fldChar w:fldCharType="separate"/>
          </w:r>
          <w:r w:rsidR="00BF0A2B">
            <w:t>Annex to Conditions of Tender</w:t>
          </w:r>
          <w:r>
            <w:fldChar w:fldCharType="end"/>
          </w:r>
          <w:r w:rsidR="00BF0A2B">
            <w:t xml:space="preserve"> (</w:t>
          </w:r>
          <w:r>
            <w:fldChar w:fldCharType="begin"/>
          </w:r>
          <w:r>
            <w:instrText xml:space="preserve"> DOCPROPERTY Version </w:instrText>
          </w:r>
          <w:r>
            <w:fldChar w:fldCharType="separate"/>
          </w:r>
          <w:r w:rsidR="00BF0A2B">
            <w:t>V5.3</w:t>
          </w:r>
          <w:r>
            <w:fldChar w:fldCharType="end"/>
          </w:r>
          <w:r w:rsidR="00BF0A2B">
            <w:t>)</w:t>
          </w:r>
        </w:p>
      </w:tc>
      <w:tc>
        <w:tcPr>
          <w:tcW w:w="2500" w:type="pct"/>
        </w:tcPr>
        <w:p w14:paraId="7E2E1158" w14:textId="245C7500" w:rsidR="00BF0A2B" w:rsidRDefault="00BF0A2B" w:rsidP="00F12EE5">
          <w:pPr>
            <w:pStyle w:val="ASDEFCONHeaderFooterRight"/>
          </w:pPr>
          <w:r>
            <w:t>A-E</w:t>
          </w:r>
          <w:r>
            <w:rPr>
              <w:rStyle w:val="PageNumber"/>
            </w:rPr>
            <w:fldChar w:fldCharType="begin"/>
          </w:r>
          <w:r>
            <w:rPr>
              <w:rStyle w:val="PageNumber"/>
            </w:rPr>
            <w:instrText xml:space="preserve"> PAGE </w:instrText>
          </w:r>
          <w:r>
            <w:rPr>
              <w:rStyle w:val="PageNumber"/>
            </w:rPr>
            <w:fldChar w:fldCharType="separate"/>
          </w:r>
          <w:r w:rsidR="008E09A1">
            <w:rPr>
              <w:rStyle w:val="PageNumber"/>
              <w:noProof/>
            </w:rPr>
            <w:t>11</w:t>
          </w:r>
          <w:r>
            <w:rPr>
              <w:rStyle w:val="PageNumber"/>
            </w:rPr>
            <w:fldChar w:fldCharType="end"/>
          </w:r>
        </w:p>
      </w:tc>
    </w:tr>
    <w:tr w:rsidR="00BF0A2B" w:rsidRPr="00DA290C" w14:paraId="7084CBF5" w14:textId="7EBEFF28" w:rsidTr="00F12EE5">
      <w:tc>
        <w:tcPr>
          <w:tcW w:w="5000" w:type="pct"/>
          <w:gridSpan w:val="2"/>
        </w:tcPr>
        <w:p w14:paraId="081D8BB1" w14:textId="402D6207" w:rsidR="00BF0A2B" w:rsidRDefault="003A4963" w:rsidP="00F12EE5">
          <w:pPr>
            <w:pStyle w:val="ASDEFCONHeaderFooterClassification"/>
          </w:pPr>
          <w:r>
            <w:fldChar w:fldCharType="begin"/>
          </w:r>
          <w:r>
            <w:instrText xml:space="preserve"> DOCPROPERTY  Classification  \* MERGEFORMAT </w:instrText>
          </w:r>
          <w:r>
            <w:fldChar w:fldCharType="separate"/>
          </w:r>
          <w:r w:rsidR="00BF0A2B">
            <w:t>Official</w:t>
          </w:r>
          <w:r>
            <w:fldChar w:fldCharType="end"/>
          </w:r>
        </w:p>
      </w:tc>
    </w:tr>
  </w:tbl>
  <w:p w14:paraId="31915ADC" w14:textId="004FA961" w:rsidR="00BF0A2B" w:rsidRDefault="00BF0A2B" w:rsidP="00F12EE5">
    <w:pPr>
      <w:pStyle w:val="ASDEFCONHeaderFooterLef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BF0A2B" w:rsidRPr="00DA290C" w14:paraId="38682B9C" w14:textId="77777777" w:rsidTr="00F12EE5">
      <w:tc>
        <w:tcPr>
          <w:tcW w:w="2500" w:type="pct"/>
        </w:tcPr>
        <w:p w14:paraId="5AA46F16" w14:textId="26CC51C4" w:rsidR="00BF0A2B" w:rsidRDefault="003A4963" w:rsidP="00F12EE5">
          <w:pPr>
            <w:pStyle w:val="ASDEFCONHeaderFooterLeft"/>
          </w:pPr>
          <w:r>
            <w:fldChar w:fldCharType="begin"/>
          </w:r>
          <w:r>
            <w:instrText xml:space="preserve"> DOCPROPERTY Footer_Left </w:instrText>
          </w:r>
          <w:r>
            <w:fldChar w:fldCharType="separate"/>
          </w:r>
          <w:r w:rsidR="00BF0A2B">
            <w:t>Annex to Conditions of Tender</w:t>
          </w:r>
          <w:r>
            <w:fldChar w:fldCharType="end"/>
          </w:r>
          <w:r w:rsidR="00BF0A2B">
            <w:t xml:space="preserve"> (</w:t>
          </w:r>
          <w:r>
            <w:fldChar w:fldCharType="begin"/>
          </w:r>
          <w:r>
            <w:instrText xml:space="preserve"> DOCPROPERTY Version </w:instrText>
          </w:r>
          <w:r>
            <w:fldChar w:fldCharType="separate"/>
          </w:r>
          <w:r w:rsidR="00BF0A2B">
            <w:t>V5.3</w:t>
          </w:r>
          <w:r>
            <w:fldChar w:fldCharType="end"/>
          </w:r>
          <w:r w:rsidR="00BF0A2B">
            <w:t>)</w:t>
          </w:r>
        </w:p>
      </w:tc>
      <w:tc>
        <w:tcPr>
          <w:tcW w:w="2500" w:type="pct"/>
        </w:tcPr>
        <w:p w14:paraId="71467E4C" w14:textId="1954547E" w:rsidR="00BF0A2B" w:rsidRDefault="00BF0A2B" w:rsidP="00F1222F">
          <w:pPr>
            <w:pStyle w:val="ASDEFCONHeaderFooterRight"/>
          </w:pPr>
          <w:r>
            <w:t>A-E</w:t>
          </w:r>
          <w:r>
            <w:rPr>
              <w:rStyle w:val="PageNumber"/>
            </w:rPr>
            <w:fldChar w:fldCharType="begin"/>
          </w:r>
          <w:r>
            <w:rPr>
              <w:rStyle w:val="PageNumber"/>
            </w:rPr>
            <w:instrText xml:space="preserve"> PAGE </w:instrText>
          </w:r>
          <w:r>
            <w:rPr>
              <w:rStyle w:val="PageNumber"/>
            </w:rPr>
            <w:fldChar w:fldCharType="separate"/>
          </w:r>
          <w:r w:rsidR="008E09A1">
            <w:rPr>
              <w:rStyle w:val="PageNumber"/>
              <w:noProof/>
            </w:rPr>
            <w:t>12</w:t>
          </w:r>
          <w:r>
            <w:rPr>
              <w:rStyle w:val="PageNumber"/>
            </w:rPr>
            <w:fldChar w:fldCharType="end"/>
          </w:r>
        </w:p>
      </w:tc>
    </w:tr>
    <w:tr w:rsidR="00BF0A2B" w:rsidRPr="00DA290C" w14:paraId="1F48BE6F" w14:textId="77777777" w:rsidTr="00F12EE5">
      <w:tc>
        <w:tcPr>
          <w:tcW w:w="5000" w:type="pct"/>
          <w:gridSpan w:val="2"/>
        </w:tcPr>
        <w:p w14:paraId="0F5DDF35" w14:textId="42157099" w:rsidR="00BF0A2B" w:rsidRDefault="003A4963" w:rsidP="00F12EE5">
          <w:pPr>
            <w:pStyle w:val="ASDEFCONHeaderFooterClassification"/>
          </w:pPr>
          <w:r>
            <w:fldChar w:fldCharType="begin"/>
          </w:r>
          <w:r>
            <w:instrText xml:space="preserve"> DOCPROPERTY  Classification  \* MERGEFORMAT </w:instrText>
          </w:r>
          <w:r>
            <w:fldChar w:fldCharType="separate"/>
          </w:r>
          <w:r w:rsidR="00BF0A2B">
            <w:t>Official</w:t>
          </w:r>
          <w:r>
            <w:fldChar w:fldCharType="end"/>
          </w:r>
        </w:p>
      </w:tc>
    </w:tr>
  </w:tbl>
  <w:p w14:paraId="44BE7B6B" w14:textId="77777777" w:rsidR="00BF0A2B" w:rsidRDefault="00BF0A2B" w:rsidP="00F12EE5">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EC4FD" w14:textId="77777777" w:rsidR="003A4963" w:rsidRDefault="003A4963">
      <w:r>
        <w:separator/>
      </w:r>
    </w:p>
  </w:footnote>
  <w:footnote w:type="continuationSeparator" w:id="0">
    <w:p w14:paraId="43135BAD" w14:textId="77777777" w:rsidR="003A4963" w:rsidRDefault="003A4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BF0A2B" w:rsidRPr="00DA290C" w14:paraId="60ADB534" w14:textId="77777777" w:rsidTr="00F12EE5">
      <w:tc>
        <w:tcPr>
          <w:tcW w:w="5000" w:type="pct"/>
          <w:gridSpan w:val="2"/>
        </w:tcPr>
        <w:p w14:paraId="15C5CF48" w14:textId="426D0120" w:rsidR="00BF0A2B" w:rsidRDefault="003A4963" w:rsidP="00F12EE5">
          <w:pPr>
            <w:pStyle w:val="ASDEFCONHeaderFooterClassification"/>
          </w:pPr>
          <w:r>
            <w:fldChar w:fldCharType="begin"/>
          </w:r>
          <w:r>
            <w:instrText xml:space="preserve"> DOCPROPERTY  Classification  \* MERGEFORMAT </w:instrText>
          </w:r>
          <w:r>
            <w:fldChar w:fldCharType="separate"/>
          </w:r>
          <w:r w:rsidR="00BF0A2B">
            <w:t>Official</w:t>
          </w:r>
          <w:r>
            <w:fldChar w:fldCharType="end"/>
          </w:r>
        </w:p>
      </w:tc>
    </w:tr>
    <w:tr w:rsidR="00BF0A2B" w:rsidRPr="00DA290C" w14:paraId="7B83E3A2" w14:textId="77777777" w:rsidTr="00F12EE5">
      <w:tc>
        <w:tcPr>
          <w:tcW w:w="2500" w:type="pct"/>
        </w:tcPr>
        <w:p w14:paraId="030D6F02" w14:textId="7004D924" w:rsidR="00BF0A2B" w:rsidRDefault="003A4963" w:rsidP="00F12EE5">
          <w:pPr>
            <w:pStyle w:val="ASDEFCONHeaderFooterLeft"/>
          </w:pPr>
          <w:r>
            <w:fldChar w:fldCharType="begin"/>
          </w:r>
          <w:r>
            <w:instrText xml:space="preserve"> DOCPROPERTY Header_Left </w:instrText>
          </w:r>
          <w:r>
            <w:fldChar w:fldCharType="separate"/>
          </w:r>
          <w:r w:rsidR="00BF0A2B">
            <w:t>ASDEFCON (Complex Materiel) Volume 2</w:t>
          </w:r>
          <w:r>
            <w:fldChar w:fldCharType="end"/>
          </w:r>
        </w:p>
      </w:tc>
      <w:tc>
        <w:tcPr>
          <w:tcW w:w="2500" w:type="pct"/>
        </w:tcPr>
        <w:p w14:paraId="3568409F" w14:textId="182CCBE9" w:rsidR="00BF0A2B" w:rsidRDefault="003A4963" w:rsidP="00F12EE5">
          <w:pPr>
            <w:pStyle w:val="ASDEFCONHeaderFooterRight"/>
          </w:pPr>
          <w:r>
            <w:fldChar w:fldCharType="begin"/>
          </w:r>
          <w:r>
            <w:instrText xml:space="preserve"> DOCPROPERTY Header_Right </w:instrText>
          </w:r>
          <w:r>
            <w:fldChar w:fldCharType="separate"/>
          </w:r>
          <w:r w:rsidR="00BF0A2B">
            <w:t>PART 1</w:t>
          </w:r>
          <w:r>
            <w:fldChar w:fldCharType="end"/>
          </w:r>
        </w:p>
      </w:tc>
    </w:tr>
  </w:tbl>
  <w:p w14:paraId="0DC0C6D3" w14:textId="346DAD26" w:rsidR="00BF0A2B" w:rsidRDefault="00BF0A2B" w:rsidP="0086735D">
    <w:pPr>
      <w:pStyle w:val="ASDEFCONTitle"/>
    </w:pPr>
    <w:r>
      <w:t>ANNEX A TO ATTACHMENT A</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BF0A2B" w:rsidRPr="00DA290C" w14:paraId="1259B4E1" w14:textId="77777777" w:rsidTr="00F12EE5">
      <w:tc>
        <w:tcPr>
          <w:tcW w:w="5000" w:type="pct"/>
          <w:gridSpan w:val="2"/>
        </w:tcPr>
        <w:p w14:paraId="3F1E8ED1" w14:textId="34DA6989" w:rsidR="00BF0A2B" w:rsidRDefault="003A4963" w:rsidP="00F12EE5">
          <w:pPr>
            <w:pStyle w:val="ASDEFCONHeaderFooterClassification"/>
          </w:pPr>
          <w:r>
            <w:fldChar w:fldCharType="begin"/>
          </w:r>
          <w:r>
            <w:instrText xml:space="preserve"> DOCPROPERTY  Classification  \* MERGEFORMAT </w:instrText>
          </w:r>
          <w:r>
            <w:fldChar w:fldCharType="separate"/>
          </w:r>
          <w:r w:rsidR="00BF0A2B">
            <w:t>Official</w:t>
          </w:r>
          <w:r>
            <w:fldChar w:fldCharType="end"/>
          </w:r>
        </w:p>
      </w:tc>
    </w:tr>
    <w:tr w:rsidR="00BF0A2B" w:rsidRPr="00DA290C" w14:paraId="7E95418D" w14:textId="77777777" w:rsidTr="00F12EE5">
      <w:tc>
        <w:tcPr>
          <w:tcW w:w="2500" w:type="pct"/>
        </w:tcPr>
        <w:p w14:paraId="167CE41F" w14:textId="008F21A4" w:rsidR="00BF0A2B" w:rsidRDefault="003A4963" w:rsidP="00F12EE5">
          <w:pPr>
            <w:pStyle w:val="ASDEFCONHeaderFooterLeft"/>
          </w:pPr>
          <w:r>
            <w:fldChar w:fldCharType="begin"/>
          </w:r>
          <w:r>
            <w:instrText xml:space="preserve"> DOCPROPERTY Header_Left </w:instrText>
          </w:r>
          <w:r>
            <w:fldChar w:fldCharType="separate"/>
          </w:r>
          <w:r w:rsidR="00BF0A2B">
            <w:t>ASDEFCON (Complex Materiel) Volume 2</w:t>
          </w:r>
          <w:r>
            <w:fldChar w:fldCharType="end"/>
          </w:r>
        </w:p>
      </w:tc>
      <w:tc>
        <w:tcPr>
          <w:tcW w:w="2500" w:type="pct"/>
        </w:tcPr>
        <w:p w14:paraId="50483E92" w14:textId="3B3D9A9F" w:rsidR="00BF0A2B" w:rsidRDefault="003A4963" w:rsidP="00F12EE5">
          <w:pPr>
            <w:pStyle w:val="ASDEFCONHeaderFooterRight"/>
          </w:pPr>
          <w:r>
            <w:fldChar w:fldCharType="begin"/>
          </w:r>
          <w:r>
            <w:instrText xml:space="preserve"> DOCPROPERTY Header_Right </w:instrText>
          </w:r>
          <w:r>
            <w:fldChar w:fldCharType="separate"/>
          </w:r>
          <w:r w:rsidR="00BF0A2B">
            <w:t>PART 1</w:t>
          </w:r>
          <w:r>
            <w:fldChar w:fldCharType="end"/>
          </w:r>
        </w:p>
      </w:tc>
    </w:tr>
  </w:tbl>
  <w:p w14:paraId="3F00A83F" w14:textId="77777777" w:rsidR="00BF0A2B" w:rsidRDefault="00BF0A2B" w:rsidP="0086735D">
    <w:pPr>
      <w:pStyle w:val="ASDEFCONTitle"/>
    </w:pPr>
    <w:r>
      <w:t>ANNEX F TO ATTACHMENT A</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BF0A2B" w14:paraId="5940B257" w14:textId="77777777" w:rsidTr="003B0668">
      <w:tc>
        <w:tcPr>
          <w:tcW w:w="5000" w:type="pct"/>
          <w:gridSpan w:val="2"/>
        </w:tcPr>
        <w:p w14:paraId="33A4EDB9" w14:textId="4C58C28C" w:rsidR="00BF0A2B" w:rsidRDefault="003A4963" w:rsidP="003B0668">
          <w:pPr>
            <w:pStyle w:val="ASDEFCONHeaderFooterClassification"/>
          </w:pPr>
          <w:r>
            <w:fldChar w:fldCharType="begin"/>
          </w:r>
          <w:r>
            <w:instrText xml:space="preserve"> DOCPROPERTY Classification </w:instrText>
          </w:r>
          <w:r>
            <w:fldChar w:fldCharType="separate"/>
          </w:r>
          <w:r w:rsidR="00BF0A2B">
            <w:t>Official</w:t>
          </w:r>
          <w:r>
            <w:fldChar w:fldCharType="end"/>
          </w:r>
        </w:p>
      </w:tc>
    </w:tr>
    <w:tr w:rsidR="00BF0A2B" w14:paraId="0DC848DF" w14:textId="77777777" w:rsidTr="003B0668">
      <w:tc>
        <w:tcPr>
          <w:tcW w:w="2500" w:type="pct"/>
        </w:tcPr>
        <w:p w14:paraId="22068F2C" w14:textId="3488E70B" w:rsidR="00BF0A2B" w:rsidRDefault="003A4963" w:rsidP="003B0668">
          <w:pPr>
            <w:pStyle w:val="ASDEFCONHeaderFooterLeft"/>
          </w:pPr>
          <w:r>
            <w:fldChar w:fldCharType="begin"/>
          </w:r>
          <w:r>
            <w:instrText xml:space="preserve"> DOCPROPERTY Header_Left </w:instrText>
          </w:r>
          <w:r>
            <w:fldChar w:fldCharType="separate"/>
          </w:r>
          <w:r w:rsidR="00BF0A2B">
            <w:t>ASDEFCON (Complex Materiel) Volume 2</w:t>
          </w:r>
          <w:r>
            <w:fldChar w:fldCharType="end"/>
          </w:r>
        </w:p>
      </w:tc>
      <w:tc>
        <w:tcPr>
          <w:tcW w:w="2500" w:type="pct"/>
        </w:tcPr>
        <w:p w14:paraId="70AF3D1C" w14:textId="3F5F3BEB" w:rsidR="00BF0A2B" w:rsidRDefault="003A4963" w:rsidP="003B0668">
          <w:pPr>
            <w:pStyle w:val="ASDEFCONHeaderFooterRight"/>
          </w:pPr>
          <w:r>
            <w:fldChar w:fldCharType="begin"/>
          </w:r>
          <w:r>
            <w:instrText xml:space="preserve"> DOCPROPERTY Header_Right </w:instrText>
          </w:r>
          <w:r>
            <w:fldChar w:fldCharType="separate"/>
          </w:r>
          <w:r w:rsidR="00BF0A2B">
            <w:t>PART 1</w:t>
          </w:r>
          <w:r>
            <w:fldChar w:fldCharType="end"/>
          </w:r>
        </w:p>
      </w:tc>
    </w:tr>
  </w:tbl>
  <w:p w14:paraId="57A0437D" w14:textId="77777777" w:rsidR="00BF0A2B" w:rsidRPr="00674C6E" w:rsidRDefault="00BF0A2B" w:rsidP="003B0668">
    <w:pPr>
      <w:pStyle w:val="ASDEFCONTitle"/>
    </w:pPr>
    <w:r w:rsidRPr="00674C6E">
      <w:t xml:space="preserve">ANNEX </w:t>
    </w:r>
    <w:r>
      <w:t>G</w:t>
    </w:r>
    <w:r w:rsidRPr="00674C6E">
      <w:t xml:space="preserve"> TO ATTACHMENT A</w: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BF0A2B" w14:paraId="6B2AB962" w14:textId="77777777" w:rsidTr="005B3558">
      <w:tc>
        <w:tcPr>
          <w:tcW w:w="5000" w:type="pct"/>
          <w:gridSpan w:val="2"/>
        </w:tcPr>
        <w:p w14:paraId="4F4A2999" w14:textId="318E1581" w:rsidR="00BF0A2B" w:rsidRDefault="00BF0A2B" w:rsidP="005B3558">
          <w:pPr>
            <w:pStyle w:val="ASDEFCONHeaderFooterCenter"/>
          </w:pPr>
          <w:r w:rsidRPr="00D70F3D">
            <w:rPr>
              <w:b/>
              <w:sz w:val="20"/>
            </w:rPr>
            <w:fldChar w:fldCharType="begin"/>
          </w:r>
          <w:r w:rsidRPr="00D70F3D">
            <w:rPr>
              <w:b/>
              <w:sz w:val="20"/>
            </w:rPr>
            <w:instrText xml:space="preserve"> DOCPROPERTY  Classification  \* MERGEFORMAT </w:instrText>
          </w:r>
          <w:r w:rsidRPr="00D70F3D">
            <w:rPr>
              <w:b/>
              <w:sz w:val="20"/>
            </w:rPr>
            <w:fldChar w:fldCharType="separate"/>
          </w:r>
          <w:r>
            <w:rPr>
              <w:b/>
              <w:sz w:val="20"/>
            </w:rPr>
            <w:t>Official</w:t>
          </w:r>
          <w:r w:rsidRPr="00D70F3D">
            <w:rPr>
              <w:b/>
              <w:sz w:val="20"/>
            </w:rPr>
            <w:fldChar w:fldCharType="end"/>
          </w:r>
        </w:p>
      </w:tc>
    </w:tr>
    <w:tr w:rsidR="00BF0A2B" w14:paraId="2C500CA9" w14:textId="77777777" w:rsidTr="005B3558">
      <w:tc>
        <w:tcPr>
          <w:tcW w:w="2500" w:type="pct"/>
        </w:tcPr>
        <w:p w14:paraId="6116C688" w14:textId="321B87D6" w:rsidR="00BF0A2B" w:rsidRDefault="003A4963" w:rsidP="005B3558">
          <w:pPr>
            <w:pStyle w:val="ASDEFCONHeaderFooterLeft"/>
          </w:pPr>
          <w:r>
            <w:fldChar w:fldCharType="begin"/>
          </w:r>
          <w:r>
            <w:instrText xml:space="preserve"> DOCPROPERTY Header_Left </w:instrText>
          </w:r>
          <w:r>
            <w:fldChar w:fldCharType="separate"/>
          </w:r>
          <w:r w:rsidR="00BF0A2B">
            <w:t>ASDEFCON (Complex Materiel) Volume 2</w:t>
          </w:r>
          <w:r>
            <w:fldChar w:fldCharType="end"/>
          </w:r>
        </w:p>
      </w:tc>
      <w:tc>
        <w:tcPr>
          <w:tcW w:w="2500" w:type="pct"/>
        </w:tcPr>
        <w:p w14:paraId="41CB38D5" w14:textId="06CFB8A0" w:rsidR="00BF0A2B" w:rsidRDefault="003A4963" w:rsidP="005B3558">
          <w:pPr>
            <w:pStyle w:val="ASDEFCONHeaderFooterRight"/>
          </w:pPr>
          <w:r>
            <w:fldChar w:fldCharType="begin"/>
          </w:r>
          <w:r>
            <w:instrText xml:space="preserve"> DOCPROPERTY Header_Right </w:instrText>
          </w:r>
          <w:r>
            <w:fldChar w:fldCharType="separate"/>
          </w:r>
          <w:r w:rsidR="00BF0A2B">
            <w:t>PART 1</w:t>
          </w:r>
          <w:r>
            <w:fldChar w:fldCharType="end"/>
          </w:r>
        </w:p>
      </w:tc>
    </w:tr>
  </w:tbl>
  <w:p w14:paraId="16027B99" w14:textId="5D1CE2E1" w:rsidR="00BF0A2B" w:rsidRDefault="00BF0A2B" w:rsidP="000917D6">
    <w:pPr>
      <w:pStyle w:val="ASDEFCONTitle"/>
    </w:pPr>
    <w:r w:rsidRPr="00674C6E">
      <w:t xml:space="preserve">ANNEX </w:t>
    </w:r>
    <w:r>
      <w:t>G</w:t>
    </w:r>
    <w:r w:rsidRPr="00674C6E">
      <w:t xml:space="preserve"> TO ATTACHMENT A</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BF0A2B" w14:paraId="57CD4144" w14:textId="77777777" w:rsidTr="005B3558">
      <w:tc>
        <w:tcPr>
          <w:tcW w:w="5000" w:type="pct"/>
          <w:gridSpan w:val="2"/>
        </w:tcPr>
        <w:p w14:paraId="50D35E16" w14:textId="77777777" w:rsidR="00BF0A2B" w:rsidRDefault="00BF0A2B" w:rsidP="005B3558">
          <w:pPr>
            <w:pStyle w:val="ASDEFCONHeaderFooterCenter"/>
          </w:pPr>
          <w:r w:rsidRPr="00D70F3D">
            <w:rPr>
              <w:b/>
              <w:sz w:val="20"/>
            </w:rPr>
            <w:fldChar w:fldCharType="begin"/>
          </w:r>
          <w:r w:rsidRPr="00D70F3D">
            <w:rPr>
              <w:b/>
              <w:sz w:val="20"/>
            </w:rPr>
            <w:instrText xml:space="preserve"> DOCPROPERTY  Classification  \* MERGEFORMAT </w:instrText>
          </w:r>
          <w:r w:rsidRPr="00D70F3D">
            <w:rPr>
              <w:b/>
              <w:sz w:val="20"/>
            </w:rPr>
            <w:fldChar w:fldCharType="separate"/>
          </w:r>
          <w:r w:rsidRPr="00D70F3D">
            <w:rPr>
              <w:b/>
              <w:sz w:val="20"/>
            </w:rPr>
            <w:t>OFFICIAL</w:t>
          </w:r>
          <w:r w:rsidRPr="00D70F3D">
            <w:rPr>
              <w:b/>
              <w:sz w:val="20"/>
            </w:rPr>
            <w:fldChar w:fldCharType="end"/>
          </w:r>
        </w:p>
      </w:tc>
    </w:tr>
    <w:tr w:rsidR="00BF0A2B" w14:paraId="1BF4F22C" w14:textId="77777777" w:rsidTr="005B3558">
      <w:tc>
        <w:tcPr>
          <w:tcW w:w="2500" w:type="pct"/>
        </w:tcPr>
        <w:p w14:paraId="784DAE48" w14:textId="77777777" w:rsidR="00BF0A2B" w:rsidRDefault="003A4963" w:rsidP="005B3558">
          <w:pPr>
            <w:pStyle w:val="ASDEFCONHeaderFooterLeft"/>
          </w:pPr>
          <w:r>
            <w:fldChar w:fldCharType="begin"/>
          </w:r>
          <w:r>
            <w:instrText xml:space="preserve"> DOCPROPERTY Header_Left </w:instrText>
          </w:r>
          <w:r>
            <w:fldChar w:fldCharType="separate"/>
          </w:r>
          <w:r w:rsidR="00BF0A2B">
            <w:t>ASDEFCON (Strategic Materiel)</w:t>
          </w:r>
          <w:r>
            <w:fldChar w:fldCharType="end"/>
          </w:r>
        </w:p>
      </w:tc>
      <w:tc>
        <w:tcPr>
          <w:tcW w:w="2500" w:type="pct"/>
        </w:tcPr>
        <w:p w14:paraId="57240587" w14:textId="77777777" w:rsidR="00BF0A2B" w:rsidRDefault="003A4963" w:rsidP="005B3558">
          <w:pPr>
            <w:pStyle w:val="ASDEFCONHeaderFooterRight"/>
          </w:pPr>
          <w:r>
            <w:fldChar w:fldCharType="begin"/>
          </w:r>
          <w:r>
            <w:instrText xml:space="preserve"> DOCPROPERTY Header_Right </w:instrText>
          </w:r>
          <w:r>
            <w:fldChar w:fldCharType="separate"/>
          </w:r>
          <w:r w:rsidR="00BF0A2B">
            <w:t>PART 1</w:t>
          </w:r>
          <w:r>
            <w:fldChar w:fldCharType="end"/>
          </w:r>
        </w:p>
      </w:tc>
    </w:tr>
  </w:tbl>
  <w:p w14:paraId="1EFB4B91" w14:textId="77777777" w:rsidR="00BF0A2B" w:rsidRDefault="00BF0A2B" w:rsidP="005B3558">
    <w:pPr>
      <w:pStyle w:val="ASDEFCONTitle"/>
    </w:pPr>
    <w:r>
      <w:t>annex H</w:t>
    </w:r>
    <w:r w:rsidRPr="00E673D0">
      <w:t xml:space="preserve"> to attachment 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BF0A2B" w:rsidRPr="00DA290C" w14:paraId="4AA4E2BD" w14:textId="77777777" w:rsidTr="00F12EE5">
      <w:tc>
        <w:tcPr>
          <w:tcW w:w="5000" w:type="pct"/>
          <w:gridSpan w:val="2"/>
        </w:tcPr>
        <w:p w14:paraId="710E3F72" w14:textId="5BBB172D" w:rsidR="00BF0A2B" w:rsidRDefault="003A4963" w:rsidP="00F12EE5">
          <w:pPr>
            <w:pStyle w:val="ASDEFCONHeaderFooterClassification"/>
          </w:pPr>
          <w:r>
            <w:fldChar w:fldCharType="begin"/>
          </w:r>
          <w:r>
            <w:instrText xml:space="preserve"> DOCPROPERTY  Classification  \* MERGEFORMAT </w:instrText>
          </w:r>
          <w:r>
            <w:fldChar w:fldCharType="separate"/>
          </w:r>
          <w:r w:rsidR="00BF0A2B">
            <w:t>Official</w:t>
          </w:r>
          <w:r>
            <w:fldChar w:fldCharType="end"/>
          </w:r>
        </w:p>
      </w:tc>
    </w:tr>
    <w:tr w:rsidR="00BF0A2B" w:rsidRPr="00DA290C" w14:paraId="2B16755F" w14:textId="77777777" w:rsidTr="00F12EE5">
      <w:tc>
        <w:tcPr>
          <w:tcW w:w="2500" w:type="pct"/>
        </w:tcPr>
        <w:p w14:paraId="329B3CE9" w14:textId="2AC4718A" w:rsidR="00BF0A2B" w:rsidRDefault="003A4963" w:rsidP="00F12EE5">
          <w:pPr>
            <w:pStyle w:val="ASDEFCONHeaderFooterLeft"/>
          </w:pPr>
          <w:r>
            <w:fldChar w:fldCharType="begin"/>
          </w:r>
          <w:r>
            <w:instrText xml:space="preserve"> DOCPROPERTY Header_Left </w:instrText>
          </w:r>
          <w:r>
            <w:fldChar w:fldCharType="separate"/>
          </w:r>
          <w:r w:rsidR="00BF0A2B">
            <w:t>ASDEFCON (Complex Materiel) Volume 2</w:t>
          </w:r>
          <w:r>
            <w:fldChar w:fldCharType="end"/>
          </w:r>
        </w:p>
      </w:tc>
      <w:tc>
        <w:tcPr>
          <w:tcW w:w="2500" w:type="pct"/>
        </w:tcPr>
        <w:p w14:paraId="087C7EBB" w14:textId="58A70210" w:rsidR="00BF0A2B" w:rsidRDefault="003A4963" w:rsidP="00F12EE5">
          <w:pPr>
            <w:pStyle w:val="ASDEFCONHeaderFooterRight"/>
          </w:pPr>
          <w:r>
            <w:fldChar w:fldCharType="begin"/>
          </w:r>
          <w:r>
            <w:instrText xml:space="preserve"> DOCPROPERTY Header_Right </w:instrText>
          </w:r>
          <w:r>
            <w:fldChar w:fldCharType="separate"/>
          </w:r>
          <w:r w:rsidR="00BF0A2B">
            <w:t>PART 1</w:t>
          </w:r>
          <w:r>
            <w:fldChar w:fldCharType="end"/>
          </w:r>
        </w:p>
      </w:tc>
    </w:tr>
  </w:tbl>
  <w:p w14:paraId="17A18226" w14:textId="77777777" w:rsidR="00BF0A2B" w:rsidRDefault="00BF0A2B" w:rsidP="0086735D">
    <w:pPr>
      <w:pStyle w:val="ASDEFCONTitle"/>
    </w:pPr>
    <w:r>
      <w:t>ANNEX A TO ATTACHMENT A</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BF0A2B" w:rsidRPr="00DA290C" w14:paraId="1C1285B1" w14:textId="77777777" w:rsidTr="00F12EE5">
      <w:tc>
        <w:tcPr>
          <w:tcW w:w="5000" w:type="pct"/>
          <w:gridSpan w:val="2"/>
        </w:tcPr>
        <w:p w14:paraId="4299A9C3" w14:textId="19BE00AB" w:rsidR="00BF0A2B" w:rsidRDefault="003A4963" w:rsidP="00F12EE5">
          <w:pPr>
            <w:pStyle w:val="ASDEFCONHeaderFooterClassification"/>
          </w:pPr>
          <w:r>
            <w:fldChar w:fldCharType="begin"/>
          </w:r>
          <w:r>
            <w:instrText xml:space="preserve"> DOCPROPERTY  Classification  \* MERGEFORMAT </w:instrText>
          </w:r>
          <w:r>
            <w:fldChar w:fldCharType="separate"/>
          </w:r>
          <w:r w:rsidR="00BF0A2B">
            <w:t>Official</w:t>
          </w:r>
          <w:r>
            <w:fldChar w:fldCharType="end"/>
          </w:r>
        </w:p>
      </w:tc>
    </w:tr>
    <w:tr w:rsidR="00BF0A2B" w:rsidRPr="00DA290C" w14:paraId="053217EB" w14:textId="77777777" w:rsidTr="00F12EE5">
      <w:tc>
        <w:tcPr>
          <w:tcW w:w="2500" w:type="pct"/>
        </w:tcPr>
        <w:p w14:paraId="0D9FA7B4" w14:textId="273647BC" w:rsidR="00BF0A2B" w:rsidRDefault="003A4963" w:rsidP="00F12EE5">
          <w:pPr>
            <w:pStyle w:val="ASDEFCONHeaderFooterLeft"/>
          </w:pPr>
          <w:r>
            <w:fldChar w:fldCharType="begin"/>
          </w:r>
          <w:r>
            <w:instrText xml:space="preserve"> DOCPROPERTY Header_Left </w:instrText>
          </w:r>
          <w:r>
            <w:fldChar w:fldCharType="separate"/>
          </w:r>
          <w:r w:rsidR="00BF0A2B">
            <w:t>ASDEFCON (Complex Materiel) Volume 2</w:t>
          </w:r>
          <w:r>
            <w:fldChar w:fldCharType="end"/>
          </w:r>
        </w:p>
      </w:tc>
      <w:tc>
        <w:tcPr>
          <w:tcW w:w="2500" w:type="pct"/>
        </w:tcPr>
        <w:p w14:paraId="40F1540C" w14:textId="62CF5571" w:rsidR="00BF0A2B" w:rsidRDefault="003A4963" w:rsidP="00F12EE5">
          <w:pPr>
            <w:pStyle w:val="ASDEFCONHeaderFooterRight"/>
          </w:pPr>
          <w:r>
            <w:fldChar w:fldCharType="begin"/>
          </w:r>
          <w:r>
            <w:instrText xml:space="preserve"> DOCPROPERTY Header_Right </w:instrText>
          </w:r>
          <w:r>
            <w:fldChar w:fldCharType="separate"/>
          </w:r>
          <w:r w:rsidR="00BF0A2B">
            <w:t>PART 1</w:t>
          </w:r>
          <w:r>
            <w:fldChar w:fldCharType="end"/>
          </w:r>
        </w:p>
      </w:tc>
    </w:tr>
  </w:tbl>
  <w:p w14:paraId="6DCC57C1" w14:textId="77777777" w:rsidR="00BF0A2B" w:rsidRDefault="00BF0A2B" w:rsidP="0086735D">
    <w:pPr>
      <w:pStyle w:val="ASDEFCONTitle"/>
    </w:pPr>
    <w:r>
      <w:t>ANNEX A TO ATTACHMENT A</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BF0A2B" w:rsidRPr="00DA290C" w14:paraId="4F7F6384" w14:textId="77777777" w:rsidTr="00F12EE5">
      <w:tc>
        <w:tcPr>
          <w:tcW w:w="5000" w:type="pct"/>
          <w:gridSpan w:val="2"/>
        </w:tcPr>
        <w:p w14:paraId="3DF3DD59" w14:textId="720D6391" w:rsidR="00BF0A2B" w:rsidRDefault="003A4963" w:rsidP="00F12EE5">
          <w:pPr>
            <w:pStyle w:val="ASDEFCONHeaderFooterClassification"/>
          </w:pPr>
          <w:r>
            <w:fldChar w:fldCharType="begin"/>
          </w:r>
          <w:r>
            <w:instrText xml:space="preserve"> DOCPROPERTY  Classification  \* MERGEFORMAT </w:instrText>
          </w:r>
          <w:r>
            <w:fldChar w:fldCharType="separate"/>
          </w:r>
          <w:r w:rsidR="00BF0A2B">
            <w:t>Official</w:t>
          </w:r>
          <w:r>
            <w:fldChar w:fldCharType="end"/>
          </w:r>
        </w:p>
      </w:tc>
    </w:tr>
    <w:tr w:rsidR="00BF0A2B" w:rsidRPr="00DA290C" w14:paraId="30726EDC" w14:textId="77777777" w:rsidTr="00F12EE5">
      <w:tc>
        <w:tcPr>
          <w:tcW w:w="2500" w:type="pct"/>
        </w:tcPr>
        <w:p w14:paraId="6519A408" w14:textId="6852A9E2" w:rsidR="00BF0A2B" w:rsidRDefault="003A4963" w:rsidP="00F12EE5">
          <w:pPr>
            <w:pStyle w:val="ASDEFCONHeaderFooterLeft"/>
          </w:pPr>
          <w:r>
            <w:fldChar w:fldCharType="begin"/>
          </w:r>
          <w:r>
            <w:instrText xml:space="preserve"> DOCPROPERTY Header_Left </w:instrText>
          </w:r>
          <w:r>
            <w:fldChar w:fldCharType="separate"/>
          </w:r>
          <w:r w:rsidR="00BF0A2B">
            <w:t>ASDEFCON (Complex Materiel) Volume 2</w:t>
          </w:r>
          <w:r>
            <w:fldChar w:fldCharType="end"/>
          </w:r>
        </w:p>
      </w:tc>
      <w:tc>
        <w:tcPr>
          <w:tcW w:w="2500" w:type="pct"/>
        </w:tcPr>
        <w:p w14:paraId="23B6A205" w14:textId="729FE878" w:rsidR="00BF0A2B" w:rsidRDefault="003A4963" w:rsidP="00F12EE5">
          <w:pPr>
            <w:pStyle w:val="ASDEFCONHeaderFooterRight"/>
          </w:pPr>
          <w:r>
            <w:fldChar w:fldCharType="begin"/>
          </w:r>
          <w:r>
            <w:instrText xml:space="preserve"> </w:instrText>
          </w:r>
          <w:r>
            <w:instrText xml:space="preserve">DOCPROPERTY Header_Right </w:instrText>
          </w:r>
          <w:r>
            <w:fldChar w:fldCharType="separate"/>
          </w:r>
          <w:r w:rsidR="00BF0A2B">
            <w:t>PART 1</w:t>
          </w:r>
          <w:r>
            <w:fldChar w:fldCharType="end"/>
          </w:r>
        </w:p>
      </w:tc>
    </w:tr>
  </w:tbl>
  <w:p w14:paraId="3113CDFB" w14:textId="3A9E33CF" w:rsidR="00BF0A2B" w:rsidRDefault="00BF0A2B" w:rsidP="0086735D">
    <w:pPr>
      <w:pStyle w:val="ASDEFCONTitle"/>
    </w:pPr>
    <w:r>
      <w:t>ANNEX B TO ATTACHMENT A</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BF0A2B" w:rsidRPr="00DA290C" w14:paraId="6E396BAC" w14:textId="77777777" w:rsidTr="00F12EE5">
      <w:tc>
        <w:tcPr>
          <w:tcW w:w="5000" w:type="pct"/>
          <w:gridSpan w:val="2"/>
        </w:tcPr>
        <w:p w14:paraId="15CCD5F9" w14:textId="312281DC" w:rsidR="00BF0A2B" w:rsidRDefault="003A4963" w:rsidP="00F12EE5">
          <w:pPr>
            <w:pStyle w:val="ASDEFCONHeaderFooterClassification"/>
          </w:pPr>
          <w:r>
            <w:fldChar w:fldCharType="begin"/>
          </w:r>
          <w:r>
            <w:instrText xml:space="preserve"> DOCPROPERTY  Classification  \* MERGEFORMAT </w:instrText>
          </w:r>
          <w:r>
            <w:fldChar w:fldCharType="separate"/>
          </w:r>
          <w:r w:rsidR="00BF0A2B">
            <w:t>Official</w:t>
          </w:r>
          <w:r>
            <w:fldChar w:fldCharType="end"/>
          </w:r>
        </w:p>
      </w:tc>
    </w:tr>
    <w:tr w:rsidR="00BF0A2B" w:rsidRPr="00DA290C" w14:paraId="61F81E84" w14:textId="77777777" w:rsidTr="00F12EE5">
      <w:tc>
        <w:tcPr>
          <w:tcW w:w="2500" w:type="pct"/>
        </w:tcPr>
        <w:p w14:paraId="2BE4AADC" w14:textId="125D5535" w:rsidR="00BF0A2B" w:rsidRDefault="003A4963" w:rsidP="00F12EE5">
          <w:pPr>
            <w:pStyle w:val="ASDEFCONHeaderFooterLeft"/>
          </w:pPr>
          <w:r>
            <w:fldChar w:fldCharType="begin"/>
          </w:r>
          <w:r>
            <w:instrText xml:space="preserve"> DOCPROPERTY Header_Left </w:instrText>
          </w:r>
          <w:r>
            <w:fldChar w:fldCharType="separate"/>
          </w:r>
          <w:r w:rsidR="00BF0A2B">
            <w:t>ASDEFCON (Complex Materiel) Volume 2</w:t>
          </w:r>
          <w:r>
            <w:fldChar w:fldCharType="end"/>
          </w:r>
        </w:p>
      </w:tc>
      <w:tc>
        <w:tcPr>
          <w:tcW w:w="2500" w:type="pct"/>
        </w:tcPr>
        <w:p w14:paraId="7E7B79AF" w14:textId="410BDCF7" w:rsidR="00BF0A2B" w:rsidRDefault="003A4963" w:rsidP="00F12EE5">
          <w:pPr>
            <w:pStyle w:val="ASDEFCONHeaderFooterRight"/>
          </w:pPr>
          <w:r>
            <w:fldChar w:fldCharType="begin"/>
          </w:r>
          <w:r>
            <w:instrText xml:space="preserve"> DOCPROPERTY Header_Right </w:instrText>
          </w:r>
          <w:r>
            <w:fldChar w:fldCharType="separate"/>
          </w:r>
          <w:r w:rsidR="00BF0A2B">
            <w:t>PART 1</w:t>
          </w:r>
          <w:r>
            <w:fldChar w:fldCharType="end"/>
          </w:r>
        </w:p>
      </w:tc>
    </w:tr>
  </w:tbl>
  <w:p w14:paraId="06B7962F" w14:textId="51071EBE" w:rsidR="00BF0A2B" w:rsidRDefault="00BF0A2B" w:rsidP="0086735D">
    <w:pPr>
      <w:pStyle w:val="ASDEFCONTitle"/>
    </w:pPr>
    <w:r>
      <w:t>ANNEX C TO ATTACHMENT A</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BF0A2B" w:rsidRPr="00DA290C" w14:paraId="1972E969" w14:textId="77777777" w:rsidTr="00F12EE5">
      <w:tc>
        <w:tcPr>
          <w:tcW w:w="5000" w:type="pct"/>
          <w:gridSpan w:val="2"/>
        </w:tcPr>
        <w:p w14:paraId="02051E95" w14:textId="5CA12280" w:rsidR="00BF0A2B" w:rsidRDefault="003A4963" w:rsidP="00F12EE5">
          <w:pPr>
            <w:pStyle w:val="ASDEFCONHeaderFooterClassification"/>
          </w:pPr>
          <w:r>
            <w:fldChar w:fldCharType="begin"/>
          </w:r>
          <w:r>
            <w:instrText xml:space="preserve"> DOCPR</w:instrText>
          </w:r>
          <w:r>
            <w:instrText xml:space="preserve">OPERTY  Classification  \* MERGEFORMAT </w:instrText>
          </w:r>
          <w:r>
            <w:fldChar w:fldCharType="separate"/>
          </w:r>
          <w:r w:rsidR="00BF0A2B">
            <w:t>Official</w:t>
          </w:r>
          <w:r>
            <w:fldChar w:fldCharType="end"/>
          </w:r>
        </w:p>
      </w:tc>
    </w:tr>
    <w:tr w:rsidR="00BF0A2B" w:rsidRPr="00DA290C" w14:paraId="048EE493" w14:textId="77777777" w:rsidTr="00F12EE5">
      <w:tc>
        <w:tcPr>
          <w:tcW w:w="2500" w:type="pct"/>
        </w:tcPr>
        <w:p w14:paraId="68712C39" w14:textId="47B25C72" w:rsidR="00BF0A2B" w:rsidRDefault="003A4963" w:rsidP="00F12EE5">
          <w:pPr>
            <w:pStyle w:val="ASDEFCONHeaderFooterLeft"/>
          </w:pPr>
          <w:r>
            <w:fldChar w:fldCharType="begin"/>
          </w:r>
          <w:r>
            <w:instrText xml:space="preserve"> DOCPROPERTY Header_Left </w:instrText>
          </w:r>
          <w:r>
            <w:fldChar w:fldCharType="separate"/>
          </w:r>
          <w:r w:rsidR="00BF0A2B">
            <w:t>ASDEFCON (Complex Materiel) Volume 2</w:t>
          </w:r>
          <w:r>
            <w:fldChar w:fldCharType="end"/>
          </w:r>
        </w:p>
      </w:tc>
      <w:tc>
        <w:tcPr>
          <w:tcW w:w="2500" w:type="pct"/>
        </w:tcPr>
        <w:p w14:paraId="58BA77B3" w14:textId="057D463C" w:rsidR="00BF0A2B" w:rsidRDefault="003A4963" w:rsidP="00F12EE5">
          <w:pPr>
            <w:pStyle w:val="ASDEFCONHeaderFooterRight"/>
          </w:pPr>
          <w:r>
            <w:fldChar w:fldCharType="begin"/>
          </w:r>
          <w:r>
            <w:instrText xml:space="preserve"> DOCPROPERTY Header_Right </w:instrText>
          </w:r>
          <w:r>
            <w:fldChar w:fldCharType="separate"/>
          </w:r>
          <w:r w:rsidR="00BF0A2B">
            <w:t>PART 1</w:t>
          </w:r>
          <w:r>
            <w:fldChar w:fldCharType="end"/>
          </w:r>
        </w:p>
      </w:tc>
    </w:tr>
  </w:tbl>
  <w:p w14:paraId="78E38702" w14:textId="37BBB2B9" w:rsidR="00BF0A2B" w:rsidRDefault="00BF0A2B" w:rsidP="0086735D">
    <w:pPr>
      <w:pStyle w:val="ASDEFCONTitle"/>
    </w:pPr>
    <w:r>
      <w:t>ANNEX D TO ATTACHMENT A</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90" w:type="pct"/>
      <w:tblLook w:val="0000" w:firstRow="0" w:lastRow="0" w:firstColumn="0" w:lastColumn="0" w:noHBand="0" w:noVBand="0"/>
    </w:tblPr>
    <w:tblGrid>
      <w:gridCol w:w="4537"/>
      <w:gridCol w:w="4518"/>
    </w:tblGrid>
    <w:tr w:rsidR="00BF0A2B" w:rsidRPr="00DA290C" w14:paraId="6BC12C2C" w14:textId="77777777" w:rsidTr="00032AF6">
      <w:tc>
        <w:tcPr>
          <w:tcW w:w="5000" w:type="pct"/>
          <w:gridSpan w:val="2"/>
        </w:tcPr>
        <w:p w14:paraId="26AF0D25" w14:textId="30541196" w:rsidR="00BF0A2B" w:rsidRDefault="003A4963" w:rsidP="00F12EE5">
          <w:pPr>
            <w:pStyle w:val="ASDEFCONHeaderFooterClassification"/>
          </w:pPr>
          <w:r>
            <w:fldChar w:fldCharType="begin"/>
          </w:r>
          <w:r>
            <w:instrText xml:space="preserve"> DOCPROPERTY  Classification  \* MERGEFORMAT </w:instrText>
          </w:r>
          <w:r>
            <w:fldChar w:fldCharType="separate"/>
          </w:r>
          <w:r w:rsidR="00BF0A2B">
            <w:t>Official</w:t>
          </w:r>
          <w:r>
            <w:fldChar w:fldCharType="end"/>
          </w:r>
        </w:p>
      </w:tc>
    </w:tr>
    <w:tr w:rsidR="00BF0A2B" w:rsidRPr="00DA290C" w14:paraId="049EDE2F" w14:textId="77777777" w:rsidTr="00032AF6">
      <w:tc>
        <w:tcPr>
          <w:tcW w:w="2505" w:type="pct"/>
        </w:tcPr>
        <w:p w14:paraId="6CC87384" w14:textId="646BC8C7" w:rsidR="00BF0A2B" w:rsidRDefault="003A4963" w:rsidP="00F12EE5">
          <w:pPr>
            <w:pStyle w:val="ASDEFCONHeaderFooterLeft"/>
          </w:pPr>
          <w:r>
            <w:fldChar w:fldCharType="begin"/>
          </w:r>
          <w:r>
            <w:instrText xml:space="preserve"> DOCPROPERTY Header_Left </w:instrText>
          </w:r>
          <w:r>
            <w:fldChar w:fldCharType="separate"/>
          </w:r>
          <w:r w:rsidR="00BF0A2B">
            <w:t>ASDEFCON (Complex Materiel) Volume 2</w:t>
          </w:r>
          <w:r>
            <w:fldChar w:fldCharType="end"/>
          </w:r>
        </w:p>
      </w:tc>
      <w:tc>
        <w:tcPr>
          <w:tcW w:w="2495" w:type="pct"/>
        </w:tcPr>
        <w:p w14:paraId="61047F92" w14:textId="73E95C6F" w:rsidR="00BF0A2B" w:rsidRDefault="003A4963" w:rsidP="00F12EE5">
          <w:pPr>
            <w:pStyle w:val="ASDEFCONHeaderFooterRight"/>
          </w:pPr>
          <w:r>
            <w:fldChar w:fldCharType="begin"/>
          </w:r>
          <w:r>
            <w:instrText xml:space="preserve"> DOCPROPERTY Header_Rig</w:instrText>
          </w:r>
          <w:r>
            <w:instrText xml:space="preserve">ht </w:instrText>
          </w:r>
          <w:r>
            <w:fldChar w:fldCharType="separate"/>
          </w:r>
          <w:r w:rsidR="00BF0A2B">
            <w:t>PART 1</w:t>
          </w:r>
          <w:r>
            <w:fldChar w:fldCharType="end"/>
          </w:r>
        </w:p>
      </w:tc>
    </w:tr>
  </w:tbl>
  <w:p w14:paraId="5DBE51E4" w14:textId="77777777" w:rsidR="00BF0A2B" w:rsidRDefault="00BF0A2B" w:rsidP="0086735D">
    <w:pPr>
      <w:pStyle w:val="ASDEFCONTitle"/>
    </w:pPr>
    <w:r>
      <w:t>ANNEX E TO ATTACHMENT A</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286"/>
      <w:gridCol w:w="7286"/>
    </w:tblGrid>
    <w:tr w:rsidR="00BF0A2B" w:rsidRPr="00DA290C" w14:paraId="5ABCCCFE" w14:textId="77777777" w:rsidTr="00F12EE5">
      <w:tc>
        <w:tcPr>
          <w:tcW w:w="5000" w:type="pct"/>
          <w:gridSpan w:val="2"/>
        </w:tcPr>
        <w:p w14:paraId="1D3D7BA3" w14:textId="46840BEA" w:rsidR="00BF0A2B" w:rsidRDefault="003A4963" w:rsidP="00F12EE5">
          <w:pPr>
            <w:pStyle w:val="ASDEFCONHeaderFooterClassification"/>
          </w:pPr>
          <w:r>
            <w:fldChar w:fldCharType="begin"/>
          </w:r>
          <w:r>
            <w:instrText xml:space="preserve"> DOCPROPERTY  Classification  \* MERGEFORMAT </w:instrText>
          </w:r>
          <w:r>
            <w:fldChar w:fldCharType="separate"/>
          </w:r>
          <w:r w:rsidR="00BF0A2B">
            <w:t>Official</w:t>
          </w:r>
          <w:r>
            <w:fldChar w:fldCharType="end"/>
          </w:r>
        </w:p>
      </w:tc>
    </w:tr>
    <w:tr w:rsidR="00BF0A2B" w:rsidRPr="00DA290C" w14:paraId="22474AC2" w14:textId="77777777" w:rsidTr="00F12EE5">
      <w:tc>
        <w:tcPr>
          <w:tcW w:w="2500" w:type="pct"/>
        </w:tcPr>
        <w:p w14:paraId="18110FA2" w14:textId="2902C5A6" w:rsidR="00BF0A2B" w:rsidRDefault="003A4963" w:rsidP="00F12EE5">
          <w:pPr>
            <w:pStyle w:val="ASDEFCONHeaderFooterLeft"/>
          </w:pPr>
          <w:r>
            <w:fldChar w:fldCharType="begin"/>
          </w:r>
          <w:r>
            <w:instrText xml:space="preserve"> DOCPROPERTY Header_Left </w:instrText>
          </w:r>
          <w:r>
            <w:fldChar w:fldCharType="separate"/>
          </w:r>
          <w:r w:rsidR="00BF0A2B">
            <w:t>ASDEFCON (Complex Materiel) Volume 2</w:t>
          </w:r>
          <w:r>
            <w:fldChar w:fldCharType="end"/>
          </w:r>
        </w:p>
      </w:tc>
      <w:tc>
        <w:tcPr>
          <w:tcW w:w="2500" w:type="pct"/>
        </w:tcPr>
        <w:p w14:paraId="619167C8" w14:textId="4A0C471B" w:rsidR="00BF0A2B" w:rsidRDefault="003A4963" w:rsidP="00F12EE5">
          <w:pPr>
            <w:pStyle w:val="ASDEFCONHeaderFooterRight"/>
          </w:pPr>
          <w:r>
            <w:fldChar w:fldCharType="begin"/>
          </w:r>
          <w:r>
            <w:instrText xml:space="preserve"> DOCPROPERTY Header_Right </w:instrText>
          </w:r>
          <w:r>
            <w:fldChar w:fldCharType="separate"/>
          </w:r>
          <w:r w:rsidR="00BF0A2B">
            <w:t>PART 1</w:t>
          </w:r>
          <w:r>
            <w:fldChar w:fldCharType="end"/>
          </w:r>
        </w:p>
      </w:tc>
    </w:tr>
  </w:tbl>
  <w:p w14:paraId="240BCBEB" w14:textId="77777777" w:rsidR="00BF0A2B" w:rsidRDefault="00BF0A2B" w:rsidP="0086735D">
    <w:pPr>
      <w:pStyle w:val="ASDEFCONTitle"/>
    </w:pPr>
    <w:r>
      <w:t>ANNEX E TO ATTACHMENT A</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BF0A2B" w:rsidRPr="00DA290C" w14:paraId="0F9753DB" w14:textId="77777777" w:rsidTr="00F12EE5">
      <w:tc>
        <w:tcPr>
          <w:tcW w:w="5000" w:type="pct"/>
          <w:gridSpan w:val="2"/>
        </w:tcPr>
        <w:p w14:paraId="260E59CA" w14:textId="2004FA17" w:rsidR="00BF0A2B" w:rsidRDefault="003A4963" w:rsidP="00F12EE5">
          <w:pPr>
            <w:pStyle w:val="ASDEFCONHeaderFooterClassification"/>
          </w:pPr>
          <w:r>
            <w:fldChar w:fldCharType="begin"/>
          </w:r>
          <w:r>
            <w:instrText xml:space="preserve"> DOCPROPERTY  Classification  \* MERGEFORMAT </w:instrText>
          </w:r>
          <w:r>
            <w:fldChar w:fldCharType="separate"/>
          </w:r>
          <w:r w:rsidR="00BF0A2B">
            <w:t>Official</w:t>
          </w:r>
          <w:r>
            <w:fldChar w:fldCharType="end"/>
          </w:r>
        </w:p>
      </w:tc>
    </w:tr>
    <w:tr w:rsidR="00BF0A2B" w:rsidRPr="00DA290C" w14:paraId="5D22B11E" w14:textId="77777777" w:rsidTr="00F12EE5">
      <w:tc>
        <w:tcPr>
          <w:tcW w:w="2500" w:type="pct"/>
        </w:tcPr>
        <w:p w14:paraId="3B78B840" w14:textId="2E837B36" w:rsidR="00BF0A2B" w:rsidRDefault="003A4963" w:rsidP="00F12EE5">
          <w:pPr>
            <w:pStyle w:val="ASDEFCONHeaderFooterLeft"/>
          </w:pPr>
          <w:r>
            <w:fldChar w:fldCharType="begin"/>
          </w:r>
          <w:r>
            <w:instrText xml:space="preserve"> DOCPROPERTY Header_Left </w:instrText>
          </w:r>
          <w:r>
            <w:fldChar w:fldCharType="separate"/>
          </w:r>
          <w:r w:rsidR="00BF0A2B">
            <w:t>ASDEFCON (Complex Materiel) Volume 2</w:t>
          </w:r>
          <w:r>
            <w:fldChar w:fldCharType="end"/>
          </w:r>
        </w:p>
      </w:tc>
      <w:tc>
        <w:tcPr>
          <w:tcW w:w="2500" w:type="pct"/>
        </w:tcPr>
        <w:p w14:paraId="214131DD" w14:textId="69BE37D8" w:rsidR="00BF0A2B" w:rsidRDefault="003A4963" w:rsidP="00F12EE5">
          <w:pPr>
            <w:pStyle w:val="ASDEFCONHeaderFooterRight"/>
          </w:pPr>
          <w:r>
            <w:fldChar w:fldCharType="begin"/>
          </w:r>
          <w:r>
            <w:instrText xml:space="preserve"> DOCPROPERTY Header_Right </w:instrText>
          </w:r>
          <w:r>
            <w:fldChar w:fldCharType="separate"/>
          </w:r>
          <w:r w:rsidR="00BF0A2B">
            <w:t>PART 1</w:t>
          </w:r>
          <w:r>
            <w:fldChar w:fldCharType="end"/>
          </w:r>
        </w:p>
      </w:tc>
    </w:tr>
  </w:tbl>
  <w:p w14:paraId="16F1B0D4" w14:textId="77777777" w:rsidR="00BF0A2B" w:rsidRDefault="00BF0A2B" w:rsidP="0086735D">
    <w:pPr>
      <w:pStyle w:val="ASDEFCONTitle"/>
    </w:pPr>
    <w:r>
      <w:t>ANNEX E TO ATTACHMENT 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BE03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62C77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1076AC"/>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E4ECF1CC"/>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4726F0C6"/>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6A03C50"/>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768676E"/>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3EEC56F8"/>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383826F8"/>
    <w:lvl w:ilvl="0">
      <w:numFmt w:val="decimal"/>
      <w:pStyle w:val="Bullet"/>
      <w:lvlText w:val="*"/>
      <w:lvlJc w:val="left"/>
      <w:rPr>
        <w:rFonts w:cs="Times New Roman"/>
      </w:rPr>
    </w:lvl>
  </w:abstractNum>
  <w:abstractNum w:abstractNumId="9" w15:restartNumberingAfterBreak="0">
    <w:nsid w:val="068143C2"/>
    <w:multiLevelType w:val="hybridMultilevel"/>
    <w:tmpl w:val="AC6AD7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09995152"/>
    <w:multiLevelType w:val="multilevel"/>
    <w:tmpl w:val="9B6C24B0"/>
    <w:lvl w:ilvl="0">
      <w:start w:val="1"/>
      <w:numFmt w:val="decimal"/>
      <w:pStyle w:val="tendernumber"/>
      <w:lvlText w:val="%1."/>
      <w:lvlJc w:val="left"/>
      <w:pPr>
        <w:tabs>
          <w:tab w:val="num" w:pos="907"/>
        </w:tabs>
        <w:ind w:left="907" w:hanging="907"/>
      </w:pPr>
      <w:rPr>
        <w:rFonts w:ascii="Arial" w:hAnsi="Arial" w:hint="default"/>
        <w:b/>
        <w:i w:val="0"/>
        <w:sz w:val="20"/>
      </w:rPr>
    </w:lvl>
    <w:lvl w:ilvl="1">
      <w:start w:val="1"/>
      <w:numFmt w:val="lowerLetter"/>
      <w:pStyle w:val="tenderalpha"/>
      <w:lvlText w:val="%2."/>
      <w:lvlJc w:val="left"/>
      <w:pPr>
        <w:tabs>
          <w:tab w:val="num" w:pos="907"/>
        </w:tabs>
        <w:ind w:left="907" w:hanging="907"/>
      </w:pPr>
      <w:rPr>
        <w:rFonts w:ascii="Arial" w:hAnsi="Arial" w:hint="default"/>
        <w:b/>
        <w:i w:val="0"/>
        <w:sz w:val="20"/>
      </w:rPr>
    </w:lvl>
    <w:lvl w:ilvl="2">
      <w:start w:val="1"/>
      <w:numFmt w:val="decimal"/>
      <w:lvlText w:val="%2.%1.%3"/>
      <w:lvlJc w:val="left"/>
      <w:pPr>
        <w:tabs>
          <w:tab w:val="num" w:pos="1440"/>
        </w:tabs>
        <w:ind w:left="1440" w:hanging="576"/>
      </w:pPr>
    </w:lvl>
    <w:lvl w:ilvl="3">
      <w:start w:val="1"/>
      <w:numFmt w:val="lowerRoman"/>
      <w:lvlText w:val="(%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3FD7603"/>
    <w:multiLevelType w:val="multilevel"/>
    <w:tmpl w:val="41327DDA"/>
    <w:lvl w:ilvl="0">
      <w:start w:val="1"/>
      <w:numFmt w:val="lowerLetter"/>
      <w:pStyle w:val="notepara"/>
      <w:lvlText w:val="%1."/>
      <w:lvlJc w:val="left"/>
      <w:pPr>
        <w:tabs>
          <w:tab w:val="num" w:pos="1440"/>
        </w:tabs>
        <w:ind w:left="1440" w:hanging="533"/>
      </w:pPr>
      <w:rPr>
        <w:rFonts w:ascii="Arial" w:hAnsi="Arial" w:hint="default"/>
        <w:b/>
        <w:i/>
        <w:sz w:val="20"/>
      </w:rPr>
    </w:lvl>
    <w:lvl w:ilvl="1">
      <w:start w:val="1"/>
      <w:numFmt w:val="decimal"/>
      <w:lvlText w:val="%1.%2"/>
      <w:lvlJc w:val="left"/>
      <w:pPr>
        <w:tabs>
          <w:tab w:val="num" w:pos="907"/>
        </w:tabs>
        <w:ind w:left="907" w:hanging="907"/>
      </w:pPr>
    </w:lvl>
    <w:lvl w:ilvl="2">
      <w:start w:val="1"/>
      <w:numFmt w:val="decimal"/>
      <w:lvlText w:val="%1.%2.%3"/>
      <w:lvlJc w:val="left"/>
      <w:pPr>
        <w:tabs>
          <w:tab w:val="num" w:pos="907"/>
        </w:tabs>
        <w:ind w:left="907" w:hanging="907"/>
      </w:pPr>
      <w:rPr>
        <w:rFonts w:ascii="Arial" w:hAnsi="Arial" w:hint="default"/>
        <w:b w:val="0"/>
        <w:i w:val="0"/>
        <w:sz w:val="20"/>
      </w:rPr>
    </w:lvl>
    <w:lvl w:ilvl="3">
      <w:start w:val="1"/>
      <w:numFmt w:val="lowerLetter"/>
      <w:lvlText w:val="%4."/>
      <w:lvlJc w:val="left"/>
      <w:pPr>
        <w:tabs>
          <w:tab w:val="num" w:pos="1440"/>
        </w:tabs>
        <w:ind w:left="1440" w:hanging="533"/>
      </w:pPr>
      <w:rPr>
        <w:rFonts w:ascii="Arial" w:hAnsi="Arial" w:hint="default"/>
        <w:b w:val="0"/>
        <w:i w:val="0"/>
        <w:sz w:val="20"/>
      </w:r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15" w15:restartNumberingAfterBreak="0">
    <w:nsid w:val="16823BF7"/>
    <w:multiLevelType w:val="multilevel"/>
    <w:tmpl w:val="276E076C"/>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002126"/>
    <w:multiLevelType w:val="multilevel"/>
    <w:tmpl w:val="194CC966"/>
    <w:lvl w:ilvl="0">
      <w:start w:val="1"/>
      <w:numFmt w:val="bullet"/>
      <w:pStyle w:val="PFBulletMargin"/>
      <w:lvlText w:val=""/>
      <w:lvlJc w:val="left"/>
      <w:pPr>
        <w:tabs>
          <w:tab w:val="num" w:pos="924"/>
        </w:tabs>
        <w:ind w:left="924" w:hanging="924"/>
      </w:pPr>
      <w:rPr>
        <w:rFonts w:ascii="Symbol" w:hAnsi="Symbol" w:hint="default"/>
        <w:b w:val="0"/>
        <w:i w:val="0"/>
        <w:sz w:val="16"/>
      </w:rPr>
    </w:lvl>
    <w:lvl w:ilvl="1">
      <w:start w:val="1"/>
      <w:numFmt w:val="bullet"/>
      <w:pStyle w:val="PFBulletLevel1"/>
      <w:lvlText w:val=""/>
      <w:lvlJc w:val="left"/>
      <w:pPr>
        <w:tabs>
          <w:tab w:val="num" w:pos="1848"/>
        </w:tabs>
        <w:ind w:left="1848" w:hanging="924"/>
      </w:pPr>
      <w:rPr>
        <w:rFonts w:ascii="Symbol" w:hAnsi="Symbol" w:hint="default"/>
        <w:b w:val="0"/>
        <w:i w:val="0"/>
        <w:sz w:val="16"/>
      </w:rPr>
    </w:lvl>
    <w:lvl w:ilvl="2">
      <w:start w:val="1"/>
      <w:numFmt w:val="bullet"/>
      <w:pStyle w:val="PFBulletLevel2"/>
      <w:lvlText w:val=""/>
      <w:lvlJc w:val="left"/>
      <w:pPr>
        <w:tabs>
          <w:tab w:val="num" w:pos="2773"/>
        </w:tabs>
        <w:ind w:left="2773" w:hanging="925"/>
      </w:pPr>
      <w:rPr>
        <w:rFonts w:ascii="Symbol" w:hAnsi="Symbol" w:hint="default"/>
        <w:b w:val="0"/>
        <w:i w:val="0"/>
        <w:sz w:val="16"/>
      </w:rPr>
    </w:lvl>
    <w:lvl w:ilvl="3">
      <w:start w:val="1"/>
      <w:numFmt w:val="bullet"/>
      <w:pStyle w:val="PFBulletLevel3"/>
      <w:lvlText w:val=""/>
      <w:lvlJc w:val="left"/>
      <w:pPr>
        <w:tabs>
          <w:tab w:val="num" w:pos="3697"/>
        </w:tabs>
        <w:ind w:left="3697" w:hanging="924"/>
      </w:pPr>
      <w:rPr>
        <w:rFonts w:ascii="Symbol" w:hAnsi="Symbol" w:hint="default"/>
        <w:b w:val="0"/>
        <w:i w:val="0"/>
        <w:sz w:val="16"/>
      </w:rPr>
    </w:lvl>
    <w:lvl w:ilvl="4">
      <w:start w:val="1"/>
      <w:numFmt w:val="none"/>
      <w:suff w:val="nothing"/>
      <w:lvlText w:val=""/>
      <w:lvlJc w:val="left"/>
      <w:pPr>
        <w:ind w:left="2268"/>
      </w:pPr>
      <w:rPr>
        <w:rFonts w:hint="default"/>
      </w:rPr>
    </w:lvl>
    <w:lvl w:ilvl="5">
      <w:start w:val="1"/>
      <w:numFmt w:val="none"/>
      <w:suff w:val="nothing"/>
      <w:lvlText w:val=""/>
      <w:lvlJc w:val="left"/>
      <w:pPr>
        <w:ind w:left="2268"/>
      </w:pPr>
      <w:rPr>
        <w:rFonts w:hint="default"/>
      </w:rPr>
    </w:lvl>
    <w:lvl w:ilvl="6">
      <w:start w:val="1"/>
      <w:numFmt w:val="none"/>
      <w:lvlText w:val="%7."/>
      <w:lvlJc w:val="left"/>
      <w:pPr>
        <w:tabs>
          <w:tab w:val="num" w:pos="4788"/>
        </w:tabs>
        <w:ind w:left="4788" w:hanging="360"/>
      </w:pPr>
      <w:rPr>
        <w:rFonts w:hint="default"/>
      </w:rPr>
    </w:lvl>
    <w:lvl w:ilvl="7">
      <w:start w:val="1"/>
      <w:numFmt w:val="lowerLetter"/>
      <w:lvlText w:val="%8."/>
      <w:lvlJc w:val="left"/>
      <w:pPr>
        <w:tabs>
          <w:tab w:val="num" w:pos="5148"/>
        </w:tabs>
        <w:ind w:left="5148" w:hanging="360"/>
      </w:pPr>
      <w:rPr>
        <w:rFonts w:hint="default"/>
      </w:rPr>
    </w:lvl>
    <w:lvl w:ilvl="8">
      <w:start w:val="1"/>
      <w:numFmt w:val="lowerRoman"/>
      <w:lvlText w:val="%9."/>
      <w:lvlJc w:val="left"/>
      <w:pPr>
        <w:tabs>
          <w:tab w:val="num" w:pos="5508"/>
        </w:tabs>
        <w:ind w:left="5508" w:hanging="360"/>
      </w:pPr>
      <w:rPr>
        <w:rFonts w:hint="default"/>
      </w:rPr>
    </w:lvl>
  </w:abstractNum>
  <w:abstractNum w:abstractNumId="17"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1E346273"/>
    <w:multiLevelType w:val="singleLevel"/>
    <w:tmpl w:val="B680EC42"/>
    <w:lvl w:ilvl="0">
      <w:start w:val="1"/>
      <w:numFmt w:val="lowerLetter"/>
      <w:pStyle w:val="appendixno"/>
      <w:lvlText w:val="%1."/>
      <w:lvlJc w:val="left"/>
      <w:pPr>
        <w:tabs>
          <w:tab w:val="num" w:pos="907"/>
        </w:tabs>
        <w:ind w:left="907" w:hanging="907"/>
      </w:pPr>
      <w:rPr>
        <w:rFonts w:hint="default"/>
      </w:rPr>
    </w:lvl>
  </w:abstractNum>
  <w:abstractNum w:abstractNumId="19"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030C7D"/>
    <w:multiLevelType w:val="hybridMultilevel"/>
    <w:tmpl w:val="43546E00"/>
    <w:lvl w:ilvl="0" w:tplc="2E28289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3EA50DFE"/>
    <w:multiLevelType w:val="hybridMultilevel"/>
    <w:tmpl w:val="F5B6F52A"/>
    <w:lvl w:ilvl="0" w:tplc="57329386">
      <w:start w:val="1"/>
      <w:numFmt w:val="lowerRoman"/>
      <w:pStyle w:val="Sub-Sub-para"/>
      <w:lvlText w:val="%1."/>
      <w:lvlJc w:val="right"/>
      <w:pPr>
        <w:tabs>
          <w:tab w:val="num" w:pos="1985"/>
        </w:tabs>
        <w:ind w:left="1985" w:hanging="567"/>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3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6" w15:restartNumberingAfterBreak="0">
    <w:nsid w:val="499B0D2D"/>
    <w:multiLevelType w:val="hybridMultilevel"/>
    <w:tmpl w:val="BAE803E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8"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9" w15:restartNumberingAfterBreak="0">
    <w:nsid w:val="4FEA168B"/>
    <w:multiLevelType w:val="multilevel"/>
    <w:tmpl w:val="9B8A811C"/>
    <w:lvl w:ilvl="0">
      <w:start w:val="1"/>
      <w:numFmt w:val="decimal"/>
      <w:lvlText w:val="%1."/>
      <w:lvlJc w:val="left"/>
      <w:pPr>
        <w:tabs>
          <w:tab w:val="num" w:pos="907"/>
        </w:tabs>
        <w:ind w:left="907" w:hanging="907"/>
      </w:pPr>
    </w:lvl>
    <w:lvl w:ilvl="1">
      <w:start w:val="1"/>
      <w:numFmt w:val="decimal"/>
      <w:lvlText w:val="%1.%2"/>
      <w:lvlJc w:val="left"/>
      <w:pPr>
        <w:tabs>
          <w:tab w:val="num" w:pos="907"/>
        </w:tabs>
        <w:ind w:left="907" w:hanging="907"/>
      </w:pPr>
      <w:rPr>
        <w:b w:val="0"/>
        <w:i w:val="0"/>
      </w:rPr>
    </w:lvl>
    <w:lvl w:ilvl="2">
      <w:start w:val="1"/>
      <w:numFmt w:val="decimal"/>
      <w:pStyle w:val="TextLevel3"/>
      <w:lvlText w:val="%1.%2.%3"/>
      <w:lvlJc w:val="left"/>
      <w:pPr>
        <w:tabs>
          <w:tab w:val="num" w:pos="907"/>
        </w:tabs>
        <w:ind w:left="907" w:hanging="907"/>
      </w:pPr>
      <w:rPr>
        <w:rFonts w:ascii="Arial" w:hAnsi="Arial" w:hint="default"/>
        <w:b w:val="0"/>
        <w:i w:val="0"/>
        <w:sz w:val="20"/>
      </w:rPr>
    </w:lvl>
    <w:lvl w:ilvl="3">
      <w:start w:val="1"/>
      <w:numFmt w:val="lowerLetter"/>
      <w:lvlText w:val="%4."/>
      <w:lvlJc w:val="left"/>
      <w:pPr>
        <w:tabs>
          <w:tab w:val="num" w:pos="1440"/>
        </w:tabs>
        <w:ind w:left="1440" w:hanging="533"/>
      </w:pPr>
      <w:rPr>
        <w:rFonts w:ascii="Arial" w:hAnsi="Arial" w:hint="default"/>
        <w:b w:val="0"/>
        <w:i w:val="0"/>
        <w:sz w:val="20"/>
      </w:r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pStyle w:val="TextLevel5"/>
      <w:lvlText w:val="%1.%2.%3.%4.%5.%6.%7.%8.%9"/>
      <w:lvlJc w:val="left"/>
      <w:pPr>
        <w:tabs>
          <w:tab w:val="num" w:pos="2880"/>
        </w:tabs>
        <w:ind w:left="1440" w:hanging="1440"/>
      </w:pPr>
    </w:lvl>
  </w:abstractNum>
  <w:abstractNum w:abstractNumId="40"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42"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43" w15:restartNumberingAfterBreak="0">
    <w:nsid w:val="563D3B32"/>
    <w:multiLevelType w:val="multilevel"/>
    <w:tmpl w:val="9A3A41AE"/>
    <w:lvl w:ilvl="0">
      <w:start w:val="1"/>
      <w:numFmt w:val="decimal"/>
      <w:lvlText w:val="%1."/>
      <w:lvlJc w:val="left"/>
      <w:pPr>
        <w:tabs>
          <w:tab w:val="num" w:pos="907"/>
        </w:tabs>
        <w:ind w:left="907" w:hanging="907"/>
      </w:pPr>
      <w:rPr>
        <w:rFonts w:ascii="Arial" w:hAnsi="Arial" w:hint="default"/>
        <w:b/>
        <w:i w:val="0"/>
        <w:sz w:val="20"/>
      </w:rPr>
    </w:lvl>
    <w:lvl w:ilvl="1">
      <w:start w:val="1"/>
      <w:numFmt w:val="decimal"/>
      <w:pStyle w:val="TextLevel2"/>
      <w:lvlText w:val="%1.%2"/>
      <w:lvlJc w:val="left"/>
      <w:pPr>
        <w:tabs>
          <w:tab w:val="num" w:pos="907"/>
        </w:tabs>
        <w:ind w:left="907" w:hanging="907"/>
      </w:pPr>
      <w:rPr>
        <w:rFonts w:ascii="Arial" w:hAnsi="Arial" w:hint="default"/>
        <w:b w:val="0"/>
        <w:i w:val="0"/>
        <w:sz w:val="20"/>
      </w:rPr>
    </w:lvl>
    <w:lvl w:ilvl="2">
      <w:start w:val="1"/>
      <w:numFmt w:val="lowerLetter"/>
      <w:pStyle w:val="spara"/>
      <w:lvlText w:val="%3."/>
      <w:lvlJc w:val="left"/>
      <w:pPr>
        <w:tabs>
          <w:tab w:val="num" w:pos="1440"/>
        </w:tabs>
        <w:ind w:left="1440" w:hanging="533"/>
      </w:pPr>
      <w:rPr>
        <w:rFonts w:ascii="Arial" w:hAnsi="Arial" w:hint="default"/>
        <w:b w:val="0"/>
        <w:i w:val="0"/>
        <w:sz w:val="20"/>
        <w:lang w:val="en-AU"/>
      </w:rPr>
    </w:lvl>
    <w:lvl w:ilvl="3">
      <w:start w:val="1"/>
      <w:numFmt w:val="lowerRoman"/>
      <w:pStyle w:val="sspara"/>
      <w:lvlText w:val="(%4)"/>
      <w:lvlJc w:val="left"/>
      <w:pPr>
        <w:tabs>
          <w:tab w:val="num" w:pos="2160"/>
        </w:tabs>
        <w:ind w:left="2016" w:hanging="576"/>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607B27FA"/>
    <w:multiLevelType w:val="multilevel"/>
    <w:tmpl w:val="4024192C"/>
    <w:lvl w:ilvl="0">
      <w:start w:val="1"/>
      <w:numFmt w:val="lowerLetter"/>
      <w:pStyle w:val="Notespara"/>
      <w:lvlText w:val="%1."/>
      <w:lvlJc w:val="left"/>
      <w:pPr>
        <w:tabs>
          <w:tab w:val="num" w:pos="1440"/>
        </w:tabs>
        <w:ind w:left="1440" w:hanging="533"/>
      </w:pPr>
      <w:rPr>
        <w:rFonts w:ascii="Arial" w:hAnsi="Arial" w:hint="default"/>
        <w:b/>
        <w:i/>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6AC00B09"/>
    <w:multiLevelType w:val="hybridMultilevel"/>
    <w:tmpl w:val="345C25B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5" w15:restartNumberingAfterBreak="0">
    <w:nsid w:val="6B915844"/>
    <w:multiLevelType w:val="hybridMultilevel"/>
    <w:tmpl w:val="D7D22588"/>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6" w15:restartNumberingAfterBreak="0">
    <w:nsid w:val="6ECE155A"/>
    <w:multiLevelType w:val="singleLevel"/>
    <w:tmpl w:val="79041050"/>
    <w:lvl w:ilvl="0">
      <w:start w:val="1"/>
      <w:numFmt w:val="lowerLetter"/>
      <w:pStyle w:val="Paratext"/>
      <w:lvlText w:val="%1."/>
      <w:lvlJc w:val="left"/>
      <w:pPr>
        <w:tabs>
          <w:tab w:val="num" w:pos="885"/>
        </w:tabs>
        <w:ind w:left="885" w:hanging="885"/>
      </w:pPr>
      <w:rPr>
        <w:rFonts w:hint="default"/>
      </w:rPr>
    </w:lvl>
  </w:abstractNum>
  <w:abstractNum w:abstractNumId="5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72EE623E"/>
    <w:multiLevelType w:val="multilevel"/>
    <w:tmpl w:val="5E289B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0"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7"/>
  </w:num>
  <w:num w:numId="3">
    <w:abstractNumId w:val="14"/>
  </w:num>
  <w:num w:numId="4">
    <w:abstractNumId w:val="11"/>
  </w:num>
  <w:num w:numId="5">
    <w:abstractNumId w:val="56"/>
  </w:num>
  <w:num w:numId="6">
    <w:abstractNumId w:val="16"/>
  </w:num>
  <w:num w:numId="7">
    <w:abstractNumId w:val="39"/>
  </w:num>
  <w:num w:numId="8">
    <w:abstractNumId w:val="20"/>
  </w:num>
  <w:num w:numId="9">
    <w:abstractNumId w:val="43"/>
  </w:num>
  <w:num w:numId="10">
    <w:abstractNumId w:val="33"/>
  </w:num>
  <w:num w:numId="11">
    <w:abstractNumId w:val="41"/>
  </w:num>
  <w:num w:numId="12">
    <w:abstractNumId w:val="34"/>
  </w:num>
  <w:num w:numId="13">
    <w:abstractNumId w:val="37"/>
  </w:num>
  <w:num w:numId="14">
    <w:abstractNumId w:val="49"/>
  </w:num>
  <w:num w:numId="15">
    <w:abstractNumId w:val="24"/>
  </w:num>
  <w:num w:numId="16">
    <w:abstractNumId w:val="26"/>
  </w:num>
  <w:num w:numId="17">
    <w:abstractNumId w:val="51"/>
  </w:num>
  <w:num w:numId="18">
    <w:abstractNumId w:val="59"/>
  </w:num>
  <w:num w:numId="19">
    <w:abstractNumId w:val="27"/>
  </w:num>
  <w:num w:numId="20">
    <w:abstractNumId w:val="61"/>
  </w:num>
  <w:num w:numId="21">
    <w:abstractNumId w:val="23"/>
  </w:num>
  <w:num w:numId="22">
    <w:abstractNumId w:val="21"/>
  </w:num>
  <w:num w:numId="23">
    <w:abstractNumId w:val="12"/>
  </w:num>
  <w:num w:numId="24">
    <w:abstractNumId w:val="17"/>
  </w:num>
  <w:num w:numId="25">
    <w:abstractNumId w:val="29"/>
  </w:num>
  <w:num w:numId="26">
    <w:abstractNumId w:val="10"/>
  </w:num>
  <w:num w:numId="27">
    <w:abstractNumId w:val="53"/>
  </w:num>
  <w:num w:numId="28">
    <w:abstractNumId w:val="50"/>
  </w:num>
  <w:num w:numId="29">
    <w:abstractNumId w:val="32"/>
  </w:num>
  <w:num w:numId="30">
    <w:abstractNumId w:val="31"/>
  </w:num>
  <w:num w:numId="31">
    <w:abstractNumId w:val="2"/>
  </w:num>
  <w:num w:numId="32">
    <w:abstractNumId w:val="25"/>
  </w:num>
  <w:num w:numId="3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7"/>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55"/>
  </w:num>
  <w:num w:numId="41">
    <w:abstractNumId w:val="54"/>
  </w:num>
  <w:num w:numId="42">
    <w:abstractNumId w:val="30"/>
  </w:num>
  <w:num w:numId="43">
    <w:abstractNumId w:val="57"/>
  </w:num>
  <w:num w:numId="44">
    <w:abstractNumId w:val="57"/>
  </w:num>
  <w:num w:numId="45">
    <w:abstractNumId w:val="35"/>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num>
  <w:num w:numId="4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7"/>
  </w:num>
  <w:num w:numId="50">
    <w:abstractNumId w:val="58"/>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2"/>
  </w:num>
  <w:num w:numId="53">
    <w:abstractNumId w:val="52"/>
  </w:num>
  <w:num w:numId="54">
    <w:abstractNumId w:val="19"/>
  </w:num>
  <w:num w:numId="55">
    <w:abstractNumId w:val="60"/>
  </w:num>
  <w:num w:numId="56">
    <w:abstractNumId w:val="28"/>
  </w:num>
  <w:num w:numId="57">
    <w:abstractNumId w:val="40"/>
  </w:num>
  <w:num w:numId="58">
    <w:abstractNumId w:val="22"/>
  </w:num>
  <w:num w:numId="59">
    <w:abstractNumId w:val="13"/>
  </w:num>
  <w:num w:numId="60">
    <w:abstractNumId w:val="45"/>
  </w:num>
  <w:num w:numId="61">
    <w:abstractNumId w:val="46"/>
  </w:num>
  <w:num w:numId="62">
    <w:abstractNumId w:val="8"/>
    <w:lvlOverride w:ilvl="0">
      <w:lvl w:ilvl="0">
        <w:start w:val="1"/>
        <w:numFmt w:val="bullet"/>
        <w:pStyle w:val="Bullet"/>
        <w:lvlText w:val=""/>
        <w:lvlJc w:val="left"/>
        <w:pPr>
          <w:tabs>
            <w:tab w:val="num" w:pos="720"/>
          </w:tabs>
          <w:ind w:left="720" w:hanging="720"/>
        </w:pPr>
        <w:rPr>
          <w:rFonts w:ascii="Symbol" w:hAnsi="Symbol" w:hint="default"/>
        </w:rPr>
      </w:lvl>
    </w:lvlOverride>
  </w:num>
  <w:num w:numId="63">
    <w:abstractNumId w:val="8"/>
    <w:lvlOverride w:ilvl="0">
      <w:lvl w:ilvl="0">
        <w:start w:val="1"/>
        <w:numFmt w:val="bullet"/>
        <w:pStyle w:val="Bullet"/>
        <w:lvlText w:val=""/>
        <w:lvlJc w:val="left"/>
        <w:pPr>
          <w:tabs>
            <w:tab w:val="num" w:pos="720"/>
          </w:tabs>
          <w:ind w:left="720" w:hanging="720"/>
        </w:pPr>
        <w:rPr>
          <w:rFonts w:ascii="Symbol" w:hAnsi="Symbol" w:hint="default"/>
        </w:rPr>
      </w:lvl>
    </w:lvlOverride>
  </w:num>
  <w:num w:numId="64">
    <w:abstractNumId w:val="8"/>
    <w:lvlOverride w:ilvl="0">
      <w:lvl w:ilvl="0">
        <w:start w:val="1"/>
        <w:numFmt w:val="bullet"/>
        <w:pStyle w:val="Bullet"/>
        <w:lvlText w:val=""/>
        <w:lvlJc w:val="left"/>
        <w:pPr>
          <w:tabs>
            <w:tab w:val="num" w:pos="720"/>
          </w:tabs>
          <w:ind w:left="720" w:hanging="720"/>
        </w:pPr>
        <w:rPr>
          <w:rFonts w:ascii="Symbol" w:hAnsi="Symbol" w:hint="default"/>
        </w:rPr>
      </w:lvl>
    </w:lvlOverride>
  </w:num>
  <w:num w:numId="65">
    <w:abstractNumId w:val="8"/>
    <w:lvlOverride w:ilvl="0">
      <w:lvl w:ilvl="0">
        <w:start w:val="1"/>
        <w:numFmt w:val="bullet"/>
        <w:pStyle w:val="Bullet"/>
        <w:lvlText w:val=""/>
        <w:lvlJc w:val="left"/>
        <w:pPr>
          <w:tabs>
            <w:tab w:val="num" w:pos="720"/>
          </w:tabs>
          <w:ind w:left="720" w:hanging="720"/>
        </w:pPr>
        <w:rPr>
          <w:rFonts w:ascii="Symbol" w:hAnsi="Symbol" w:hint="default"/>
        </w:rPr>
      </w:lvl>
    </w:lvlOverride>
  </w:num>
  <w:num w:numId="66">
    <w:abstractNumId w:val="48"/>
  </w:num>
  <w:num w:numId="67">
    <w:abstractNumId w:val="8"/>
    <w:lvlOverride w:ilvl="0">
      <w:lvl w:ilvl="0">
        <w:start w:val="1"/>
        <w:numFmt w:val="bullet"/>
        <w:pStyle w:val="Bullet"/>
        <w:lvlText w:val=""/>
        <w:lvlJc w:val="left"/>
        <w:pPr>
          <w:tabs>
            <w:tab w:val="num" w:pos="720"/>
          </w:tabs>
          <w:ind w:left="720" w:hanging="720"/>
        </w:pPr>
        <w:rPr>
          <w:rFonts w:ascii="Symbol" w:hAnsi="Symbol" w:hint="default"/>
        </w:rPr>
      </w:lvl>
    </w:lvlOverride>
  </w:num>
  <w:num w:numId="68">
    <w:abstractNumId w:val="8"/>
    <w:lvlOverride w:ilvl="0">
      <w:lvl w:ilvl="0">
        <w:start w:val="1"/>
        <w:numFmt w:val="bullet"/>
        <w:pStyle w:val="Bullet"/>
        <w:lvlText w:val=""/>
        <w:lvlJc w:val="left"/>
        <w:pPr>
          <w:tabs>
            <w:tab w:val="num" w:pos="720"/>
          </w:tabs>
          <w:ind w:left="720" w:hanging="720"/>
        </w:pPr>
        <w:rPr>
          <w:rFonts w:ascii="Symbol" w:hAnsi="Symbol" w:hint="default"/>
        </w:rPr>
      </w:lvl>
    </w:lvlOverride>
  </w:num>
  <w:num w:numId="6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7"/>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7"/>
  </w:num>
  <w:num w:numId="7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5"/>
  </w:num>
  <w:num w:numId="7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num>
  <w:num w:numId="82">
    <w:abstractNumId w:val="9"/>
  </w:num>
  <w:num w:numId="83">
    <w:abstractNumId w:val="6"/>
  </w:num>
  <w:num w:numId="84">
    <w:abstractNumId w:val="4"/>
  </w:num>
  <w:num w:numId="85">
    <w:abstractNumId w:val="3"/>
  </w:num>
  <w:num w:numId="86">
    <w:abstractNumId w:val="7"/>
  </w:num>
  <w:num w:numId="87">
    <w:abstractNumId w:val="1"/>
  </w:num>
  <w:num w:numId="88">
    <w:abstractNumId w:val="0"/>
  </w:num>
  <w:num w:numId="8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F6C"/>
    <w:rsid w:val="0000067E"/>
    <w:rsid w:val="00000AC1"/>
    <w:rsid w:val="000019EA"/>
    <w:rsid w:val="00001B34"/>
    <w:rsid w:val="00002CDC"/>
    <w:rsid w:val="000030E7"/>
    <w:rsid w:val="00003224"/>
    <w:rsid w:val="000033ED"/>
    <w:rsid w:val="0000650E"/>
    <w:rsid w:val="0000656D"/>
    <w:rsid w:val="0000706A"/>
    <w:rsid w:val="0000760E"/>
    <w:rsid w:val="00007943"/>
    <w:rsid w:val="000079DD"/>
    <w:rsid w:val="000101C6"/>
    <w:rsid w:val="000109A5"/>
    <w:rsid w:val="00011B01"/>
    <w:rsid w:val="00011B6C"/>
    <w:rsid w:val="000121F8"/>
    <w:rsid w:val="000138B4"/>
    <w:rsid w:val="000138FC"/>
    <w:rsid w:val="00014B95"/>
    <w:rsid w:val="00015654"/>
    <w:rsid w:val="00015E1F"/>
    <w:rsid w:val="00016A9A"/>
    <w:rsid w:val="00016F31"/>
    <w:rsid w:val="00017903"/>
    <w:rsid w:val="00017F3F"/>
    <w:rsid w:val="00020522"/>
    <w:rsid w:val="00020A3C"/>
    <w:rsid w:val="000215FC"/>
    <w:rsid w:val="00021D64"/>
    <w:rsid w:val="00022EC6"/>
    <w:rsid w:val="00022F3E"/>
    <w:rsid w:val="000241B9"/>
    <w:rsid w:val="00025DCC"/>
    <w:rsid w:val="00025E59"/>
    <w:rsid w:val="00026AC1"/>
    <w:rsid w:val="000305DE"/>
    <w:rsid w:val="000312D6"/>
    <w:rsid w:val="00031D33"/>
    <w:rsid w:val="00032836"/>
    <w:rsid w:val="00032AF6"/>
    <w:rsid w:val="000330C7"/>
    <w:rsid w:val="0003361C"/>
    <w:rsid w:val="0003395C"/>
    <w:rsid w:val="00033E3F"/>
    <w:rsid w:val="000344FB"/>
    <w:rsid w:val="00034FA2"/>
    <w:rsid w:val="00035390"/>
    <w:rsid w:val="00035907"/>
    <w:rsid w:val="00035F5D"/>
    <w:rsid w:val="00035F63"/>
    <w:rsid w:val="00035FCC"/>
    <w:rsid w:val="00035FEA"/>
    <w:rsid w:val="000373B6"/>
    <w:rsid w:val="00037672"/>
    <w:rsid w:val="00037A96"/>
    <w:rsid w:val="00041311"/>
    <w:rsid w:val="0004154F"/>
    <w:rsid w:val="0004239D"/>
    <w:rsid w:val="000434EB"/>
    <w:rsid w:val="00043B01"/>
    <w:rsid w:val="00043B02"/>
    <w:rsid w:val="00045A5D"/>
    <w:rsid w:val="00045C0F"/>
    <w:rsid w:val="00045F3E"/>
    <w:rsid w:val="00046BAF"/>
    <w:rsid w:val="00047A2F"/>
    <w:rsid w:val="00050962"/>
    <w:rsid w:val="00050ACD"/>
    <w:rsid w:val="00050B7B"/>
    <w:rsid w:val="00052D16"/>
    <w:rsid w:val="000538AE"/>
    <w:rsid w:val="000539C9"/>
    <w:rsid w:val="00053AAB"/>
    <w:rsid w:val="000549D7"/>
    <w:rsid w:val="0005518D"/>
    <w:rsid w:val="000554B6"/>
    <w:rsid w:val="00056EB5"/>
    <w:rsid w:val="00057FD6"/>
    <w:rsid w:val="00060B6A"/>
    <w:rsid w:val="00060FF1"/>
    <w:rsid w:val="00060FFA"/>
    <w:rsid w:val="00062382"/>
    <w:rsid w:val="00062DCD"/>
    <w:rsid w:val="00063545"/>
    <w:rsid w:val="0006378F"/>
    <w:rsid w:val="000655F3"/>
    <w:rsid w:val="00065B49"/>
    <w:rsid w:val="00066A93"/>
    <w:rsid w:val="00067F90"/>
    <w:rsid w:val="00071714"/>
    <w:rsid w:val="00072CFD"/>
    <w:rsid w:val="00072EEF"/>
    <w:rsid w:val="00073289"/>
    <w:rsid w:val="0007370D"/>
    <w:rsid w:val="00074AD0"/>
    <w:rsid w:val="000756B6"/>
    <w:rsid w:val="00076023"/>
    <w:rsid w:val="00076041"/>
    <w:rsid w:val="000775F1"/>
    <w:rsid w:val="00077C0A"/>
    <w:rsid w:val="00077EF0"/>
    <w:rsid w:val="0008069D"/>
    <w:rsid w:val="0008079F"/>
    <w:rsid w:val="000807E0"/>
    <w:rsid w:val="00080A23"/>
    <w:rsid w:val="00080B62"/>
    <w:rsid w:val="000819A8"/>
    <w:rsid w:val="00082D67"/>
    <w:rsid w:val="00082DBF"/>
    <w:rsid w:val="00083760"/>
    <w:rsid w:val="00084D46"/>
    <w:rsid w:val="00085CE9"/>
    <w:rsid w:val="00086557"/>
    <w:rsid w:val="00086F03"/>
    <w:rsid w:val="000917D6"/>
    <w:rsid w:val="00091919"/>
    <w:rsid w:val="0009213F"/>
    <w:rsid w:val="000927F6"/>
    <w:rsid w:val="00093891"/>
    <w:rsid w:val="00093FF7"/>
    <w:rsid w:val="00094598"/>
    <w:rsid w:val="000948ED"/>
    <w:rsid w:val="00094D2A"/>
    <w:rsid w:val="00094FA5"/>
    <w:rsid w:val="0009573E"/>
    <w:rsid w:val="000964A9"/>
    <w:rsid w:val="00096DCB"/>
    <w:rsid w:val="00096FAF"/>
    <w:rsid w:val="00097FF5"/>
    <w:rsid w:val="000A0BFE"/>
    <w:rsid w:val="000A104D"/>
    <w:rsid w:val="000A107E"/>
    <w:rsid w:val="000A3553"/>
    <w:rsid w:val="000A3E9D"/>
    <w:rsid w:val="000A498B"/>
    <w:rsid w:val="000A4A05"/>
    <w:rsid w:val="000A4C75"/>
    <w:rsid w:val="000A5270"/>
    <w:rsid w:val="000A5294"/>
    <w:rsid w:val="000A6028"/>
    <w:rsid w:val="000A6BF5"/>
    <w:rsid w:val="000A7841"/>
    <w:rsid w:val="000A7925"/>
    <w:rsid w:val="000B05DE"/>
    <w:rsid w:val="000B0A26"/>
    <w:rsid w:val="000B1041"/>
    <w:rsid w:val="000B12DE"/>
    <w:rsid w:val="000B2CE4"/>
    <w:rsid w:val="000B35D1"/>
    <w:rsid w:val="000B36ED"/>
    <w:rsid w:val="000B3DE9"/>
    <w:rsid w:val="000B4246"/>
    <w:rsid w:val="000B5A3B"/>
    <w:rsid w:val="000B60A7"/>
    <w:rsid w:val="000B6189"/>
    <w:rsid w:val="000B74F9"/>
    <w:rsid w:val="000C0107"/>
    <w:rsid w:val="000C0AAE"/>
    <w:rsid w:val="000C43D5"/>
    <w:rsid w:val="000C43DD"/>
    <w:rsid w:val="000C4E9F"/>
    <w:rsid w:val="000C4EA5"/>
    <w:rsid w:val="000C5107"/>
    <w:rsid w:val="000C52EC"/>
    <w:rsid w:val="000C6AA9"/>
    <w:rsid w:val="000C7080"/>
    <w:rsid w:val="000C7911"/>
    <w:rsid w:val="000C7AF7"/>
    <w:rsid w:val="000D1043"/>
    <w:rsid w:val="000D11B9"/>
    <w:rsid w:val="000D184F"/>
    <w:rsid w:val="000D1E93"/>
    <w:rsid w:val="000D1FEA"/>
    <w:rsid w:val="000D2047"/>
    <w:rsid w:val="000D2310"/>
    <w:rsid w:val="000D274D"/>
    <w:rsid w:val="000D2F3E"/>
    <w:rsid w:val="000D3772"/>
    <w:rsid w:val="000D3D92"/>
    <w:rsid w:val="000D3E5B"/>
    <w:rsid w:val="000D4F4D"/>
    <w:rsid w:val="000D561E"/>
    <w:rsid w:val="000D5B42"/>
    <w:rsid w:val="000D7A13"/>
    <w:rsid w:val="000E03F9"/>
    <w:rsid w:val="000E05B0"/>
    <w:rsid w:val="000E0604"/>
    <w:rsid w:val="000E085A"/>
    <w:rsid w:val="000E0E0C"/>
    <w:rsid w:val="000E2B02"/>
    <w:rsid w:val="000E2B54"/>
    <w:rsid w:val="000E3356"/>
    <w:rsid w:val="000E48EF"/>
    <w:rsid w:val="000E54C7"/>
    <w:rsid w:val="000E7BB8"/>
    <w:rsid w:val="000F0801"/>
    <w:rsid w:val="000F1DBA"/>
    <w:rsid w:val="000F20B8"/>
    <w:rsid w:val="000F2604"/>
    <w:rsid w:val="000F428A"/>
    <w:rsid w:val="000F4370"/>
    <w:rsid w:val="000F4F0D"/>
    <w:rsid w:val="000F4FED"/>
    <w:rsid w:val="000F5769"/>
    <w:rsid w:val="000F592C"/>
    <w:rsid w:val="000F5E9D"/>
    <w:rsid w:val="000F6084"/>
    <w:rsid w:val="000F677D"/>
    <w:rsid w:val="000F71B0"/>
    <w:rsid w:val="000F7508"/>
    <w:rsid w:val="001026CB"/>
    <w:rsid w:val="00103E77"/>
    <w:rsid w:val="001044FF"/>
    <w:rsid w:val="0010489D"/>
    <w:rsid w:val="00104BB9"/>
    <w:rsid w:val="001073BE"/>
    <w:rsid w:val="00110005"/>
    <w:rsid w:val="0011012F"/>
    <w:rsid w:val="00112136"/>
    <w:rsid w:val="00112B90"/>
    <w:rsid w:val="00112E7D"/>
    <w:rsid w:val="00113CF2"/>
    <w:rsid w:val="001145E9"/>
    <w:rsid w:val="001159C1"/>
    <w:rsid w:val="00116CD6"/>
    <w:rsid w:val="00117743"/>
    <w:rsid w:val="00117B37"/>
    <w:rsid w:val="00120370"/>
    <w:rsid w:val="00120BDC"/>
    <w:rsid w:val="001211BE"/>
    <w:rsid w:val="00122B17"/>
    <w:rsid w:val="00122F7D"/>
    <w:rsid w:val="00123AA0"/>
    <w:rsid w:val="0012405F"/>
    <w:rsid w:val="001252F5"/>
    <w:rsid w:val="0012608E"/>
    <w:rsid w:val="0012663D"/>
    <w:rsid w:val="00126690"/>
    <w:rsid w:val="001274A9"/>
    <w:rsid w:val="00127609"/>
    <w:rsid w:val="00130387"/>
    <w:rsid w:val="001307B7"/>
    <w:rsid w:val="001324B9"/>
    <w:rsid w:val="00133E55"/>
    <w:rsid w:val="00134B7A"/>
    <w:rsid w:val="001353B0"/>
    <w:rsid w:val="00135DFE"/>
    <w:rsid w:val="0013619D"/>
    <w:rsid w:val="00136A17"/>
    <w:rsid w:val="0013739F"/>
    <w:rsid w:val="001374B4"/>
    <w:rsid w:val="00137DE8"/>
    <w:rsid w:val="00137F06"/>
    <w:rsid w:val="0014090A"/>
    <w:rsid w:val="00141E77"/>
    <w:rsid w:val="00142079"/>
    <w:rsid w:val="00142C9A"/>
    <w:rsid w:val="001430F3"/>
    <w:rsid w:val="00144B14"/>
    <w:rsid w:val="0014611E"/>
    <w:rsid w:val="00146895"/>
    <w:rsid w:val="001471D2"/>
    <w:rsid w:val="001474F0"/>
    <w:rsid w:val="0014780D"/>
    <w:rsid w:val="00153924"/>
    <w:rsid w:val="00154038"/>
    <w:rsid w:val="00154125"/>
    <w:rsid w:val="001543E8"/>
    <w:rsid w:val="001543FF"/>
    <w:rsid w:val="001552B4"/>
    <w:rsid w:val="00155642"/>
    <w:rsid w:val="00155DA5"/>
    <w:rsid w:val="00155DE8"/>
    <w:rsid w:val="0015728C"/>
    <w:rsid w:val="001572AC"/>
    <w:rsid w:val="00157622"/>
    <w:rsid w:val="00157C51"/>
    <w:rsid w:val="00157EDE"/>
    <w:rsid w:val="001601AC"/>
    <w:rsid w:val="00160669"/>
    <w:rsid w:val="001607F9"/>
    <w:rsid w:val="0016185D"/>
    <w:rsid w:val="001634B6"/>
    <w:rsid w:val="0016380F"/>
    <w:rsid w:val="0016543D"/>
    <w:rsid w:val="001657F9"/>
    <w:rsid w:val="00165C7F"/>
    <w:rsid w:val="0016760B"/>
    <w:rsid w:val="001702DF"/>
    <w:rsid w:val="0017086E"/>
    <w:rsid w:val="00170D22"/>
    <w:rsid w:val="00171F3C"/>
    <w:rsid w:val="00172D7B"/>
    <w:rsid w:val="00172DAD"/>
    <w:rsid w:val="00173D3E"/>
    <w:rsid w:val="001745E1"/>
    <w:rsid w:val="001758F5"/>
    <w:rsid w:val="00175B83"/>
    <w:rsid w:val="00176AB7"/>
    <w:rsid w:val="001773B8"/>
    <w:rsid w:val="0017747E"/>
    <w:rsid w:val="00177623"/>
    <w:rsid w:val="00180B74"/>
    <w:rsid w:val="00180BF5"/>
    <w:rsid w:val="00181170"/>
    <w:rsid w:val="001813CB"/>
    <w:rsid w:val="0018147F"/>
    <w:rsid w:val="001823E0"/>
    <w:rsid w:val="00182815"/>
    <w:rsid w:val="00183809"/>
    <w:rsid w:val="00183F6A"/>
    <w:rsid w:val="00185958"/>
    <w:rsid w:val="00185C3C"/>
    <w:rsid w:val="00186801"/>
    <w:rsid w:val="0018687B"/>
    <w:rsid w:val="00186CDA"/>
    <w:rsid w:val="00187D61"/>
    <w:rsid w:val="00191A1F"/>
    <w:rsid w:val="00192249"/>
    <w:rsid w:val="00192275"/>
    <w:rsid w:val="0019364D"/>
    <w:rsid w:val="0019386E"/>
    <w:rsid w:val="00194355"/>
    <w:rsid w:val="00194A59"/>
    <w:rsid w:val="0019596B"/>
    <w:rsid w:val="00197E5B"/>
    <w:rsid w:val="001A0742"/>
    <w:rsid w:val="001A14E6"/>
    <w:rsid w:val="001A40C7"/>
    <w:rsid w:val="001A480A"/>
    <w:rsid w:val="001A48E7"/>
    <w:rsid w:val="001A72E4"/>
    <w:rsid w:val="001A7FDD"/>
    <w:rsid w:val="001B0246"/>
    <w:rsid w:val="001B3003"/>
    <w:rsid w:val="001B3981"/>
    <w:rsid w:val="001B445F"/>
    <w:rsid w:val="001B4A6D"/>
    <w:rsid w:val="001B4BD5"/>
    <w:rsid w:val="001B4EE2"/>
    <w:rsid w:val="001B5B2A"/>
    <w:rsid w:val="001B6634"/>
    <w:rsid w:val="001B6681"/>
    <w:rsid w:val="001B79F5"/>
    <w:rsid w:val="001C024B"/>
    <w:rsid w:val="001C0C71"/>
    <w:rsid w:val="001C1B21"/>
    <w:rsid w:val="001C2953"/>
    <w:rsid w:val="001C2F20"/>
    <w:rsid w:val="001C43C0"/>
    <w:rsid w:val="001C4757"/>
    <w:rsid w:val="001C5100"/>
    <w:rsid w:val="001C53A5"/>
    <w:rsid w:val="001C5405"/>
    <w:rsid w:val="001C560A"/>
    <w:rsid w:val="001C6299"/>
    <w:rsid w:val="001C69FC"/>
    <w:rsid w:val="001C7367"/>
    <w:rsid w:val="001D036E"/>
    <w:rsid w:val="001D0687"/>
    <w:rsid w:val="001D0D97"/>
    <w:rsid w:val="001D19F4"/>
    <w:rsid w:val="001D3213"/>
    <w:rsid w:val="001D3664"/>
    <w:rsid w:val="001D3E81"/>
    <w:rsid w:val="001D4D5B"/>
    <w:rsid w:val="001D4E2E"/>
    <w:rsid w:val="001D5D66"/>
    <w:rsid w:val="001D5E28"/>
    <w:rsid w:val="001D7E8D"/>
    <w:rsid w:val="001E2910"/>
    <w:rsid w:val="001E360D"/>
    <w:rsid w:val="001E3742"/>
    <w:rsid w:val="001E38AB"/>
    <w:rsid w:val="001E4AC0"/>
    <w:rsid w:val="001E52B6"/>
    <w:rsid w:val="001E5591"/>
    <w:rsid w:val="001E5AD4"/>
    <w:rsid w:val="001E642C"/>
    <w:rsid w:val="001E65DE"/>
    <w:rsid w:val="001E6764"/>
    <w:rsid w:val="001E7924"/>
    <w:rsid w:val="001E7DF3"/>
    <w:rsid w:val="001F0321"/>
    <w:rsid w:val="001F0920"/>
    <w:rsid w:val="001F09DD"/>
    <w:rsid w:val="001F1029"/>
    <w:rsid w:val="001F14E5"/>
    <w:rsid w:val="001F184D"/>
    <w:rsid w:val="001F1973"/>
    <w:rsid w:val="001F2775"/>
    <w:rsid w:val="001F3962"/>
    <w:rsid w:val="001F3A79"/>
    <w:rsid w:val="001F3C44"/>
    <w:rsid w:val="001F3DA9"/>
    <w:rsid w:val="001F3E72"/>
    <w:rsid w:val="001F4671"/>
    <w:rsid w:val="001F54CF"/>
    <w:rsid w:val="001F55F6"/>
    <w:rsid w:val="001F58CF"/>
    <w:rsid w:val="001F6A4F"/>
    <w:rsid w:val="001F75B1"/>
    <w:rsid w:val="001F7907"/>
    <w:rsid w:val="001F7C63"/>
    <w:rsid w:val="001F7CD7"/>
    <w:rsid w:val="001F7E57"/>
    <w:rsid w:val="0020181E"/>
    <w:rsid w:val="00201AC4"/>
    <w:rsid w:val="002026EF"/>
    <w:rsid w:val="00202811"/>
    <w:rsid w:val="00202E73"/>
    <w:rsid w:val="00204498"/>
    <w:rsid w:val="002055D2"/>
    <w:rsid w:val="00205F49"/>
    <w:rsid w:val="00206415"/>
    <w:rsid w:val="00206E78"/>
    <w:rsid w:val="002075CE"/>
    <w:rsid w:val="002078C4"/>
    <w:rsid w:val="00211D18"/>
    <w:rsid w:val="00211E74"/>
    <w:rsid w:val="002128ED"/>
    <w:rsid w:val="00213AC6"/>
    <w:rsid w:val="00213B05"/>
    <w:rsid w:val="00214141"/>
    <w:rsid w:val="00214D55"/>
    <w:rsid w:val="0021677E"/>
    <w:rsid w:val="00222077"/>
    <w:rsid w:val="00223089"/>
    <w:rsid w:val="002245C7"/>
    <w:rsid w:val="00224617"/>
    <w:rsid w:val="00224714"/>
    <w:rsid w:val="00224B2F"/>
    <w:rsid w:val="00224D1E"/>
    <w:rsid w:val="002260F2"/>
    <w:rsid w:val="00226DEB"/>
    <w:rsid w:val="002273BD"/>
    <w:rsid w:val="00227D98"/>
    <w:rsid w:val="00231522"/>
    <w:rsid w:val="002323BE"/>
    <w:rsid w:val="00233B34"/>
    <w:rsid w:val="0023475B"/>
    <w:rsid w:val="00235110"/>
    <w:rsid w:val="0023511E"/>
    <w:rsid w:val="0023679E"/>
    <w:rsid w:val="00240381"/>
    <w:rsid w:val="00241DA1"/>
    <w:rsid w:val="002423B9"/>
    <w:rsid w:val="002423DE"/>
    <w:rsid w:val="00242817"/>
    <w:rsid w:val="00242A6E"/>
    <w:rsid w:val="00245180"/>
    <w:rsid w:val="00245AC3"/>
    <w:rsid w:val="00246C01"/>
    <w:rsid w:val="00246DE7"/>
    <w:rsid w:val="00246E5E"/>
    <w:rsid w:val="00247690"/>
    <w:rsid w:val="00250E95"/>
    <w:rsid w:val="00251292"/>
    <w:rsid w:val="00251325"/>
    <w:rsid w:val="002546AF"/>
    <w:rsid w:val="00254BC9"/>
    <w:rsid w:val="002555BC"/>
    <w:rsid w:val="00256629"/>
    <w:rsid w:val="00260681"/>
    <w:rsid w:val="00260EAE"/>
    <w:rsid w:val="00262A66"/>
    <w:rsid w:val="00263DD3"/>
    <w:rsid w:val="00264490"/>
    <w:rsid w:val="002650AE"/>
    <w:rsid w:val="002656B7"/>
    <w:rsid w:val="00265C8B"/>
    <w:rsid w:val="00266316"/>
    <w:rsid w:val="002667B6"/>
    <w:rsid w:val="0026695D"/>
    <w:rsid w:val="00266D59"/>
    <w:rsid w:val="0026764E"/>
    <w:rsid w:val="00267AAA"/>
    <w:rsid w:val="00270F36"/>
    <w:rsid w:val="00271989"/>
    <w:rsid w:val="002719EE"/>
    <w:rsid w:val="00272BFE"/>
    <w:rsid w:val="00272D39"/>
    <w:rsid w:val="00273DA3"/>
    <w:rsid w:val="0027402D"/>
    <w:rsid w:val="00274103"/>
    <w:rsid w:val="00274CE4"/>
    <w:rsid w:val="00275592"/>
    <w:rsid w:val="00275B2A"/>
    <w:rsid w:val="00280477"/>
    <w:rsid w:val="002808BB"/>
    <w:rsid w:val="00280DEF"/>
    <w:rsid w:val="00281675"/>
    <w:rsid w:val="00282285"/>
    <w:rsid w:val="0028295B"/>
    <w:rsid w:val="00283DB7"/>
    <w:rsid w:val="00283E60"/>
    <w:rsid w:val="00285375"/>
    <w:rsid w:val="00286AEE"/>
    <w:rsid w:val="00286FE2"/>
    <w:rsid w:val="00290600"/>
    <w:rsid w:val="002912B0"/>
    <w:rsid w:val="00291D4B"/>
    <w:rsid w:val="00292483"/>
    <w:rsid w:val="00293267"/>
    <w:rsid w:val="00293A06"/>
    <w:rsid w:val="00294501"/>
    <w:rsid w:val="00294A63"/>
    <w:rsid w:val="00295AC4"/>
    <w:rsid w:val="00296A9C"/>
    <w:rsid w:val="002A1051"/>
    <w:rsid w:val="002A13E7"/>
    <w:rsid w:val="002A175F"/>
    <w:rsid w:val="002A23C6"/>
    <w:rsid w:val="002A29CF"/>
    <w:rsid w:val="002A3C09"/>
    <w:rsid w:val="002A3FD5"/>
    <w:rsid w:val="002A5752"/>
    <w:rsid w:val="002A57E6"/>
    <w:rsid w:val="002B02B2"/>
    <w:rsid w:val="002B083D"/>
    <w:rsid w:val="002B0A4A"/>
    <w:rsid w:val="002B13B7"/>
    <w:rsid w:val="002B1525"/>
    <w:rsid w:val="002B1924"/>
    <w:rsid w:val="002B1D7A"/>
    <w:rsid w:val="002B2D10"/>
    <w:rsid w:val="002B2F75"/>
    <w:rsid w:val="002B38DF"/>
    <w:rsid w:val="002B3A82"/>
    <w:rsid w:val="002B4659"/>
    <w:rsid w:val="002B4B6B"/>
    <w:rsid w:val="002B4F52"/>
    <w:rsid w:val="002C0AA1"/>
    <w:rsid w:val="002C0D74"/>
    <w:rsid w:val="002C1256"/>
    <w:rsid w:val="002C1B33"/>
    <w:rsid w:val="002C3F55"/>
    <w:rsid w:val="002C45A5"/>
    <w:rsid w:val="002C68FF"/>
    <w:rsid w:val="002C736C"/>
    <w:rsid w:val="002C7FD7"/>
    <w:rsid w:val="002D0015"/>
    <w:rsid w:val="002D049C"/>
    <w:rsid w:val="002D32FA"/>
    <w:rsid w:val="002D5748"/>
    <w:rsid w:val="002D57AA"/>
    <w:rsid w:val="002D5A92"/>
    <w:rsid w:val="002D5F76"/>
    <w:rsid w:val="002D660A"/>
    <w:rsid w:val="002D72AB"/>
    <w:rsid w:val="002E33FA"/>
    <w:rsid w:val="002E6BFD"/>
    <w:rsid w:val="002E7B82"/>
    <w:rsid w:val="002F00E9"/>
    <w:rsid w:val="002F03B6"/>
    <w:rsid w:val="002F0B13"/>
    <w:rsid w:val="002F2D1A"/>
    <w:rsid w:val="002F3139"/>
    <w:rsid w:val="002F3AFF"/>
    <w:rsid w:val="002F3B1E"/>
    <w:rsid w:val="002F416D"/>
    <w:rsid w:val="002F43F3"/>
    <w:rsid w:val="002F51D3"/>
    <w:rsid w:val="003005FB"/>
    <w:rsid w:val="003009CB"/>
    <w:rsid w:val="00301701"/>
    <w:rsid w:val="003037E7"/>
    <w:rsid w:val="00303AD4"/>
    <w:rsid w:val="00303F1D"/>
    <w:rsid w:val="0030691A"/>
    <w:rsid w:val="00306953"/>
    <w:rsid w:val="003074F8"/>
    <w:rsid w:val="003077C5"/>
    <w:rsid w:val="00307B7A"/>
    <w:rsid w:val="00307F3F"/>
    <w:rsid w:val="003103BA"/>
    <w:rsid w:val="00310B70"/>
    <w:rsid w:val="00310F3C"/>
    <w:rsid w:val="0031107C"/>
    <w:rsid w:val="003112EF"/>
    <w:rsid w:val="00312158"/>
    <w:rsid w:val="00312852"/>
    <w:rsid w:val="003133E2"/>
    <w:rsid w:val="003135BF"/>
    <w:rsid w:val="00313D52"/>
    <w:rsid w:val="00315510"/>
    <w:rsid w:val="00315D4A"/>
    <w:rsid w:val="00317704"/>
    <w:rsid w:val="00321609"/>
    <w:rsid w:val="00322111"/>
    <w:rsid w:val="003225D5"/>
    <w:rsid w:val="003232C9"/>
    <w:rsid w:val="003239C2"/>
    <w:rsid w:val="00323F5B"/>
    <w:rsid w:val="00324102"/>
    <w:rsid w:val="003241D8"/>
    <w:rsid w:val="003242C3"/>
    <w:rsid w:val="00325682"/>
    <w:rsid w:val="00325919"/>
    <w:rsid w:val="003263C3"/>
    <w:rsid w:val="003266D9"/>
    <w:rsid w:val="0032687D"/>
    <w:rsid w:val="003279B0"/>
    <w:rsid w:val="00327CA0"/>
    <w:rsid w:val="00327E54"/>
    <w:rsid w:val="00330E3A"/>
    <w:rsid w:val="00332830"/>
    <w:rsid w:val="00333469"/>
    <w:rsid w:val="003343C8"/>
    <w:rsid w:val="00334917"/>
    <w:rsid w:val="00334B3B"/>
    <w:rsid w:val="003367BA"/>
    <w:rsid w:val="00336B99"/>
    <w:rsid w:val="003407D0"/>
    <w:rsid w:val="003418F8"/>
    <w:rsid w:val="00341B19"/>
    <w:rsid w:val="00341FA3"/>
    <w:rsid w:val="00342CA9"/>
    <w:rsid w:val="003447BD"/>
    <w:rsid w:val="003449E4"/>
    <w:rsid w:val="00345693"/>
    <w:rsid w:val="003457A8"/>
    <w:rsid w:val="00345FD4"/>
    <w:rsid w:val="00347ADD"/>
    <w:rsid w:val="003505A5"/>
    <w:rsid w:val="00350B2E"/>
    <w:rsid w:val="003513CB"/>
    <w:rsid w:val="00352B44"/>
    <w:rsid w:val="00352EFD"/>
    <w:rsid w:val="00353086"/>
    <w:rsid w:val="00354FC6"/>
    <w:rsid w:val="00355BD3"/>
    <w:rsid w:val="003561F0"/>
    <w:rsid w:val="00356EF1"/>
    <w:rsid w:val="0035778A"/>
    <w:rsid w:val="003577BA"/>
    <w:rsid w:val="00357F9B"/>
    <w:rsid w:val="00360A72"/>
    <w:rsid w:val="00361038"/>
    <w:rsid w:val="0036258B"/>
    <w:rsid w:val="00363522"/>
    <w:rsid w:val="00364558"/>
    <w:rsid w:val="00364B6B"/>
    <w:rsid w:val="00366446"/>
    <w:rsid w:val="00366C80"/>
    <w:rsid w:val="003677AF"/>
    <w:rsid w:val="00371AF0"/>
    <w:rsid w:val="00372349"/>
    <w:rsid w:val="00372B51"/>
    <w:rsid w:val="0037317F"/>
    <w:rsid w:val="00373413"/>
    <w:rsid w:val="00373C1C"/>
    <w:rsid w:val="00373F29"/>
    <w:rsid w:val="00374E0A"/>
    <w:rsid w:val="0037512F"/>
    <w:rsid w:val="00375203"/>
    <w:rsid w:val="00375DAE"/>
    <w:rsid w:val="0037764D"/>
    <w:rsid w:val="003779AE"/>
    <w:rsid w:val="00377E70"/>
    <w:rsid w:val="003806E6"/>
    <w:rsid w:val="003808D8"/>
    <w:rsid w:val="003820D6"/>
    <w:rsid w:val="0038518F"/>
    <w:rsid w:val="003879A0"/>
    <w:rsid w:val="00387D8A"/>
    <w:rsid w:val="003902B6"/>
    <w:rsid w:val="00390462"/>
    <w:rsid w:val="00391645"/>
    <w:rsid w:val="003919FF"/>
    <w:rsid w:val="00391AC9"/>
    <w:rsid w:val="00391BA0"/>
    <w:rsid w:val="003923D0"/>
    <w:rsid w:val="00392B1E"/>
    <w:rsid w:val="00392E26"/>
    <w:rsid w:val="003938A0"/>
    <w:rsid w:val="00393D27"/>
    <w:rsid w:val="00394C40"/>
    <w:rsid w:val="003950E7"/>
    <w:rsid w:val="00395C3D"/>
    <w:rsid w:val="00396329"/>
    <w:rsid w:val="0039673F"/>
    <w:rsid w:val="0039755A"/>
    <w:rsid w:val="003A03BF"/>
    <w:rsid w:val="003A07B6"/>
    <w:rsid w:val="003A16F9"/>
    <w:rsid w:val="003A1B7A"/>
    <w:rsid w:val="003A1EF1"/>
    <w:rsid w:val="003A2457"/>
    <w:rsid w:val="003A2CB1"/>
    <w:rsid w:val="003A3652"/>
    <w:rsid w:val="003A4963"/>
    <w:rsid w:val="003A4D99"/>
    <w:rsid w:val="003A5958"/>
    <w:rsid w:val="003A5E4E"/>
    <w:rsid w:val="003A6533"/>
    <w:rsid w:val="003A6BBD"/>
    <w:rsid w:val="003A70AE"/>
    <w:rsid w:val="003A734A"/>
    <w:rsid w:val="003A7C59"/>
    <w:rsid w:val="003B042F"/>
    <w:rsid w:val="003B0668"/>
    <w:rsid w:val="003B1B2F"/>
    <w:rsid w:val="003B215D"/>
    <w:rsid w:val="003B21CD"/>
    <w:rsid w:val="003B2CCA"/>
    <w:rsid w:val="003B2D11"/>
    <w:rsid w:val="003B2E6F"/>
    <w:rsid w:val="003B4AEF"/>
    <w:rsid w:val="003B58DB"/>
    <w:rsid w:val="003B5DC9"/>
    <w:rsid w:val="003B6684"/>
    <w:rsid w:val="003B7291"/>
    <w:rsid w:val="003C07C7"/>
    <w:rsid w:val="003C0888"/>
    <w:rsid w:val="003C0941"/>
    <w:rsid w:val="003C2D9A"/>
    <w:rsid w:val="003C40D5"/>
    <w:rsid w:val="003C5669"/>
    <w:rsid w:val="003C57F7"/>
    <w:rsid w:val="003C6BCB"/>
    <w:rsid w:val="003C721F"/>
    <w:rsid w:val="003D0003"/>
    <w:rsid w:val="003D1823"/>
    <w:rsid w:val="003D28BD"/>
    <w:rsid w:val="003D3466"/>
    <w:rsid w:val="003D34C1"/>
    <w:rsid w:val="003D36A4"/>
    <w:rsid w:val="003D403B"/>
    <w:rsid w:val="003D474C"/>
    <w:rsid w:val="003D4C55"/>
    <w:rsid w:val="003D4E3F"/>
    <w:rsid w:val="003D4FB5"/>
    <w:rsid w:val="003D54D3"/>
    <w:rsid w:val="003D5EB8"/>
    <w:rsid w:val="003D6EA0"/>
    <w:rsid w:val="003D7148"/>
    <w:rsid w:val="003D7583"/>
    <w:rsid w:val="003E0B2F"/>
    <w:rsid w:val="003E2231"/>
    <w:rsid w:val="003E2413"/>
    <w:rsid w:val="003E2DE5"/>
    <w:rsid w:val="003E3F1B"/>
    <w:rsid w:val="003E5EA5"/>
    <w:rsid w:val="003F03D5"/>
    <w:rsid w:val="003F0A0F"/>
    <w:rsid w:val="003F0D8F"/>
    <w:rsid w:val="003F1BC1"/>
    <w:rsid w:val="003F1D60"/>
    <w:rsid w:val="003F21CF"/>
    <w:rsid w:val="003F28CB"/>
    <w:rsid w:val="003F2C14"/>
    <w:rsid w:val="003F372D"/>
    <w:rsid w:val="003F38ED"/>
    <w:rsid w:val="003F3FA7"/>
    <w:rsid w:val="003F49C6"/>
    <w:rsid w:val="003F5858"/>
    <w:rsid w:val="003F6453"/>
    <w:rsid w:val="003F7220"/>
    <w:rsid w:val="00400051"/>
    <w:rsid w:val="00400CAD"/>
    <w:rsid w:val="00401AC6"/>
    <w:rsid w:val="0040295E"/>
    <w:rsid w:val="00404F87"/>
    <w:rsid w:val="00405029"/>
    <w:rsid w:val="004057EA"/>
    <w:rsid w:val="0040599C"/>
    <w:rsid w:val="00407924"/>
    <w:rsid w:val="00410450"/>
    <w:rsid w:val="004104DA"/>
    <w:rsid w:val="004123BC"/>
    <w:rsid w:val="00412EF4"/>
    <w:rsid w:val="004140F0"/>
    <w:rsid w:val="00414343"/>
    <w:rsid w:val="00414C7E"/>
    <w:rsid w:val="00415467"/>
    <w:rsid w:val="004155CE"/>
    <w:rsid w:val="004158B0"/>
    <w:rsid w:val="00415A8F"/>
    <w:rsid w:val="00415C67"/>
    <w:rsid w:val="00416071"/>
    <w:rsid w:val="004162CB"/>
    <w:rsid w:val="00416AE6"/>
    <w:rsid w:val="00417628"/>
    <w:rsid w:val="00417729"/>
    <w:rsid w:val="004209AE"/>
    <w:rsid w:val="004210E6"/>
    <w:rsid w:val="0042184B"/>
    <w:rsid w:val="00421991"/>
    <w:rsid w:val="00421BE7"/>
    <w:rsid w:val="004244AF"/>
    <w:rsid w:val="00424A75"/>
    <w:rsid w:val="004252A9"/>
    <w:rsid w:val="00426588"/>
    <w:rsid w:val="004267A7"/>
    <w:rsid w:val="004308D6"/>
    <w:rsid w:val="00430D3F"/>
    <w:rsid w:val="00430D91"/>
    <w:rsid w:val="00430F8E"/>
    <w:rsid w:val="00431035"/>
    <w:rsid w:val="0043124F"/>
    <w:rsid w:val="00431370"/>
    <w:rsid w:val="004318EC"/>
    <w:rsid w:val="00431E9D"/>
    <w:rsid w:val="0043236C"/>
    <w:rsid w:val="00434380"/>
    <w:rsid w:val="00434BFC"/>
    <w:rsid w:val="00435100"/>
    <w:rsid w:val="004352E6"/>
    <w:rsid w:val="0043593A"/>
    <w:rsid w:val="004362A2"/>
    <w:rsid w:val="00436D85"/>
    <w:rsid w:val="00437726"/>
    <w:rsid w:val="00440090"/>
    <w:rsid w:val="004400B3"/>
    <w:rsid w:val="004407B4"/>
    <w:rsid w:val="00442474"/>
    <w:rsid w:val="004440EE"/>
    <w:rsid w:val="00444F08"/>
    <w:rsid w:val="00445829"/>
    <w:rsid w:val="00446215"/>
    <w:rsid w:val="004503E2"/>
    <w:rsid w:val="00450AEC"/>
    <w:rsid w:val="00451C70"/>
    <w:rsid w:val="00455D4C"/>
    <w:rsid w:val="00455FD4"/>
    <w:rsid w:val="00456A7D"/>
    <w:rsid w:val="004572CC"/>
    <w:rsid w:val="004573D1"/>
    <w:rsid w:val="004602ED"/>
    <w:rsid w:val="004606B6"/>
    <w:rsid w:val="00460EF5"/>
    <w:rsid w:val="00460F72"/>
    <w:rsid w:val="00462C2C"/>
    <w:rsid w:val="00463017"/>
    <w:rsid w:val="004631E7"/>
    <w:rsid w:val="0046336E"/>
    <w:rsid w:val="0046386A"/>
    <w:rsid w:val="00463E3D"/>
    <w:rsid w:val="00467344"/>
    <w:rsid w:val="00470A7F"/>
    <w:rsid w:val="00471140"/>
    <w:rsid w:val="0047170D"/>
    <w:rsid w:val="0047303D"/>
    <w:rsid w:val="00473890"/>
    <w:rsid w:val="00473C67"/>
    <w:rsid w:val="00474186"/>
    <w:rsid w:val="00474FC0"/>
    <w:rsid w:val="004754F5"/>
    <w:rsid w:val="00476A9C"/>
    <w:rsid w:val="00476EC0"/>
    <w:rsid w:val="00476FA8"/>
    <w:rsid w:val="00477F95"/>
    <w:rsid w:val="004805A9"/>
    <w:rsid w:val="00480BFD"/>
    <w:rsid w:val="00481695"/>
    <w:rsid w:val="004819EA"/>
    <w:rsid w:val="00481BE2"/>
    <w:rsid w:val="004823F8"/>
    <w:rsid w:val="0048349F"/>
    <w:rsid w:val="00484249"/>
    <w:rsid w:val="00484877"/>
    <w:rsid w:val="00484CB6"/>
    <w:rsid w:val="00484E2C"/>
    <w:rsid w:val="00484F93"/>
    <w:rsid w:val="00485AD0"/>
    <w:rsid w:val="00485B79"/>
    <w:rsid w:val="004866CA"/>
    <w:rsid w:val="004878E5"/>
    <w:rsid w:val="004879BC"/>
    <w:rsid w:val="004907AC"/>
    <w:rsid w:val="0049093C"/>
    <w:rsid w:val="004909AE"/>
    <w:rsid w:val="004909E1"/>
    <w:rsid w:val="0049162D"/>
    <w:rsid w:val="00491A5E"/>
    <w:rsid w:val="00491EBC"/>
    <w:rsid w:val="0049222C"/>
    <w:rsid w:val="004922FF"/>
    <w:rsid w:val="004923FA"/>
    <w:rsid w:val="00492861"/>
    <w:rsid w:val="004928BD"/>
    <w:rsid w:val="004932DC"/>
    <w:rsid w:val="00493900"/>
    <w:rsid w:val="00495354"/>
    <w:rsid w:val="00495390"/>
    <w:rsid w:val="00495FCD"/>
    <w:rsid w:val="00497661"/>
    <w:rsid w:val="00497A7D"/>
    <w:rsid w:val="00497D21"/>
    <w:rsid w:val="00497EC2"/>
    <w:rsid w:val="004A036F"/>
    <w:rsid w:val="004A0B56"/>
    <w:rsid w:val="004A127E"/>
    <w:rsid w:val="004A1585"/>
    <w:rsid w:val="004A23CE"/>
    <w:rsid w:val="004A24B7"/>
    <w:rsid w:val="004A25A8"/>
    <w:rsid w:val="004A2C5A"/>
    <w:rsid w:val="004A2EDD"/>
    <w:rsid w:val="004A4495"/>
    <w:rsid w:val="004A4AC2"/>
    <w:rsid w:val="004A540A"/>
    <w:rsid w:val="004A5892"/>
    <w:rsid w:val="004A5B70"/>
    <w:rsid w:val="004A5D97"/>
    <w:rsid w:val="004A6B5F"/>
    <w:rsid w:val="004A7C24"/>
    <w:rsid w:val="004B0855"/>
    <w:rsid w:val="004B0AB8"/>
    <w:rsid w:val="004B0DD5"/>
    <w:rsid w:val="004B4586"/>
    <w:rsid w:val="004B4906"/>
    <w:rsid w:val="004B5B3B"/>
    <w:rsid w:val="004B7708"/>
    <w:rsid w:val="004C0016"/>
    <w:rsid w:val="004C07AC"/>
    <w:rsid w:val="004C0EB2"/>
    <w:rsid w:val="004C132D"/>
    <w:rsid w:val="004C2AC7"/>
    <w:rsid w:val="004C3EC8"/>
    <w:rsid w:val="004C3EE4"/>
    <w:rsid w:val="004C4B21"/>
    <w:rsid w:val="004C6963"/>
    <w:rsid w:val="004C7121"/>
    <w:rsid w:val="004C71C6"/>
    <w:rsid w:val="004C7581"/>
    <w:rsid w:val="004D2472"/>
    <w:rsid w:val="004D4EF3"/>
    <w:rsid w:val="004D5AD5"/>
    <w:rsid w:val="004D622C"/>
    <w:rsid w:val="004D6562"/>
    <w:rsid w:val="004D72AD"/>
    <w:rsid w:val="004D76C4"/>
    <w:rsid w:val="004E074C"/>
    <w:rsid w:val="004E07AD"/>
    <w:rsid w:val="004E0F85"/>
    <w:rsid w:val="004E151F"/>
    <w:rsid w:val="004E2153"/>
    <w:rsid w:val="004E2C56"/>
    <w:rsid w:val="004E2F25"/>
    <w:rsid w:val="004E3768"/>
    <w:rsid w:val="004E445C"/>
    <w:rsid w:val="004E463D"/>
    <w:rsid w:val="004E4660"/>
    <w:rsid w:val="004E5079"/>
    <w:rsid w:val="004E5AED"/>
    <w:rsid w:val="004E6BBF"/>
    <w:rsid w:val="004E6F85"/>
    <w:rsid w:val="004E7EB9"/>
    <w:rsid w:val="004F1951"/>
    <w:rsid w:val="004F2032"/>
    <w:rsid w:val="004F2A0C"/>
    <w:rsid w:val="004F38F1"/>
    <w:rsid w:val="004F3D30"/>
    <w:rsid w:val="004F428E"/>
    <w:rsid w:val="004F4AD3"/>
    <w:rsid w:val="004F4C8B"/>
    <w:rsid w:val="004F5088"/>
    <w:rsid w:val="004F5EDE"/>
    <w:rsid w:val="004F613E"/>
    <w:rsid w:val="004F7466"/>
    <w:rsid w:val="004F7D54"/>
    <w:rsid w:val="00500C5A"/>
    <w:rsid w:val="0050155D"/>
    <w:rsid w:val="00501567"/>
    <w:rsid w:val="0050172A"/>
    <w:rsid w:val="005043E1"/>
    <w:rsid w:val="00505880"/>
    <w:rsid w:val="00505FB1"/>
    <w:rsid w:val="00506A08"/>
    <w:rsid w:val="005070D3"/>
    <w:rsid w:val="00507EF4"/>
    <w:rsid w:val="00510072"/>
    <w:rsid w:val="0051028E"/>
    <w:rsid w:val="0051082F"/>
    <w:rsid w:val="00511408"/>
    <w:rsid w:val="0051142E"/>
    <w:rsid w:val="00512642"/>
    <w:rsid w:val="00514323"/>
    <w:rsid w:val="00514814"/>
    <w:rsid w:val="005157C8"/>
    <w:rsid w:val="00515C81"/>
    <w:rsid w:val="005161E0"/>
    <w:rsid w:val="00516E21"/>
    <w:rsid w:val="005202C4"/>
    <w:rsid w:val="005209BB"/>
    <w:rsid w:val="005213BB"/>
    <w:rsid w:val="00521945"/>
    <w:rsid w:val="00523513"/>
    <w:rsid w:val="00523532"/>
    <w:rsid w:val="00523747"/>
    <w:rsid w:val="00523905"/>
    <w:rsid w:val="005257BD"/>
    <w:rsid w:val="0052583F"/>
    <w:rsid w:val="00527811"/>
    <w:rsid w:val="00532C90"/>
    <w:rsid w:val="005341A9"/>
    <w:rsid w:val="00534467"/>
    <w:rsid w:val="005344DB"/>
    <w:rsid w:val="005346A3"/>
    <w:rsid w:val="005349B2"/>
    <w:rsid w:val="00536157"/>
    <w:rsid w:val="005370D2"/>
    <w:rsid w:val="0054024C"/>
    <w:rsid w:val="00540F1F"/>
    <w:rsid w:val="00541DD8"/>
    <w:rsid w:val="00542A57"/>
    <w:rsid w:val="005446E3"/>
    <w:rsid w:val="00544FF6"/>
    <w:rsid w:val="005455AC"/>
    <w:rsid w:val="00545C4B"/>
    <w:rsid w:val="0054648B"/>
    <w:rsid w:val="00546501"/>
    <w:rsid w:val="00546A54"/>
    <w:rsid w:val="00547CD9"/>
    <w:rsid w:val="005505AA"/>
    <w:rsid w:val="005509BF"/>
    <w:rsid w:val="00550C23"/>
    <w:rsid w:val="005516C4"/>
    <w:rsid w:val="0055287E"/>
    <w:rsid w:val="0055287F"/>
    <w:rsid w:val="005543DB"/>
    <w:rsid w:val="00554A60"/>
    <w:rsid w:val="00557500"/>
    <w:rsid w:val="005575F3"/>
    <w:rsid w:val="00560DB4"/>
    <w:rsid w:val="0056105D"/>
    <w:rsid w:val="0056146F"/>
    <w:rsid w:val="0056150E"/>
    <w:rsid w:val="0056172A"/>
    <w:rsid w:val="00561C7E"/>
    <w:rsid w:val="00562FE4"/>
    <w:rsid w:val="005635BC"/>
    <w:rsid w:val="00565F46"/>
    <w:rsid w:val="00566BC7"/>
    <w:rsid w:val="00567625"/>
    <w:rsid w:val="00567CD4"/>
    <w:rsid w:val="00570B67"/>
    <w:rsid w:val="005728F5"/>
    <w:rsid w:val="00573781"/>
    <w:rsid w:val="00573EA4"/>
    <w:rsid w:val="00574ED8"/>
    <w:rsid w:val="00574F38"/>
    <w:rsid w:val="00575107"/>
    <w:rsid w:val="0057536D"/>
    <w:rsid w:val="0057543F"/>
    <w:rsid w:val="005754AA"/>
    <w:rsid w:val="00576079"/>
    <w:rsid w:val="005766A4"/>
    <w:rsid w:val="00576C89"/>
    <w:rsid w:val="0057713B"/>
    <w:rsid w:val="00577751"/>
    <w:rsid w:val="005778B7"/>
    <w:rsid w:val="0058067A"/>
    <w:rsid w:val="0058149D"/>
    <w:rsid w:val="00581C2B"/>
    <w:rsid w:val="00581D13"/>
    <w:rsid w:val="00582686"/>
    <w:rsid w:val="005826E8"/>
    <w:rsid w:val="00582838"/>
    <w:rsid w:val="00582B92"/>
    <w:rsid w:val="005835EE"/>
    <w:rsid w:val="005838D5"/>
    <w:rsid w:val="00583CC5"/>
    <w:rsid w:val="00584676"/>
    <w:rsid w:val="00585070"/>
    <w:rsid w:val="00585A9A"/>
    <w:rsid w:val="0058696B"/>
    <w:rsid w:val="00590884"/>
    <w:rsid w:val="005915B6"/>
    <w:rsid w:val="00591951"/>
    <w:rsid w:val="00591A27"/>
    <w:rsid w:val="00592EE0"/>
    <w:rsid w:val="00593808"/>
    <w:rsid w:val="00593C7D"/>
    <w:rsid w:val="005950E8"/>
    <w:rsid w:val="00595B7D"/>
    <w:rsid w:val="00596D45"/>
    <w:rsid w:val="00597577"/>
    <w:rsid w:val="005975EC"/>
    <w:rsid w:val="005A1EBD"/>
    <w:rsid w:val="005A2BCE"/>
    <w:rsid w:val="005A2F5B"/>
    <w:rsid w:val="005A31B6"/>
    <w:rsid w:val="005A33DD"/>
    <w:rsid w:val="005A3D91"/>
    <w:rsid w:val="005A48F8"/>
    <w:rsid w:val="005A4FEF"/>
    <w:rsid w:val="005A5558"/>
    <w:rsid w:val="005A57BF"/>
    <w:rsid w:val="005A5C81"/>
    <w:rsid w:val="005A5D93"/>
    <w:rsid w:val="005A6070"/>
    <w:rsid w:val="005A75B6"/>
    <w:rsid w:val="005A7976"/>
    <w:rsid w:val="005A7FCD"/>
    <w:rsid w:val="005B07F0"/>
    <w:rsid w:val="005B10C8"/>
    <w:rsid w:val="005B10D4"/>
    <w:rsid w:val="005B2670"/>
    <w:rsid w:val="005B2C6C"/>
    <w:rsid w:val="005B2EA0"/>
    <w:rsid w:val="005B3558"/>
    <w:rsid w:val="005B5159"/>
    <w:rsid w:val="005B53E6"/>
    <w:rsid w:val="005B5C2C"/>
    <w:rsid w:val="005B67A6"/>
    <w:rsid w:val="005B70E8"/>
    <w:rsid w:val="005B7A6B"/>
    <w:rsid w:val="005C0201"/>
    <w:rsid w:val="005C0870"/>
    <w:rsid w:val="005C0912"/>
    <w:rsid w:val="005C23FC"/>
    <w:rsid w:val="005C28BB"/>
    <w:rsid w:val="005C413A"/>
    <w:rsid w:val="005C5598"/>
    <w:rsid w:val="005C5979"/>
    <w:rsid w:val="005C5C13"/>
    <w:rsid w:val="005C6016"/>
    <w:rsid w:val="005C7898"/>
    <w:rsid w:val="005C79CD"/>
    <w:rsid w:val="005D040E"/>
    <w:rsid w:val="005D2C02"/>
    <w:rsid w:val="005D3BCF"/>
    <w:rsid w:val="005D4D87"/>
    <w:rsid w:val="005D513A"/>
    <w:rsid w:val="005D542D"/>
    <w:rsid w:val="005D5625"/>
    <w:rsid w:val="005D6016"/>
    <w:rsid w:val="005D6BCF"/>
    <w:rsid w:val="005D7274"/>
    <w:rsid w:val="005D73A1"/>
    <w:rsid w:val="005E0025"/>
    <w:rsid w:val="005E0099"/>
    <w:rsid w:val="005E0680"/>
    <w:rsid w:val="005E0B03"/>
    <w:rsid w:val="005E11F7"/>
    <w:rsid w:val="005E1D72"/>
    <w:rsid w:val="005E29A2"/>
    <w:rsid w:val="005E2FB2"/>
    <w:rsid w:val="005E3C0D"/>
    <w:rsid w:val="005E45B8"/>
    <w:rsid w:val="005E4D74"/>
    <w:rsid w:val="005E5D44"/>
    <w:rsid w:val="005E6370"/>
    <w:rsid w:val="005E6586"/>
    <w:rsid w:val="005E6C68"/>
    <w:rsid w:val="005F18E3"/>
    <w:rsid w:val="005F313C"/>
    <w:rsid w:val="005F501A"/>
    <w:rsid w:val="005F52D5"/>
    <w:rsid w:val="005F57BC"/>
    <w:rsid w:val="005F611D"/>
    <w:rsid w:val="005F7A5C"/>
    <w:rsid w:val="006000BA"/>
    <w:rsid w:val="00600515"/>
    <w:rsid w:val="00600B07"/>
    <w:rsid w:val="00600D72"/>
    <w:rsid w:val="0060104A"/>
    <w:rsid w:val="0060134C"/>
    <w:rsid w:val="00602424"/>
    <w:rsid w:val="006024E3"/>
    <w:rsid w:val="006031A2"/>
    <w:rsid w:val="00605423"/>
    <w:rsid w:val="006054DF"/>
    <w:rsid w:val="00605876"/>
    <w:rsid w:val="006059E6"/>
    <w:rsid w:val="00606637"/>
    <w:rsid w:val="00606D02"/>
    <w:rsid w:val="00607C24"/>
    <w:rsid w:val="00607F25"/>
    <w:rsid w:val="00611371"/>
    <w:rsid w:val="00611971"/>
    <w:rsid w:val="00611AAA"/>
    <w:rsid w:val="0061209C"/>
    <w:rsid w:val="00613473"/>
    <w:rsid w:val="00613848"/>
    <w:rsid w:val="00613894"/>
    <w:rsid w:val="0061464A"/>
    <w:rsid w:val="00614664"/>
    <w:rsid w:val="006149BF"/>
    <w:rsid w:val="00614D33"/>
    <w:rsid w:val="00616D83"/>
    <w:rsid w:val="00616E66"/>
    <w:rsid w:val="00617003"/>
    <w:rsid w:val="0061752B"/>
    <w:rsid w:val="00617C5D"/>
    <w:rsid w:val="00617F93"/>
    <w:rsid w:val="006207D6"/>
    <w:rsid w:val="00620945"/>
    <w:rsid w:val="00620959"/>
    <w:rsid w:val="006209E1"/>
    <w:rsid w:val="00620FC9"/>
    <w:rsid w:val="0062149F"/>
    <w:rsid w:val="00621F60"/>
    <w:rsid w:val="00622944"/>
    <w:rsid w:val="006244AA"/>
    <w:rsid w:val="00624A83"/>
    <w:rsid w:val="00626708"/>
    <w:rsid w:val="006275E2"/>
    <w:rsid w:val="00630324"/>
    <w:rsid w:val="00630B35"/>
    <w:rsid w:val="006318A0"/>
    <w:rsid w:val="006318A5"/>
    <w:rsid w:val="006321F9"/>
    <w:rsid w:val="006333F8"/>
    <w:rsid w:val="00633B6D"/>
    <w:rsid w:val="006355B2"/>
    <w:rsid w:val="006356E8"/>
    <w:rsid w:val="00635C34"/>
    <w:rsid w:val="00635EE5"/>
    <w:rsid w:val="00635F15"/>
    <w:rsid w:val="006368A6"/>
    <w:rsid w:val="00637B51"/>
    <w:rsid w:val="00640F30"/>
    <w:rsid w:val="00641118"/>
    <w:rsid w:val="00641661"/>
    <w:rsid w:val="00642606"/>
    <w:rsid w:val="0064317A"/>
    <w:rsid w:val="00643D62"/>
    <w:rsid w:val="0064466A"/>
    <w:rsid w:val="0064483D"/>
    <w:rsid w:val="00645736"/>
    <w:rsid w:val="00645F16"/>
    <w:rsid w:val="006468E4"/>
    <w:rsid w:val="00646C6E"/>
    <w:rsid w:val="00646EAC"/>
    <w:rsid w:val="006471A9"/>
    <w:rsid w:val="00650472"/>
    <w:rsid w:val="00650FEB"/>
    <w:rsid w:val="00651A04"/>
    <w:rsid w:val="00652336"/>
    <w:rsid w:val="00652DEE"/>
    <w:rsid w:val="006533D2"/>
    <w:rsid w:val="00653C34"/>
    <w:rsid w:val="00653E9F"/>
    <w:rsid w:val="00654BB3"/>
    <w:rsid w:val="00655FA8"/>
    <w:rsid w:val="00656C86"/>
    <w:rsid w:val="006601DB"/>
    <w:rsid w:val="00660807"/>
    <w:rsid w:val="00660B1F"/>
    <w:rsid w:val="006613CC"/>
    <w:rsid w:val="006616C0"/>
    <w:rsid w:val="00661791"/>
    <w:rsid w:val="0066181F"/>
    <w:rsid w:val="00661D5C"/>
    <w:rsid w:val="00662160"/>
    <w:rsid w:val="00662487"/>
    <w:rsid w:val="00662C5C"/>
    <w:rsid w:val="00662F5A"/>
    <w:rsid w:val="0066413C"/>
    <w:rsid w:val="006641EA"/>
    <w:rsid w:val="006645AB"/>
    <w:rsid w:val="006655A4"/>
    <w:rsid w:val="00665698"/>
    <w:rsid w:val="0066682F"/>
    <w:rsid w:val="00666969"/>
    <w:rsid w:val="0066719A"/>
    <w:rsid w:val="00671853"/>
    <w:rsid w:val="00674A50"/>
    <w:rsid w:val="00675F10"/>
    <w:rsid w:val="0067633B"/>
    <w:rsid w:val="006771CE"/>
    <w:rsid w:val="00677763"/>
    <w:rsid w:val="0067778C"/>
    <w:rsid w:val="0068004D"/>
    <w:rsid w:val="006809D0"/>
    <w:rsid w:val="00680A75"/>
    <w:rsid w:val="00680C6C"/>
    <w:rsid w:val="00681B4E"/>
    <w:rsid w:val="00681BE3"/>
    <w:rsid w:val="0068250D"/>
    <w:rsid w:val="0068376F"/>
    <w:rsid w:val="006846F1"/>
    <w:rsid w:val="0068495E"/>
    <w:rsid w:val="00685944"/>
    <w:rsid w:val="0068640E"/>
    <w:rsid w:val="00686CB0"/>
    <w:rsid w:val="0068759F"/>
    <w:rsid w:val="00687917"/>
    <w:rsid w:val="00687DCD"/>
    <w:rsid w:val="00690A4D"/>
    <w:rsid w:val="0069199D"/>
    <w:rsid w:val="00691E88"/>
    <w:rsid w:val="00692256"/>
    <w:rsid w:val="00692B33"/>
    <w:rsid w:val="00693FFC"/>
    <w:rsid w:val="006945E9"/>
    <w:rsid w:val="006948EB"/>
    <w:rsid w:val="006954D0"/>
    <w:rsid w:val="00695F01"/>
    <w:rsid w:val="0069716A"/>
    <w:rsid w:val="006974C5"/>
    <w:rsid w:val="00697906"/>
    <w:rsid w:val="006A0068"/>
    <w:rsid w:val="006A02E3"/>
    <w:rsid w:val="006A076E"/>
    <w:rsid w:val="006A09E9"/>
    <w:rsid w:val="006A1A66"/>
    <w:rsid w:val="006A1F68"/>
    <w:rsid w:val="006A20A4"/>
    <w:rsid w:val="006A2267"/>
    <w:rsid w:val="006A3E01"/>
    <w:rsid w:val="006A42EE"/>
    <w:rsid w:val="006A4CED"/>
    <w:rsid w:val="006A6B6E"/>
    <w:rsid w:val="006A7036"/>
    <w:rsid w:val="006B119E"/>
    <w:rsid w:val="006B1BB5"/>
    <w:rsid w:val="006B1BE8"/>
    <w:rsid w:val="006B1E3E"/>
    <w:rsid w:val="006B2262"/>
    <w:rsid w:val="006B339C"/>
    <w:rsid w:val="006B7039"/>
    <w:rsid w:val="006B70EC"/>
    <w:rsid w:val="006C15DA"/>
    <w:rsid w:val="006C1747"/>
    <w:rsid w:val="006C262B"/>
    <w:rsid w:val="006C2D83"/>
    <w:rsid w:val="006C31D9"/>
    <w:rsid w:val="006C326E"/>
    <w:rsid w:val="006C3A2E"/>
    <w:rsid w:val="006C3BB6"/>
    <w:rsid w:val="006C48EF"/>
    <w:rsid w:val="006C502B"/>
    <w:rsid w:val="006C634F"/>
    <w:rsid w:val="006C6D66"/>
    <w:rsid w:val="006C70C0"/>
    <w:rsid w:val="006C7D94"/>
    <w:rsid w:val="006D079E"/>
    <w:rsid w:val="006D1538"/>
    <w:rsid w:val="006D15D3"/>
    <w:rsid w:val="006D1B2F"/>
    <w:rsid w:val="006D2307"/>
    <w:rsid w:val="006D3905"/>
    <w:rsid w:val="006D3F3E"/>
    <w:rsid w:val="006D538E"/>
    <w:rsid w:val="006D5891"/>
    <w:rsid w:val="006D67E5"/>
    <w:rsid w:val="006D72AF"/>
    <w:rsid w:val="006E0AA9"/>
    <w:rsid w:val="006E1831"/>
    <w:rsid w:val="006E1CF2"/>
    <w:rsid w:val="006E369D"/>
    <w:rsid w:val="006E3783"/>
    <w:rsid w:val="006E3A9F"/>
    <w:rsid w:val="006E3AC4"/>
    <w:rsid w:val="006E432B"/>
    <w:rsid w:val="006E45B8"/>
    <w:rsid w:val="006E4E53"/>
    <w:rsid w:val="006E4FE1"/>
    <w:rsid w:val="006E5956"/>
    <w:rsid w:val="006E5D7F"/>
    <w:rsid w:val="006E6003"/>
    <w:rsid w:val="006E6031"/>
    <w:rsid w:val="006E63FF"/>
    <w:rsid w:val="006E65DA"/>
    <w:rsid w:val="006E70FC"/>
    <w:rsid w:val="006E7776"/>
    <w:rsid w:val="006E7FA3"/>
    <w:rsid w:val="006F0953"/>
    <w:rsid w:val="006F13DB"/>
    <w:rsid w:val="006F1A39"/>
    <w:rsid w:val="006F2EB6"/>
    <w:rsid w:val="006F355C"/>
    <w:rsid w:val="006F47D5"/>
    <w:rsid w:val="006F51B2"/>
    <w:rsid w:val="006F53CA"/>
    <w:rsid w:val="006F557A"/>
    <w:rsid w:val="00700C03"/>
    <w:rsid w:val="00702216"/>
    <w:rsid w:val="007023DA"/>
    <w:rsid w:val="00702465"/>
    <w:rsid w:val="0070251B"/>
    <w:rsid w:val="0070255C"/>
    <w:rsid w:val="0070287F"/>
    <w:rsid w:val="00702F18"/>
    <w:rsid w:val="00703087"/>
    <w:rsid w:val="0070370C"/>
    <w:rsid w:val="00705A59"/>
    <w:rsid w:val="00705C04"/>
    <w:rsid w:val="0070669E"/>
    <w:rsid w:val="00706755"/>
    <w:rsid w:val="007070FF"/>
    <w:rsid w:val="00707384"/>
    <w:rsid w:val="00710812"/>
    <w:rsid w:val="007109CA"/>
    <w:rsid w:val="00710A87"/>
    <w:rsid w:val="00711090"/>
    <w:rsid w:val="00711889"/>
    <w:rsid w:val="00711D01"/>
    <w:rsid w:val="00712268"/>
    <w:rsid w:val="007126FB"/>
    <w:rsid w:val="0071313B"/>
    <w:rsid w:val="00713AE8"/>
    <w:rsid w:val="00713FA8"/>
    <w:rsid w:val="00714483"/>
    <w:rsid w:val="007146D3"/>
    <w:rsid w:val="00714B87"/>
    <w:rsid w:val="007150E6"/>
    <w:rsid w:val="00716172"/>
    <w:rsid w:val="0072029A"/>
    <w:rsid w:val="00721D63"/>
    <w:rsid w:val="00721E5C"/>
    <w:rsid w:val="00721FFD"/>
    <w:rsid w:val="00723604"/>
    <w:rsid w:val="0072387D"/>
    <w:rsid w:val="00723AB0"/>
    <w:rsid w:val="0072546C"/>
    <w:rsid w:val="00727941"/>
    <w:rsid w:val="00727DE6"/>
    <w:rsid w:val="0073042D"/>
    <w:rsid w:val="00730910"/>
    <w:rsid w:val="00730A33"/>
    <w:rsid w:val="00730A81"/>
    <w:rsid w:val="00731B00"/>
    <w:rsid w:val="007345BD"/>
    <w:rsid w:val="00734DF2"/>
    <w:rsid w:val="00735559"/>
    <w:rsid w:val="007362B6"/>
    <w:rsid w:val="00736A31"/>
    <w:rsid w:val="00740147"/>
    <w:rsid w:val="00742039"/>
    <w:rsid w:val="00742932"/>
    <w:rsid w:val="007436B4"/>
    <w:rsid w:val="007439B4"/>
    <w:rsid w:val="00744EA6"/>
    <w:rsid w:val="00746BBB"/>
    <w:rsid w:val="00746F95"/>
    <w:rsid w:val="00747F47"/>
    <w:rsid w:val="007500F4"/>
    <w:rsid w:val="00750827"/>
    <w:rsid w:val="0075155A"/>
    <w:rsid w:val="00751AC3"/>
    <w:rsid w:val="00751FFF"/>
    <w:rsid w:val="007525D2"/>
    <w:rsid w:val="007526D9"/>
    <w:rsid w:val="00752C48"/>
    <w:rsid w:val="00752F11"/>
    <w:rsid w:val="007533FE"/>
    <w:rsid w:val="00753491"/>
    <w:rsid w:val="00753B36"/>
    <w:rsid w:val="00753F24"/>
    <w:rsid w:val="00754D5C"/>
    <w:rsid w:val="007566E8"/>
    <w:rsid w:val="0075680E"/>
    <w:rsid w:val="00756D5D"/>
    <w:rsid w:val="0075766C"/>
    <w:rsid w:val="0076004E"/>
    <w:rsid w:val="00760497"/>
    <w:rsid w:val="007620E9"/>
    <w:rsid w:val="00764119"/>
    <w:rsid w:val="0076417D"/>
    <w:rsid w:val="00764632"/>
    <w:rsid w:val="007658D6"/>
    <w:rsid w:val="007662B0"/>
    <w:rsid w:val="007674E8"/>
    <w:rsid w:val="00767C9B"/>
    <w:rsid w:val="00770A78"/>
    <w:rsid w:val="0077133F"/>
    <w:rsid w:val="007718AE"/>
    <w:rsid w:val="00772E78"/>
    <w:rsid w:val="00773A66"/>
    <w:rsid w:val="00773C41"/>
    <w:rsid w:val="00774AB8"/>
    <w:rsid w:val="00774DF5"/>
    <w:rsid w:val="00775067"/>
    <w:rsid w:val="00775230"/>
    <w:rsid w:val="00776686"/>
    <w:rsid w:val="007770D2"/>
    <w:rsid w:val="00780E66"/>
    <w:rsid w:val="0078249E"/>
    <w:rsid w:val="00782777"/>
    <w:rsid w:val="00782824"/>
    <w:rsid w:val="00782ED2"/>
    <w:rsid w:val="00784139"/>
    <w:rsid w:val="00785072"/>
    <w:rsid w:val="007858CC"/>
    <w:rsid w:val="00786326"/>
    <w:rsid w:val="00787B61"/>
    <w:rsid w:val="00790F55"/>
    <w:rsid w:val="007918A9"/>
    <w:rsid w:val="007921B6"/>
    <w:rsid w:val="007923E6"/>
    <w:rsid w:val="00792515"/>
    <w:rsid w:val="00792EC9"/>
    <w:rsid w:val="00793ED1"/>
    <w:rsid w:val="00795A98"/>
    <w:rsid w:val="00795BA1"/>
    <w:rsid w:val="007965EA"/>
    <w:rsid w:val="00797B9F"/>
    <w:rsid w:val="007A001F"/>
    <w:rsid w:val="007A1802"/>
    <w:rsid w:val="007A20F1"/>
    <w:rsid w:val="007A317E"/>
    <w:rsid w:val="007A370C"/>
    <w:rsid w:val="007A3767"/>
    <w:rsid w:val="007A4428"/>
    <w:rsid w:val="007A4521"/>
    <w:rsid w:val="007A4903"/>
    <w:rsid w:val="007A7DDA"/>
    <w:rsid w:val="007B0C94"/>
    <w:rsid w:val="007B0D58"/>
    <w:rsid w:val="007B0E27"/>
    <w:rsid w:val="007B0F14"/>
    <w:rsid w:val="007B152B"/>
    <w:rsid w:val="007B21BB"/>
    <w:rsid w:val="007B2D19"/>
    <w:rsid w:val="007B2DC6"/>
    <w:rsid w:val="007B425A"/>
    <w:rsid w:val="007B46FF"/>
    <w:rsid w:val="007B58FE"/>
    <w:rsid w:val="007B5B3E"/>
    <w:rsid w:val="007B600F"/>
    <w:rsid w:val="007B63BF"/>
    <w:rsid w:val="007B64BA"/>
    <w:rsid w:val="007B66C5"/>
    <w:rsid w:val="007B6C19"/>
    <w:rsid w:val="007B73AD"/>
    <w:rsid w:val="007B7B64"/>
    <w:rsid w:val="007B7D2A"/>
    <w:rsid w:val="007B7EC4"/>
    <w:rsid w:val="007B7EC5"/>
    <w:rsid w:val="007C09B5"/>
    <w:rsid w:val="007C160A"/>
    <w:rsid w:val="007C44C7"/>
    <w:rsid w:val="007C4C0C"/>
    <w:rsid w:val="007C571E"/>
    <w:rsid w:val="007C58A4"/>
    <w:rsid w:val="007C5CD9"/>
    <w:rsid w:val="007C7668"/>
    <w:rsid w:val="007C7B23"/>
    <w:rsid w:val="007C7EEB"/>
    <w:rsid w:val="007D124D"/>
    <w:rsid w:val="007D1E59"/>
    <w:rsid w:val="007D29A2"/>
    <w:rsid w:val="007D2A4A"/>
    <w:rsid w:val="007D357D"/>
    <w:rsid w:val="007D39F9"/>
    <w:rsid w:val="007D3CB8"/>
    <w:rsid w:val="007D4517"/>
    <w:rsid w:val="007D4752"/>
    <w:rsid w:val="007D4854"/>
    <w:rsid w:val="007D4A13"/>
    <w:rsid w:val="007D5632"/>
    <w:rsid w:val="007D5FA2"/>
    <w:rsid w:val="007D6CAD"/>
    <w:rsid w:val="007D7243"/>
    <w:rsid w:val="007D7DFF"/>
    <w:rsid w:val="007E01CA"/>
    <w:rsid w:val="007E07D9"/>
    <w:rsid w:val="007E13B0"/>
    <w:rsid w:val="007E1AF1"/>
    <w:rsid w:val="007E20A6"/>
    <w:rsid w:val="007E266B"/>
    <w:rsid w:val="007E282F"/>
    <w:rsid w:val="007E3059"/>
    <w:rsid w:val="007E50A6"/>
    <w:rsid w:val="007E523A"/>
    <w:rsid w:val="007E5A9B"/>
    <w:rsid w:val="007E69CA"/>
    <w:rsid w:val="007E6A92"/>
    <w:rsid w:val="007E70D0"/>
    <w:rsid w:val="007F06E7"/>
    <w:rsid w:val="007F2604"/>
    <w:rsid w:val="007F3367"/>
    <w:rsid w:val="007F37A0"/>
    <w:rsid w:val="007F3822"/>
    <w:rsid w:val="007F4040"/>
    <w:rsid w:val="007F48B4"/>
    <w:rsid w:val="007F5017"/>
    <w:rsid w:val="007F57E9"/>
    <w:rsid w:val="007F5847"/>
    <w:rsid w:val="007F5D0D"/>
    <w:rsid w:val="007F6065"/>
    <w:rsid w:val="007F6EA6"/>
    <w:rsid w:val="008004FA"/>
    <w:rsid w:val="00800F93"/>
    <w:rsid w:val="00803A59"/>
    <w:rsid w:val="00803F84"/>
    <w:rsid w:val="008041B7"/>
    <w:rsid w:val="00804D17"/>
    <w:rsid w:val="00805740"/>
    <w:rsid w:val="008057EE"/>
    <w:rsid w:val="00805AB5"/>
    <w:rsid w:val="00806B66"/>
    <w:rsid w:val="00806C41"/>
    <w:rsid w:val="00806E09"/>
    <w:rsid w:val="008071AF"/>
    <w:rsid w:val="008072CA"/>
    <w:rsid w:val="00810FCD"/>
    <w:rsid w:val="00811605"/>
    <w:rsid w:val="008117BD"/>
    <w:rsid w:val="00811C13"/>
    <w:rsid w:val="00813AE9"/>
    <w:rsid w:val="008151DA"/>
    <w:rsid w:val="00815AF6"/>
    <w:rsid w:val="0081713E"/>
    <w:rsid w:val="00817C37"/>
    <w:rsid w:val="00820E39"/>
    <w:rsid w:val="0082115E"/>
    <w:rsid w:val="00821A15"/>
    <w:rsid w:val="008222E2"/>
    <w:rsid w:val="008223AF"/>
    <w:rsid w:val="00822BCC"/>
    <w:rsid w:val="0082360B"/>
    <w:rsid w:val="008245F5"/>
    <w:rsid w:val="008252EC"/>
    <w:rsid w:val="008258FC"/>
    <w:rsid w:val="008260FA"/>
    <w:rsid w:val="00827171"/>
    <w:rsid w:val="00827EC8"/>
    <w:rsid w:val="00831F70"/>
    <w:rsid w:val="008320A0"/>
    <w:rsid w:val="00832147"/>
    <w:rsid w:val="008332AB"/>
    <w:rsid w:val="00834097"/>
    <w:rsid w:val="008356CE"/>
    <w:rsid w:val="0083573B"/>
    <w:rsid w:val="008364AE"/>
    <w:rsid w:val="00836B53"/>
    <w:rsid w:val="00836F3B"/>
    <w:rsid w:val="00836F4C"/>
    <w:rsid w:val="008376FB"/>
    <w:rsid w:val="00837A97"/>
    <w:rsid w:val="0084060F"/>
    <w:rsid w:val="00840EA3"/>
    <w:rsid w:val="008414C9"/>
    <w:rsid w:val="008417E5"/>
    <w:rsid w:val="00843475"/>
    <w:rsid w:val="008444A2"/>
    <w:rsid w:val="008447EB"/>
    <w:rsid w:val="00844807"/>
    <w:rsid w:val="00844C40"/>
    <w:rsid w:val="00844E13"/>
    <w:rsid w:val="0084687F"/>
    <w:rsid w:val="00846C67"/>
    <w:rsid w:val="00850554"/>
    <w:rsid w:val="008508B1"/>
    <w:rsid w:val="00850D62"/>
    <w:rsid w:val="0085209A"/>
    <w:rsid w:val="00853901"/>
    <w:rsid w:val="0085586B"/>
    <w:rsid w:val="00855BAD"/>
    <w:rsid w:val="0086039A"/>
    <w:rsid w:val="008606FB"/>
    <w:rsid w:val="008618A4"/>
    <w:rsid w:val="008619A7"/>
    <w:rsid w:val="00862FBA"/>
    <w:rsid w:val="00863045"/>
    <w:rsid w:val="00863F31"/>
    <w:rsid w:val="0086470A"/>
    <w:rsid w:val="00864729"/>
    <w:rsid w:val="00864837"/>
    <w:rsid w:val="008649E9"/>
    <w:rsid w:val="00865387"/>
    <w:rsid w:val="00866C06"/>
    <w:rsid w:val="0086735D"/>
    <w:rsid w:val="00867FF1"/>
    <w:rsid w:val="0087061B"/>
    <w:rsid w:val="00870B9F"/>
    <w:rsid w:val="00870C31"/>
    <w:rsid w:val="00872711"/>
    <w:rsid w:val="00872788"/>
    <w:rsid w:val="00872E99"/>
    <w:rsid w:val="00873F25"/>
    <w:rsid w:val="0087610F"/>
    <w:rsid w:val="008766AD"/>
    <w:rsid w:val="008773A4"/>
    <w:rsid w:val="00877CBF"/>
    <w:rsid w:val="008813CA"/>
    <w:rsid w:val="00881EDA"/>
    <w:rsid w:val="00882C0E"/>
    <w:rsid w:val="008834A6"/>
    <w:rsid w:val="00884D9C"/>
    <w:rsid w:val="00884DFD"/>
    <w:rsid w:val="00885EDB"/>
    <w:rsid w:val="008865DA"/>
    <w:rsid w:val="00886A16"/>
    <w:rsid w:val="0088776C"/>
    <w:rsid w:val="00887A05"/>
    <w:rsid w:val="0089030C"/>
    <w:rsid w:val="00891953"/>
    <w:rsid w:val="008929BA"/>
    <w:rsid w:val="00893527"/>
    <w:rsid w:val="00895778"/>
    <w:rsid w:val="00895827"/>
    <w:rsid w:val="008959BF"/>
    <w:rsid w:val="008959C1"/>
    <w:rsid w:val="0089651E"/>
    <w:rsid w:val="0089659E"/>
    <w:rsid w:val="00896BD4"/>
    <w:rsid w:val="00896D2E"/>
    <w:rsid w:val="008975F2"/>
    <w:rsid w:val="008978BE"/>
    <w:rsid w:val="008A0409"/>
    <w:rsid w:val="008A1DB3"/>
    <w:rsid w:val="008A20ED"/>
    <w:rsid w:val="008A30A0"/>
    <w:rsid w:val="008A31BE"/>
    <w:rsid w:val="008A33CD"/>
    <w:rsid w:val="008A36E5"/>
    <w:rsid w:val="008A3F90"/>
    <w:rsid w:val="008A425D"/>
    <w:rsid w:val="008A4409"/>
    <w:rsid w:val="008A57E9"/>
    <w:rsid w:val="008A6438"/>
    <w:rsid w:val="008A708C"/>
    <w:rsid w:val="008A772A"/>
    <w:rsid w:val="008B0A55"/>
    <w:rsid w:val="008B11F6"/>
    <w:rsid w:val="008B1251"/>
    <w:rsid w:val="008B13B8"/>
    <w:rsid w:val="008B1827"/>
    <w:rsid w:val="008B289D"/>
    <w:rsid w:val="008B2A60"/>
    <w:rsid w:val="008B32D4"/>
    <w:rsid w:val="008B586A"/>
    <w:rsid w:val="008B6AC2"/>
    <w:rsid w:val="008B7F74"/>
    <w:rsid w:val="008C05C2"/>
    <w:rsid w:val="008C067E"/>
    <w:rsid w:val="008C0765"/>
    <w:rsid w:val="008C1100"/>
    <w:rsid w:val="008C3B03"/>
    <w:rsid w:val="008C3E80"/>
    <w:rsid w:val="008C40CB"/>
    <w:rsid w:val="008C461F"/>
    <w:rsid w:val="008C59A8"/>
    <w:rsid w:val="008C7BAE"/>
    <w:rsid w:val="008D06CD"/>
    <w:rsid w:val="008D1105"/>
    <w:rsid w:val="008D152B"/>
    <w:rsid w:val="008D15EF"/>
    <w:rsid w:val="008D1A45"/>
    <w:rsid w:val="008D1C31"/>
    <w:rsid w:val="008D26C9"/>
    <w:rsid w:val="008D36B7"/>
    <w:rsid w:val="008D3736"/>
    <w:rsid w:val="008D3F0F"/>
    <w:rsid w:val="008D492F"/>
    <w:rsid w:val="008D4A5B"/>
    <w:rsid w:val="008D4A70"/>
    <w:rsid w:val="008D7294"/>
    <w:rsid w:val="008D765F"/>
    <w:rsid w:val="008E0087"/>
    <w:rsid w:val="008E0699"/>
    <w:rsid w:val="008E09A1"/>
    <w:rsid w:val="008E0E2A"/>
    <w:rsid w:val="008E0F51"/>
    <w:rsid w:val="008E24ED"/>
    <w:rsid w:val="008E2ACC"/>
    <w:rsid w:val="008E2BBC"/>
    <w:rsid w:val="008E44B8"/>
    <w:rsid w:val="008E56DA"/>
    <w:rsid w:val="008E6DF0"/>
    <w:rsid w:val="008F0121"/>
    <w:rsid w:val="008F0928"/>
    <w:rsid w:val="008F11E0"/>
    <w:rsid w:val="008F2033"/>
    <w:rsid w:val="008F2119"/>
    <w:rsid w:val="008F25E7"/>
    <w:rsid w:val="008F27CC"/>
    <w:rsid w:val="008F2E19"/>
    <w:rsid w:val="008F3786"/>
    <w:rsid w:val="008F48A1"/>
    <w:rsid w:val="008F537B"/>
    <w:rsid w:val="008F5E10"/>
    <w:rsid w:val="008F5FA0"/>
    <w:rsid w:val="008F6B20"/>
    <w:rsid w:val="008F6EAB"/>
    <w:rsid w:val="008F71D5"/>
    <w:rsid w:val="00900DAE"/>
    <w:rsid w:val="009011A1"/>
    <w:rsid w:val="0090124F"/>
    <w:rsid w:val="009022B2"/>
    <w:rsid w:val="00902F7A"/>
    <w:rsid w:val="00903524"/>
    <w:rsid w:val="009038D2"/>
    <w:rsid w:val="00903F4C"/>
    <w:rsid w:val="0090475F"/>
    <w:rsid w:val="009048FA"/>
    <w:rsid w:val="009049DD"/>
    <w:rsid w:val="00905DBA"/>
    <w:rsid w:val="00906522"/>
    <w:rsid w:val="0090698E"/>
    <w:rsid w:val="009102F7"/>
    <w:rsid w:val="0091133C"/>
    <w:rsid w:val="00911466"/>
    <w:rsid w:val="00911DAA"/>
    <w:rsid w:val="009127F4"/>
    <w:rsid w:val="009139AA"/>
    <w:rsid w:val="0091460F"/>
    <w:rsid w:val="00915678"/>
    <w:rsid w:val="00915A7E"/>
    <w:rsid w:val="00915FBF"/>
    <w:rsid w:val="00916A8E"/>
    <w:rsid w:val="00916F56"/>
    <w:rsid w:val="00916FD3"/>
    <w:rsid w:val="00917050"/>
    <w:rsid w:val="009172D4"/>
    <w:rsid w:val="009201E8"/>
    <w:rsid w:val="0092066C"/>
    <w:rsid w:val="00921BDC"/>
    <w:rsid w:val="00921E0F"/>
    <w:rsid w:val="00921F81"/>
    <w:rsid w:val="00922267"/>
    <w:rsid w:val="00923291"/>
    <w:rsid w:val="00926ACF"/>
    <w:rsid w:val="0092735E"/>
    <w:rsid w:val="00927A02"/>
    <w:rsid w:val="00930F0E"/>
    <w:rsid w:val="009313C3"/>
    <w:rsid w:val="009323F3"/>
    <w:rsid w:val="009327E0"/>
    <w:rsid w:val="00932890"/>
    <w:rsid w:val="00932B7A"/>
    <w:rsid w:val="00933831"/>
    <w:rsid w:val="0093486F"/>
    <w:rsid w:val="009356E9"/>
    <w:rsid w:val="00936AF1"/>
    <w:rsid w:val="00937113"/>
    <w:rsid w:val="0093742D"/>
    <w:rsid w:val="00940F18"/>
    <w:rsid w:val="00941005"/>
    <w:rsid w:val="00941047"/>
    <w:rsid w:val="009412E7"/>
    <w:rsid w:val="0094207B"/>
    <w:rsid w:val="00943038"/>
    <w:rsid w:val="0094331B"/>
    <w:rsid w:val="00944454"/>
    <w:rsid w:val="009445CB"/>
    <w:rsid w:val="00945515"/>
    <w:rsid w:val="009460B5"/>
    <w:rsid w:val="00946BF9"/>
    <w:rsid w:val="00946DF4"/>
    <w:rsid w:val="0094798F"/>
    <w:rsid w:val="00951045"/>
    <w:rsid w:val="00952254"/>
    <w:rsid w:val="009524AE"/>
    <w:rsid w:val="00952C61"/>
    <w:rsid w:val="0095359B"/>
    <w:rsid w:val="0095380E"/>
    <w:rsid w:val="00953C35"/>
    <w:rsid w:val="00954396"/>
    <w:rsid w:val="00954A88"/>
    <w:rsid w:val="00954E76"/>
    <w:rsid w:val="00954EFA"/>
    <w:rsid w:val="009554F3"/>
    <w:rsid w:val="009555A9"/>
    <w:rsid w:val="00955EDC"/>
    <w:rsid w:val="00956268"/>
    <w:rsid w:val="00956D59"/>
    <w:rsid w:val="0095764C"/>
    <w:rsid w:val="0096086F"/>
    <w:rsid w:val="00960AEC"/>
    <w:rsid w:val="00961079"/>
    <w:rsid w:val="00962ED7"/>
    <w:rsid w:val="00966F5C"/>
    <w:rsid w:val="00970475"/>
    <w:rsid w:val="00971178"/>
    <w:rsid w:val="009711E2"/>
    <w:rsid w:val="0097149E"/>
    <w:rsid w:val="00971561"/>
    <w:rsid w:val="009716EE"/>
    <w:rsid w:val="00972C02"/>
    <w:rsid w:val="0097396C"/>
    <w:rsid w:val="00973DCD"/>
    <w:rsid w:val="0097400E"/>
    <w:rsid w:val="0097528F"/>
    <w:rsid w:val="009758BD"/>
    <w:rsid w:val="009759DB"/>
    <w:rsid w:val="00975FAD"/>
    <w:rsid w:val="0097658E"/>
    <w:rsid w:val="0097720F"/>
    <w:rsid w:val="00977687"/>
    <w:rsid w:val="00977801"/>
    <w:rsid w:val="00980E88"/>
    <w:rsid w:val="00982611"/>
    <w:rsid w:val="0098496E"/>
    <w:rsid w:val="00984D15"/>
    <w:rsid w:val="009855DE"/>
    <w:rsid w:val="00986D48"/>
    <w:rsid w:val="00990F49"/>
    <w:rsid w:val="00991DEC"/>
    <w:rsid w:val="00991ED6"/>
    <w:rsid w:val="009936BC"/>
    <w:rsid w:val="00993B5B"/>
    <w:rsid w:val="00994607"/>
    <w:rsid w:val="00996E4D"/>
    <w:rsid w:val="00996E89"/>
    <w:rsid w:val="00997866"/>
    <w:rsid w:val="00997A25"/>
    <w:rsid w:val="009A0381"/>
    <w:rsid w:val="009A03D3"/>
    <w:rsid w:val="009A0670"/>
    <w:rsid w:val="009A0784"/>
    <w:rsid w:val="009A164C"/>
    <w:rsid w:val="009A1F0F"/>
    <w:rsid w:val="009A211F"/>
    <w:rsid w:val="009A2173"/>
    <w:rsid w:val="009A3D9A"/>
    <w:rsid w:val="009A3EBF"/>
    <w:rsid w:val="009A4371"/>
    <w:rsid w:val="009A4B3D"/>
    <w:rsid w:val="009A50BF"/>
    <w:rsid w:val="009A585C"/>
    <w:rsid w:val="009A5EC4"/>
    <w:rsid w:val="009A6B6E"/>
    <w:rsid w:val="009A77A8"/>
    <w:rsid w:val="009B149A"/>
    <w:rsid w:val="009B1989"/>
    <w:rsid w:val="009B1B26"/>
    <w:rsid w:val="009B1EE5"/>
    <w:rsid w:val="009B20F9"/>
    <w:rsid w:val="009B21C6"/>
    <w:rsid w:val="009B251F"/>
    <w:rsid w:val="009B343C"/>
    <w:rsid w:val="009B3BF7"/>
    <w:rsid w:val="009B3F9C"/>
    <w:rsid w:val="009B493C"/>
    <w:rsid w:val="009B58BE"/>
    <w:rsid w:val="009B5D0D"/>
    <w:rsid w:val="009B6206"/>
    <w:rsid w:val="009B69C9"/>
    <w:rsid w:val="009B6CC4"/>
    <w:rsid w:val="009B73F2"/>
    <w:rsid w:val="009B7BF6"/>
    <w:rsid w:val="009C06DB"/>
    <w:rsid w:val="009C0DB9"/>
    <w:rsid w:val="009C139F"/>
    <w:rsid w:val="009C16F3"/>
    <w:rsid w:val="009C2A3D"/>
    <w:rsid w:val="009C5E17"/>
    <w:rsid w:val="009C67C2"/>
    <w:rsid w:val="009C69C5"/>
    <w:rsid w:val="009C7B43"/>
    <w:rsid w:val="009D2E15"/>
    <w:rsid w:val="009D3CEA"/>
    <w:rsid w:val="009D52B4"/>
    <w:rsid w:val="009D5712"/>
    <w:rsid w:val="009D5C1B"/>
    <w:rsid w:val="009D5E55"/>
    <w:rsid w:val="009D655F"/>
    <w:rsid w:val="009D6823"/>
    <w:rsid w:val="009D7D52"/>
    <w:rsid w:val="009E05B6"/>
    <w:rsid w:val="009E0B7B"/>
    <w:rsid w:val="009E0EE7"/>
    <w:rsid w:val="009E133F"/>
    <w:rsid w:val="009E1948"/>
    <w:rsid w:val="009E1DD4"/>
    <w:rsid w:val="009E22D4"/>
    <w:rsid w:val="009E2D02"/>
    <w:rsid w:val="009E35AB"/>
    <w:rsid w:val="009E3C16"/>
    <w:rsid w:val="009E417A"/>
    <w:rsid w:val="009E41D0"/>
    <w:rsid w:val="009E42D2"/>
    <w:rsid w:val="009E4F7C"/>
    <w:rsid w:val="009E54A4"/>
    <w:rsid w:val="009E7237"/>
    <w:rsid w:val="009E7550"/>
    <w:rsid w:val="009E7BBC"/>
    <w:rsid w:val="009F0CE2"/>
    <w:rsid w:val="009F0DBA"/>
    <w:rsid w:val="009F1432"/>
    <w:rsid w:val="009F25EE"/>
    <w:rsid w:val="009F30D2"/>
    <w:rsid w:val="009F3941"/>
    <w:rsid w:val="009F4C79"/>
    <w:rsid w:val="009F578D"/>
    <w:rsid w:val="009F59C0"/>
    <w:rsid w:val="00A00496"/>
    <w:rsid w:val="00A00542"/>
    <w:rsid w:val="00A026BD"/>
    <w:rsid w:val="00A02E65"/>
    <w:rsid w:val="00A0310A"/>
    <w:rsid w:val="00A03382"/>
    <w:rsid w:val="00A0392C"/>
    <w:rsid w:val="00A03EF1"/>
    <w:rsid w:val="00A040CE"/>
    <w:rsid w:val="00A0443F"/>
    <w:rsid w:val="00A0471B"/>
    <w:rsid w:val="00A04D69"/>
    <w:rsid w:val="00A0544E"/>
    <w:rsid w:val="00A05664"/>
    <w:rsid w:val="00A0573E"/>
    <w:rsid w:val="00A05D68"/>
    <w:rsid w:val="00A061E1"/>
    <w:rsid w:val="00A0690A"/>
    <w:rsid w:val="00A06975"/>
    <w:rsid w:val="00A06CEB"/>
    <w:rsid w:val="00A06D92"/>
    <w:rsid w:val="00A07674"/>
    <w:rsid w:val="00A10F51"/>
    <w:rsid w:val="00A12270"/>
    <w:rsid w:val="00A12CD5"/>
    <w:rsid w:val="00A149E1"/>
    <w:rsid w:val="00A150D6"/>
    <w:rsid w:val="00A15D2F"/>
    <w:rsid w:val="00A15EDB"/>
    <w:rsid w:val="00A1619C"/>
    <w:rsid w:val="00A16BC9"/>
    <w:rsid w:val="00A1706F"/>
    <w:rsid w:val="00A2010A"/>
    <w:rsid w:val="00A2044F"/>
    <w:rsid w:val="00A20A81"/>
    <w:rsid w:val="00A214EB"/>
    <w:rsid w:val="00A2162B"/>
    <w:rsid w:val="00A229E5"/>
    <w:rsid w:val="00A2378A"/>
    <w:rsid w:val="00A24ACC"/>
    <w:rsid w:val="00A253A3"/>
    <w:rsid w:val="00A254F2"/>
    <w:rsid w:val="00A27635"/>
    <w:rsid w:val="00A27872"/>
    <w:rsid w:val="00A30523"/>
    <w:rsid w:val="00A331A2"/>
    <w:rsid w:val="00A33ED3"/>
    <w:rsid w:val="00A3431F"/>
    <w:rsid w:val="00A35925"/>
    <w:rsid w:val="00A35BC0"/>
    <w:rsid w:val="00A36628"/>
    <w:rsid w:val="00A36E77"/>
    <w:rsid w:val="00A37060"/>
    <w:rsid w:val="00A40E79"/>
    <w:rsid w:val="00A40FE9"/>
    <w:rsid w:val="00A453E5"/>
    <w:rsid w:val="00A4563A"/>
    <w:rsid w:val="00A46017"/>
    <w:rsid w:val="00A46196"/>
    <w:rsid w:val="00A46596"/>
    <w:rsid w:val="00A468BC"/>
    <w:rsid w:val="00A47368"/>
    <w:rsid w:val="00A47437"/>
    <w:rsid w:val="00A47A1E"/>
    <w:rsid w:val="00A5245D"/>
    <w:rsid w:val="00A5283B"/>
    <w:rsid w:val="00A539C7"/>
    <w:rsid w:val="00A554BF"/>
    <w:rsid w:val="00A556D0"/>
    <w:rsid w:val="00A55AAE"/>
    <w:rsid w:val="00A569CC"/>
    <w:rsid w:val="00A572E7"/>
    <w:rsid w:val="00A57D2F"/>
    <w:rsid w:val="00A60451"/>
    <w:rsid w:val="00A61708"/>
    <w:rsid w:val="00A624E3"/>
    <w:rsid w:val="00A628CF"/>
    <w:rsid w:val="00A62965"/>
    <w:rsid w:val="00A643C1"/>
    <w:rsid w:val="00A6536D"/>
    <w:rsid w:val="00A65597"/>
    <w:rsid w:val="00A66274"/>
    <w:rsid w:val="00A66BF6"/>
    <w:rsid w:val="00A66C30"/>
    <w:rsid w:val="00A66DCD"/>
    <w:rsid w:val="00A6707D"/>
    <w:rsid w:val="00A670E0"/>
    <w:rsid w:val="00A6714D"/>
    <w:rsid w:val="00A67B2E"/>
    <w:rsid w:val="00A70BC1"/>
    <w:rsid w:val="00A7155E"/>
    <w:rsid w:val="00A73462"/>
    <w:rsid w:val="00A735D1"/>
    <w:rsid w:val="00A73EFB"/>
    <w:rsid w:val="00A7406E"/>
    <w:rsid w:val="00A76F6B"/>
    <w:rsid w:val="00A772D2"/>
    <w:rsid w:val="00A77BA8"/>
    <w:rsid w:val="00A80036"/>
    <w:rsid w:val="00A804B7"/>
    <w:rsid w:val="00A807E7"/>
    <w:rsid w:val="00A81A50"/>
    <w:rsid w:val="00A81CC7"/>
    <w:rsid w:val="00A8210B"/>
    <w:rsid w:val="00A8286B"/>
    <w:rsid w:val="00A82B7A"/>
    <w:rsid w:val="00A82FD8"/>
    <w:rsid w:val="00A8374E"/>
    <w:rsid w:val="00A837C4"/>
    <w:rsid w:val="00A83BB1"/>
    <w:rsid w:val="00A83FB1"/>
    <w:rsid w:val="00A84C70"/>
    <w:rsid w:val="00A84F96"/>
    <w:rsid w:val="00A852F1"/>
    <w:rsid w:val="00A8638B"/>
    <w:rsid w:val="00A86410"/>
    <w:rsid w:val="00A86C61"/>
    <w:rsid w:val="00A8784B"/>
    <w:rsid w:val="00A90BEB"/>
    <w:rsid w:val="00A91695"/>
    <w:rsid w:val="00A91ED3"/>
    <w:rsid w:val="00A92587"/>
    <w:rsid w:val="00A92A5E"/>
    <w:rsid w:val="00A934A5"/>
    <w:rsid w:val="00A93667"/>
    <w:rsid w:val="00A93FFA"/>
    <w:rsid w:val="00A95DCE"/>
    <w:rsid w:val="00A9678B"/>
    <w:rsid w:val="00A96B94"/>
    <w:rsid w:val="00A974F7"/>
    <w:rsid w:val="00AA1574"/>
    <w:rsid w:val="00AA2F56"/>
    <w:rsid w:val="00AA3C07"/>
    <w:rsid w:val="00AA3D9D"/>
    <w:rsid w:val="00AA681A"/>
    <w:rsid w:val="00AA6CC8"/>
    <w:rsid w:val="00AA7A66"/>
    <w:rsid w:val="00AB0234"/>
    <w:rsid w:val="00AB1236"/>
    <w:rsid w:val="00AB1C79"/>
    <w:rsid w:val="00AB1F77"/>
    <w:rsid w:val="00AB2AF0"/>
    <w:rsid w:val="00AB2EA1"/>
    <w:rsid w:val="00AB2F98"/>
    <w:rsid w:val="00AB30F0"/>
    <w:rsid w:val="00AB573C"/>
    <w:rsid w:val="00AB69CF"/>
    <w:rsid w:val="00AC0140"/>
    <w:rsid w:val="00AC0285"/>
    <w:rsid w:val="00AC02C2"/>
    <w:rsid w:val="00AC0D4A"/>
    <w:rsid w:val="00AC1126"/>
    <w:rsid w:val="00AC1EC1"/>
    <w:rsid w:val="00AC1F96"/>
    <w:rsid w:val="00AC298C"/>
    <w:rsid w:val="00AC34F9"/>
    <w:rsid w:val="00AC379E"/>
    <w:rsid w:val="00AC3845"/>
    <w:rsid w:val="00AC4DC5"/>
    <w:rsid w:val="00AC5D29"/>
    <w:rsid w:val="00AC66D0"/>
    <w:rsid w:val="00AC6892"/>
    <w:rsid w:val="00AC75EF"/>
    <w:rsid w:val="00AD0AF0"/>
    <w:rsid w:val="00AD10FF"/>
    <w:rsid w:val="00AD1BA3"/>
    <w:rsid w:val="00AD3273"/>
    <w:rsid w:val="00AD38FE"/>
    <w:rsid w:val="00AD3A21"/>
    <w:rsid w:val="00AD4A6B"/>
    <w:rsid w:val="00AD4FFD"/>
    <w:rsid w:val="00AD51B4"/>
    <w:rsid w:val="00AD79CD"/>
    <w:rsid w:val="00AD7AD9"/>
    <w:rsid w:val="00AD7E98"/>
    <w:rsid w:val="00AE0055"/>
    <w:rsid w:val="00AE0562"/>
    <w:rsid w:val="00AE1DA5"/>
    <w:rsid w:val="00AE25C8"/>
    <w:rsid w:val="00AE2D98"/>
    <w:rsid w:val="00AE2FBC"/>
    <w:rsid w:val="00AE329C"/>
    <w:rsid w:val="00AE3BDD"/>
    <w:rsid w:val="00AE440D"/>
    <w:rsid w:val="00AE58D6"/>
    <w:rsid w:val="00AE7142"/>
    <w:rsid w:val="00AE7542"/>
    <w:rsid w:val="00AE7747"/>
    <w:rsid w:val="00AE7B51"/>
    <w:rsid w:val="00AE7F21"/>
    <w:rsid w:val="00AF0105"/>
    <w:rsid w:val="00AF03C6"/>
    <w:rsid w:val="00AF064C"/>
    <w:rsid w:val="00AF0752"/>
    <w:rsid w:val="00AF1209"/>
    <w:rsid w:val="00AF1233"/>
    <w:rsid w:val="00AF17EA"/>
    <w:rsid w:val="00AF2DF8"/>
    <w:rsid w:val="00AF2F86"/>
    <w:rsid w:val="00AF37F1"/>
    <w:rsid w:val="00AF4396"/>
    <w:rsid w:val="00AF4AF7"/>
    <w:rsid w:val="00AF5039"/>
    <w:rsid w:val="00AF5127"/>
    <w:rsid w:val="00AF529A"/>
    <w:rsid w:val="00AF686C"/>
    <w:rsid w:val="00AF73D9"/>
    <w:rsid w:val="00AF7D9B"/>
    <w:rsid w:val="00AF7FCE"/>
    <w:rsid w:val="00B013D2"/>
    <w:rsid w:val="00B01822"/>
    <w:rsid w:val="00B01835"/>
    <w:rsid w:val="00B01D92"/>
    <w:rsid w:val="00B0212D"/>
    <w:rsid w:val="00B025B0"/>
    <w:rsid w:val="00B03F81"/>
    <w:rsid w:val="00B05AD9"/>
    <w:rsid w:val="00B0678E"/>
    <w:rsid w:val="00B06D53"/>
    <w:rsid w:val="00B07334"/>
    <w:rsid w:val="00B07582"/>
    <w:rsid w:val="00B075AC"/>
    <w:rsid w:val="00B07B46"/>
    <w:rsid w:val="00B07D9E"/>
    <w:rsid w:val="00B10BFA"/>
    <w:rsid w:val="00B10D8B"/>
    <w:rsid w:val="00B111E1"/>
    <w:rsid w:val="00B111FF"/>
    <w:rsid w:val="00B11ED5"/>
    <w:rsid w:val="00B12556"/>
    <w:rsid w:val="00B12959"/>
    <w:rsid w:val="00B12A7C"/>
    <w:rsid w:val="00B130A9"/>
    <w:rsid w:val="00B13C4A"/>
    <w:rsid w:val="00B13D47"/>
    <w:rsid w:val="00B13F39"/>
    <w:rsid w:val="00B15175"/>
    <w:rsid w:val="00B15F96"/>
    <w:rsid w:val="00B20A7F"/>
    <w:rsid w:val="00B2178C"/>
    <w:rsid w:val="00B227F9"/>
    <w:rsid w:val="00B2292B"/>
    <w:rsid w:val="00B22A81"/>
    <w:rsid w:val="00B241A1"/>
    <w:rsid w:val="00B24428"/>
    <w:rsid w:val="00B24DC0"/>
    <w:rsid w:val="00B25CEF"/>
    <w:rsid w:val="00B262CA"/>
    <w:rsid w:val="00B271B4"/>
    <w:rsid w:val="00B306AC"/>
    <w:rsid w:val="00B311DD"/>
    <w:rsid w:val="00B31531"/>
    <w:rsid w:val="00B32137"/>
    <w:rsid w:val="00B32520"/>
    <w:rsid w:val="00B32952"/>
    <w:rsid w:val="00B32D00"/>
    <w:rsid w:val="00B344FF"/>
    <w:rsid w:val="00B3468D"/>
    <w:rsid w:val="00B347A6"/>
    <w:rsid w:val="00B34D4E"/>
    <w:rsid w:val="00B35C6A"/>
    <w:rsid w:val="00B36518"/>
    <w:rsid w:val="00B36872"/>
    <w:rsid w:val="00B36FF2"/>
    <w:rsid w:val="00B376D8"/>
    <w:rsid w:val="00B40721"/>
    <w:rsid w:val="00B417E7"/>
    <w:rsid w:val="00B4223F"/>
    <w:rsid w:val="00B42372"/>
    <w:rsid w:val="00B42D06"/>
    <w:rsid w:val="00B434EC"/>
    <w:rsid w:val="00B43B2D"/>
    <w:rsid w:val="00B45718"/>
    <w:rsid w:val="00B45E85"/>
    <w:rsid w:val="00B46063"/>
    <w:rsid w:val="00B47116"/>
    <w:rsid w:val="00B47B17"/>
    <w:rsid w:val="00B47EA9"/>
    <w:rsid w:val="00B50136"/>
    <w:rsid w:val="00B50626"/>
    <w:rsid w:val="00B51B26"/>
    <w:rsid w:val="00B5293E"/>
    <w:rsid w:val="00B537B2"/>
    <w:rsid w:val="00B53D4F"/>
    <w:rsid w:val="00B540BA"/>
    <w:rsid w:val="00B562C2"/>
    <w:rsid w:val="00B56AE5"/>
    <w:rsid w:val="00B57278"/>
    <w:rsid w:val="00B573D3"/>
    <w:rsid w:val="00B57A1B"/>
    <w:rsid w:val="00B60E24"/>
    <w:rsid w:val="00B61167"/>
    <w:rsid w:val="00B61E46"/>
    <w:rsid w:val="00B61F3E"/>
    <w:rsid w:val="00B620D1"/>
    <w:rsid w:val="00B63637"/>
    <w:rsid w:val="00B6377B"/>
    <w:rsid w:val="00B63B57"/>
    <w:rsid w:val="00B64544"/>
    <w:rsid w:val="00B65ADB"/>
    <w:rsid w:val="00B679B2"/>
    <w:rsid w:val="00B70029"/>
    <w:rsid w:val="00B712DB"/>
    <w:rsid w:val="00B71D60"/>
    <w:rsid w:val="00B71E7B"/>
    <w:rsid w:val="00B720AC"/>
    <w:rsid w:val="00B73060"/>
    <w:rsid w:val="00B733A1"/>
    <w:rsid w:val="00B74824"/>
    <w:rsid w:val="00B75B98"/>
    <w:rsid w:val="00B7603E"/>
    <w:rsid w:val="00B76080"/>
    <w:rsid w:val="00B77548"/>
    <w:rsid w:val="00B77568"/>
    <w:rsid w:val="00B8051F"/>
    <w:rsid w:val="00B82A69"/>
    <w:rsid w:val="00B82E32"/>
    <w:rsid w:val="00B83483"/>
    <w:rsid w:val="00B834E2"/>
    <w:rsid w:val="00B8412B"/>
    <w:rsid w:val="00B84EC6"/>
    <w:rsid w:val="00B85B87"/>
    <w:rsid w:val="00B860BD"/>
    <w:rsid w:val="00B86A6D"/>
    <w:rsid w:val="00B90008"/>
    <w:rsid w:val="00B90227"/>
    <w:rsid w:val="00B904B4"/>
    <w:rsid w:val="00B915BA"/>
    <w:rsid w:val="00B91813"/>
    <w:rsid w:val="00B92DC1"/>
    <w:rsid w:val="00B9433E"/>
    <w:rsid w:val="00B95439"/>
    <w:rsid w:val="00B960BE"/>
    <w:rsid w:val="00BA0162"/>
    <w:rsid w:val="00BA030A"/>
    <w:rsid w:val="00BA0DD4"/>
    <w:rsid w:val="00BA110C"/>
    <w:rsid w:val="00BA1201"/>
    <w:rsid w:val="00BA1C8C"/>
    <w:rsid w:val="00BA2006"/>
    <w:rsid w:val="00BA2FDF"/>
    <w:rsid w:val="00BA3881"/>
    <w:rsid w:val="00BA4489"/>
    <w:rsid w:val="00BA5945"/>
    <w:rsid w:val="00BA5D1D"/>
    <w:rsid w:val="00BA68E9"/>
    <w:rsid w:val="00BA7726"/>
    <w:rsid w:val="00BA78E9"/>
    <w:rsid w:val="00BB0705"/>
    <w:rsid w:val="00BB11C2"/>
    <w:rsid w:val="00BB15E4"/>
    <w:rsid w:val="00BB164C"/>
    <w:rsid w:val="00BB2372"/>
    <w:rsid w:val="00BB2A3B"/>
    <w:rsid w:val="00BB2B72"/>
    <w:rsid w:val="00BB2C2A"/>
    <w:rsid w:val="00BB4316"/>
    <w:rsid w:val="00BB4B60"/>
    <w:rsid w:val="00BB4BA4"/>
    <w:rsid w:val="00BB4E1D"/>
    <w:rsid w:val="00BB67DA"/>
    <w:rsid w:val="00BB7CC8"/>
    <w:rsid w:val="00BC00DA"/>
    <w:rsid w:val="00BC0DF7"/>
    <w:rsid w:val="00BC126D"/>
    <w:rsid w:val="00BC2D98"/>
    <w:rsid w:val="00BC34EA"/>
    <w:rsid w:val="00BC41FF"/>
    <w:rsid w:val="00BC45AE"/>
    <w:rsid w:val="00BC6A62"/>
    <w:rsid w:val="00BC6AA9"/>
    <w:rsid w:val="00BC6D1A"/>
    <w:rsid w:val="00BC7BF0"/>
    <w:rsid w:val="00BD0044"/>
    <w:rsid w:val="00BD0444"/>
    <w:rsid w:val="00BD1D87"/>
    <w:rsid w:val="00BD3B8E"/>
    <w:rsid w:val="00BD3D5B"/>
    <w:rsid w:val="00BD3F30"/>
    <w:rsid w:val="00BD4E10"/>
    <w:rsid w:val="00BD54BE"/>
    <w:rsid w:val="00BD5E1B"/>
    <w:rsid w:val="00BD619B"/>
    <w:rsid w:val="00BE0C78"/>
    <w:rsid w:val="00BE0EF3"/>
    <w:rsid w:val="00BE2518"/>
    <w:rsid w:val="00BE2C01"/>
    <w:rsid w:val="00BE2C38"/>
    <w:rsid w:val="00BE3035"/>
    <w:rsid w:val="00BE3126"/>
    <w:rsid w:val="00BE3B92"/>
    <w:rsid w:val="00BE4268"/>
    <w:rsid w:val="00BE4425"/>
    <w:rsid w:val="00BE4628"/>
    <w:rsid w:val="00BE463A"/>
    <w:rsid w:val="00BE4CA5"/>
    <w:rsid w:val="00BE5643"/>
    <w:rsid w:val="00BE6292"/>
    <w:rsid w:val="00BE7790"/>
    <w:rsid w:val="00BF035E"/>
    <w:rsid w:val="00BF0681"/>
    <w:rsid w:val="00BF0A2B"/>
    <w:rsid w:val="00BF0E57"/>
    <w:rsid w:val="00BF1CB3"/>
    <w:rsid w:val="00BF352E"/>
    <w:rsid w:val="00BF385C"/>
    <w:rsid w:val="00BF3FB0"/>
    <w:rsid w:val="00BF40F2"/>
    <w:rsid w:val="00BF416F"/>
    <w:rsid w:val="00BF4A86"/>
    <w:rsid w:val="00BF5AB6"/>
    <w:rsid w:val="00BF7027"/>
    <w:rsid w:val="00BF7054"/>
    <w:rsid w:val="00C0040D"/>
    <w:rsid w:val="00C009A5"/>
    <w:rsid w:val="00C00BC3"/>
    <w:rsid w:val="00C01E81"/>
    <w:rsid w:val="00C02DC0"/>
    <w:rsid w:val="00C02F70"/>
    <w:rsid w:val="00C0325D"/>
    <w:rsid w:val="00C05648"/>
    <w:rsid w:val="00C0570D"/>
    <w:rsid w:val="00C059B8"/>
    <w:rsid w:val="00C06567"/>
    <w:rsid w:val="00C06961"/>
    <w:rsid w:val="00C06AE5"/>
    <w:rsid w:val="00C0702C"/>
    <w:rsid w:val="00C0759C"/>
    <w:rsid w:val="00C07614"/>
    <w:rsid w:val="00C07860"/>
    <w:rsid w:val="00C1187F"/>
    <w:rsid w:val="00C12007"/>
    <w:rsid w:val="00C1244F"/>
    <w:rsid w:val="00C1307E"/>
    <w:rsid w:val="00C13664"/>
    <w:rsid w:val="00C1394C"/>
    <w:rsid w:val="00C151E4"/>
    <w:rsid w:val="00C1538D"/>
    <w:rsid w:val="00C163DC"/>
    <w:rsid w:val="00C164B5"/>
    <w:rsid w:val="00C166B1"/>
    <w:rsid w:val="00C16B8B"/>
    <w:rsid w:val="00C17723"/>
    <w:rsid w:val="00C17E58"/>
    <w:rsid w:val="00C216A1"/>
    <w:rsid w:val="00C22FD0"/>
    <w:rsid w:val="00C234F3"/>
    <w:rsid w:val="00C23B9E"/>
    <w:rsid w:val="00C258EC"/>
    <w:rsid w:val="00C27907"/>
    <w:rsid w:val="00C27B07"/>
    <w:rsid w:val="00C27F6B"/>
    <w:rsid w:val="00C30A1A"/>
    <w:rsid w:val="00C30AB7"/>
    <w:rsid w:val="00C30B16"/>
    <w:rsid w:val="00C31167"/>
    <w:rsid w:val="00C3196A"/>
    <w:rsid w:val="00C3240D"/>
    <w:rsid w:val="00C34158"/>
    <w:rsid w:val="00C3469B"/>
    <w:rsid w:val="00C36AA4"/>
    <w:rsid w:val="00C373D4"/>
    <w:rsid w:val="00C4024D"/>
    <w:rsid w:val="00C4049B"/>
    <w:rsid w:val="00C41307"/>
    <w:rsid w:val="00C41845"/>
    <w:rsid w:val="00C419C1"/>
    <w:rsid w:val="00C41DB2"/>
    <w:rsid w:val="00C41E1C"/>
    <w:rsid w:val="00C42BC3"/>
    <w:rsid w:val="00C43F43"/>
    <w:rsid w:val="00C44833"/>
    <w:rsid w:val="00C44B7D"/>
    <w:rsid w:val="00C44C50"/>
    <w:rsid w:val="00C46371"/>
    <w:rsid w:val="00C46B5A"/>
    <w:rsid w:val="00C46BE6"/>
    <w:rsid w:val="00C47DD8"/>
    <w:rsid w:val="00C52165"/>
    <w:rsid w:val="00C52AAF"/>
    <w:rsid w:val="00C5317E"/>
    <w:rsid w:val="00C533F9"/>
    <w:rsid w:val="00C53B93"/>
    <w:rsid w:val="00C54790"/>
    <w:rsid w:val="00C5556C"/>
    <w:rsid w:val="00C569CA"/>
    <w:rsid w:val="00C56A0F"/>
    <w:rsid w:val="00C57E0A"/>
    <w:rsid w:val="00C607F9"/>
    <w:rsid w:val="00C6104E"/>
    <w:rsid w:val="00C6211C"/>
    <w:rsid w:val="00C623E1"/>
    <w:rsid w:val="00C6292D"/>
    <w:rsid w:val="00C636FB"/>
    <w:rsid w:val="00C643E1"/>
    <w:rsid w:val="00C64782"/>
    <w:rsid w:val="00C65010"/>
    <w:rsid w:val="00C656B0"/>
    <w:rsid w:val="00C659C3"/>
    <w:rsid w:val="00C665EF"/>
    <w:rsid w:val="00C6667A"/>
    <w:rsid w:val="00C700BD"/>
    <w:rsid w:val="00C70126"/>
    <w:rsid w:val="00C71E99"/>
    <w:rsid w:val="00C72336"/>
    <w:rsid w:val="00C729BB"/>
    <w:rsid w:val="00C73A28"/>
    <w:rsid w:val="00C73B0A"/>
    <w:rsid w:val="00C745C4"/>
    <w:rsid w:val="00C75218"/>
    <w:rsid w:val="00C75421"/>
    <w:rsid w:val="00C76549"/>
    <w:rsid w:val="00C76ABB"/>
    <w:rsid w:val="00C76D6F"/>
    <w:rsid w:val="00C773A8"/>
    <w:rsid w:val="00C77C39"/>
    <w:rsid w:val="00C80B1C"/>
    <w:rsid w:val="00C812D2"/>
    <w:rsid w:val="00C81661"/>
    <w:rsid w:val="00C816C4"/>
    <w:rsid w:val="00C81E56"/>
    <w:rsid w:val="00C833A5"/>
    <w:rsid w:val="00C859DF"/>
    <w:rsid w:val="00C86B10"/>
    <w:rsid w:val="00C90760"/>
    <w:rsid w:val="00C90A6D"/>
    <w:rsid w:val="00C90C18"/>
    <w:rsid w:val="00C90E88"/>
    <w:rsid w:val="00C9126E"/>
    <w:rsid w:val="00C91F1D"/>
    <w:rsid w:val="00C92C37"/>
    <w:rsid w:val="00C92F5A"/>
    <w:rsid w:val="00C949F1"/>
    <w:rsid w:val="00C964EA"/>
    <w:rsid w:val="00CA0453"/>
    <w:rsid w:val="00CA065C"/>
    <w:rsid w:val="00CA15F6"/>
    <w:rsid w:val="00CA196C"/>
    <w:rsid w:val="00CA2437"/>
    <w:rsid w:val="00CA4588"/>
    <w:rsid w:val="00CA5B44"/>
    <w:rsid w:val="00CA6CEE"/>
    <w:rsid w:val="00CB00E2"/>
    <w:rsid w:val="00CB1464"/>
    <w:rsid w:val="00CB178D"/>
    <w:rsid w:val="00CB21A5"/>
    <w:rsid w:val="00CB3AE0"/>
    <w:rsid w:val="00CB44C6"/>
    <w:rsid w:val="00CB49BF"/>
    <w:rsid w:val="00CB71AE"/>
    <w:rsid w:val="00CB744D"/>
    <w:rsid w:val="00CB76B8"/>
    <w:rsid w:val="00CC0E40"/>
    <w:rsid w:val="00CC134F"/>
    <w:rsid w:val="00CC17A2"/>
    <w:rsid w:val="00CC1B0C"/>
    <w:rsid w:val="00CC211E"/>
    <w:rsid w:val="00CC351D"/>
    <w:rsid w:val="00CC443D"/>
    <w:rsid w:val="00CC4A13"/>
    <w:rsid w:val="00CC5376"/>
    <w:rsid w:val="00CC580A"/>
    <w:rsid w:val="00CC683C"/>
    <w:rsid w:val="00CC72DF"/>
    <w:rsid w:val="00CD073A"/>
    <w:rsid w:val="00CD088A"/>
    <w:rsid w:val="00CD1CBD"/>
    <w:rsid w:val="00CD1EF5"/>
    <w:rsid w:val="00CD2544"/>
    <w:rsid w:val="00CD26B0"/>
    <w:rsid w:val="00CD2C66"/>
    <w:rsid w:val="00CD3040"/>
    <w:rsid w:val="00CD3DAC"/>
    <w:rsid w:val="00CD4CC1"/>
    <w:rsid w:val="00CD4D96"/>
    <w:rsid w:val="00CD612F"/>
    <w:rsid w:val="00CD7461"/>
    <w:rsid w:val="00CD79FF"/>
    <w:rsid w:val="00CD7B68"/>
    <w:rsid w:val="00CE0991"/>
    <w:rsid w:val="00CE1D8D"/>
    <w:rsid w:val="00CE35D6"/>
    <w:rsid w:val="00CE3AA5"/>
    <w:rsid w:val="00CE3D20"/>
    <w:rsid w:val="00CE3DC4"/>
    <w:rsid w:val="00CE4C2E"/>
    <w:rsid w:val="00CE4D03"/>
    <w:rsid w:val="00CE5553"/>
    <w:rsid w:val="00CE601B"/>
    <w:rsid w:val="00CE6C69"/>
    <w:rsid w:val="00CF0B2F"/>
    <w:rsid w:val="00CF0F1A"/>
    <w:rsid w:val="00CF137D"/>
    <w:rsid w:val="00CF1C14"/>
    <w:rsid w:val="00CF27DD"/>
    <w:rsid w:val="00CF2C49"/>
    <w:rsid w:val="00CF2D07"/>
    <w:rsid w:val="00CF301A"/>
    <w:rsid w:val="00CF4505"/>
    <w:rsid w:val="00CF5745"/>
    <w:rsid w:val="00CF682F"/>
    <w:rsid w:val="00CF6F68"/>
    <w:rsid w:val="00CF6F6B"/>
    <w:rsid w:val="00CF7212"/>
    <w:rsid w:val="00D008D8"/>
    <w:rsid w:val="00D016F3"/>
    <w:rsid w:val="00D0181C"/>
    <w:rsid w:val="00D01C6A"/>
    <w:rsid w:val="00D01EF7"/>
    <w:rsid w:val="00D022AF"/>
    <w:rsid w:val="00D02F6E"/>
    <w:rsid w:val="00D037D8"/>
    <w:rsid w:val="00D03C2F"/>
    <w:rsid w:val="00D03CAF"/>
    <w:rsid w:val="00D043D5"/>
    <w:rsid w:val="00D04575"/>
    <w:rsid w:val="00D04612"/>
    <w:rsid w:val="00D04E11"/>
    <w:rsid w:val="00D05E31"/>
    <w:rsid w:val="00D062BA"/>
    <w:rsid w:val="00D064AA"/>
    <w:rsid w:val="00D0764D"/>
    <w:rsid w:val="00D07933"/>
    <w:rsid w:val="00D0798E"/>
    <w:rsid w:val="00D119D5"/>
    <w:rsid w:val="00D13BC7"/>
    <w:rsid w:val="00D13ED1"/>
    <w:rsid w:val="00D14DA8"/>
    <w:rsid w:val="00D15239"/>
    <w:rsid w:val="00D15580"/>
    <w:rsid w:val="00D15819"/>
    <w:rsid w:val="00D1663E"/>
    <w:rsid w:val="00D16A96"/>
    <w:rsid w:val="00D2013B"/>
    <w:rsid w:val="00D210A2"/>
    <w:rsid w:val="00D214B7"/>
    <w:rsid w:val="00D216CB"/>
    <w:rsid w:val="00D22349"/>
    <w:rsid w:val="00D233B6"/>
    <w:rsid w:val="00D24082"/>
    <w:rsid w:val="00D24690"/>
    <w:rsid w:val="00D30979"/>
    <w:rsid w:val="00D30E5C"/>
    <w:rsid w:val="00D314CA"/>
    <w:rsid w:val="00D31A35"/>
    <w:rsid w:val="00D32058"/>
    <w:rsid w:val="00D32145"/>
    <w:rsid w:val="00D32351"/>
    <w:rsid w:val="00D32873"/>
    <w:rsid w:val="00D34A08"/>
    <w:rsid w:val="00D36BCE"/>
    <w:rsid w:val="00D435AA"/>
    <w:rsid w:val="00D43616"/>
    <w:rsid w:val="00D43C88"/>
    <w:rsid w:val="00D444FC"/>
    <w:rsid w:val="00D44BE3"/>
    <w:rsid w:val="00D4585D"/>
    <w:rsid w:val="00D45F20"/>
    <w:rsid w:val="00D46294"/>
    <w:rsid w:val="00D47A2D"/>
    <w:rsid w:val="00D47C02"/>
    <w:rsid w:val="00D50A0B"/>
    <w:rsid w:val="00D50D9E"/>
    <w:rsid w:val="00D5197F"/>
    <w:rsid w:val="00D521A6"/>
    <w:rsid w:val="00D52778"/>
    <w:rsid w:val="00D52810"/>
    <w:rsid w:val="00D52CD5"/>
    <w:rsid w:val="00D53A16"/>
    <w:rsid w:val="00D56FBA"/>
    <w:rsid w:val="00D604FD"/>
    <w:rsid w:val="00D60A87"/>
    <w:rsid w:val="00D614C2"/>
    <w:rsid w:val="00D6209A"/>
    <w:rsid w:val="00D64F7B"/>
    <w:rsid w:val="00D654DD"/>
    <w:rsid w:val="00D66176"/>
    <w:rsid w:val="00D66DEE"/>
    <w:rsid w:val="00D7118A"/>
    <w:rsid w:val="00D71766"/>
    <w:rsid w:val="00D72212"/>
    <w:rsid w:val="00D72B20"/>
    <w:rsid w:val="00D72CED"/>
    <w:rsid w:val="00D7326B"/>
    <w:rsid w:val="00D73789"/>
    <w:rsid w:val="00D73F28"/>
    <w:rsid w:val="00D75C54"/>
    <w:rsid w:val="00D75D00"/>
    <w:rsid w:val="00D75D52"/>
    <w:rsid w:val="00D77976"/>
    <w:rsid w:val="00D807C2"/>
    <w:rsid w:val="00D80882"/>
    <w:rsid w:val="00D8127B"/>
    <w:rsid w:val="00D8147B"/>
    <w:rsid w:val="00D81DCF"/>
    <w:rsid w:val="00D82A01"/>
    <w:rsid w:val="00D83E76"/>
    <w:rsid w:val="00D84B52"/>
    <w:rsid w:val="00D84B58"/>
    <w:rsid w:val="00D84F27"/>
    <w:rsid w:val="00D90181"/>
    <w:rsid w:val="00D901F4"/>
    <w:rsid w:val="00D911CC"/>
    <w:rsid w:val="00D916B6"/>
    <w:rsid w:val="00D9184A"/>
    <w:rsid w:val="00D9399E"/>
    <w:rsid w:val="00D943FB"/>
    <w:rsid w:val="00D951A6"/>
    <w:rsid w:val="00D9556D"/>
    <w:rsid w:val="00D95C6D"/>
    <w:rsid w:val="00D96330"/>
    <w:rsid w:val="00D9642E"/>
    <w:rsid w:val="00D96BB9"/>
    <w:rsid w:val="00D976C8"/>
    <w:rsid w:val="00DA007B"/>
    <w:rsid w:val="00DA0B32"/>
    <w:rsid w:val="00DA1687"/>
    <w:rsid w:val="00DA1CAC"/>
    <w:rsid w:val="00DA1DCC"/>
    <w:rsid w:val="00DA290C"/>
    <w:rsid w:val="00DA35EB"/>
    <w:rsid w:val="00DA4810"/>
    <w:rsid w:val="00DA4CA5"/>
    <w:rsid w:val="00DA5975"/>
    <w:rsid w:val="00DA7D05"/>
    <w:rsid w:val="00DA7E52"/>
    <w:rsid w:val="00DA7F8C"/>
    <w:rsid w:val="00DB196A"/>
    <w:rsid w:val="00DB3668"/>
    <w:rsid w:val="00DB38D0"/>
    <w:rsid w:val="00DB40C7"/>
    <w:rsid w:val="00DB425E"/>
    <w:rsid w:val="00DB53FA"/>
    <w:rsid w:val="00DB55B6"/>
    <w:rsid w:val="00DB6D21"/>
    <w:rsid w:val="00DB7B99"/>
    <w:rsid w:val="00DB7BC5"/>
    <w:rsid w:val="00DB7ED0"/>
    <w:rsid w:val="00DC0BBF"/>
    <w:rsid w:val="00DC0BF6"/>
    <w:rsid w:val="00DC0E74"/>
    <w:rsid w:val="00DC1E2D"/>
    <w:rsid w:val="00DC276A"/>
    <w:rsid w:val="00DC27A6"/>
    <w:rsid w:val="00DC2809"/>
    <w:rsid w:val="00DC2E7A"/>
    <w:rsid w:val="00DC46BD"/>
    <w:rsid w:val="00DC538B"/>
    <w:rsid w:val="00DC5725"/>
    <w:rsid w:val="00DC6037"/>
    <w:rsid w:val="00DC789A"/>
    <w:rsid w:val="00DD00A3"/>
    <w:rsid w:val="00DD110E"/>
    <w:rsid w:val="00DD1651"/>
    <w:rsid w:val="00DD1EF5"/>
    <w:rsid w:val="00DD32DF"/>
    <w:rsid w:val="00DD3DFC"/>
    <w:rsid w:val="00DD4030"/>
    <w:rsid w:val="00DD5668"/>
    <w:rsid w:val="00DD6538"/>
    <w:rsid w:val="00DD73C6"/>
    <w:rsid w:val="00DD7AAB"/>
    <w:rsid w:val="00DE089B"/>
    <w:rsid w:val="00DE08CA"/>
    <w:rsid w:val="00DE0C22"/>
    <w:rsid w:val="00DE36C7"/>
    <w:rsid w:val="00DE4E84"/>
    <w:rsid w:val="00DE4F98"/>
    <w:rsid w:val="00DE51EF"/>
    <w:rsid w:val="00DE604A"/>
    <w:rsid w:val="00DE7311"/>
    <w:rsid w:val="00DF0F25"/>
    <w:rsid w:val="00DF11FB"/>
    <w:rsid w:val="00DF21D2"/>
    <w:rsid w:val="00DF24F2"/>
    <w:rsid w:val="00DF287B"/>
    <w:rsid w:val="00DF2904"/>
    <w:rsid w:val="00DF68EB"/>
    <w:rsid w:val="00E00EC8"/>
    <w:rsid w:val="00E01501"/>
    <w:rsid w:val="00E0154B"/>
    <w:rsid w:val="00E02AD5"/>
    <w:rsid w:val="00E033B3"/>
    <w:rsid w:val="00E036DE"/>
    <w:rsid w:val="00E037EF"/>
    <w:rsid w:val="00E04489"/>
    <w:rsid w:val="00E04A3F"/>
    <w:rsid w:val="00E04FEB"/>
    <w:rsid w:val="00E054A5"/>
    <w:rsid w:val="00E05A1A"/>
    <w:rsid w:val="00E0600A"/>
    <w:rsid w:val="00E06235"/>
    <w:rsid w:val="00E073F9"/>
    <w:rsid w:val="00E079C9"/>
    <w:rsid w:val="00E10420"/>
    <w:rsid w:val="00E10660"/>
    <w:rsid w:val="00E10F2E"/>
    <w:rsid w:val="00E12CE5"/>
    <w:rsid w:val="00E13213"/>
    <w:rsid w:val="00E146F2"/>
    <w:rsid w:val="00E14B82"/>
    <w:rsid w:val="00E1627B"/>
    <w:rsid w:val="00E172A3"/>
    <w:rsid w:val="00E17A7B"/>
    <w:rsid w:val="00E2004D"/>
    <w:rsid w:val="00E201A8"/>
    <w:rsid w:val="00E20F6E"/>
    <w:rsid w:val="00E21F1F"/>
    <w:rsid w:val="00E22DC7"/>
    <w:rsid w:val="00E23508"/>
    <w:rsid w:val="00E237A4"/>
    <w:rsid w:val="00E2397C"/>
    <w:rsid w:val="00E246AB"/>
    <w:rsid w:val="00E253A0"/>
    <w:rsid w:val="00E2555D"/>
    <w:rsid w:val="00E25C74"/>
    <w:rsid w:val="00E26049"/>
    <w:rsid w:val="00E263DD"/>
    <w:rsid w:val="00E26652"/>
    <w:rsid w:val="00E26D8E"/>
    <w:rsid w:val="00E2713C"/>
    <w:rsid w:val="00E27158"/>
    <w:rsid w:val="00E30BD1"/>
    <w:rsid w:val="00E3299D"/>
    <w:rsid w:val="00E32C0F"/>
    <w:rsid w:val="00E32C8D"/>
    <w:rsid w:val="00E32EB2"/>
    <w:rsid w:val="00E33F76"/>
    <w:rsid w:val="00E360DB"/>
    <w:rsid w:val="00E36BD3"/>
    <w:rsid w:val="00E36C68"/>
    <w:rsid w:val="00E371DE"/>
    <w:rsid w:val="00E37B8F"/>
    <w:rsid w:val="00E37D09"/>
    <w:rsid w:val="00E401E7"/>
    <w:rsid w:val="00E41160"/>
    <w:rsid w:val="00E42276"/>
    <w:rsid w:val="00E4252B"/>
    <w:rsid w:val="00E428F4"/>
    <w:rsid w:val="00E431CA"/>
    <w:rsid w:val="00E4328C"/>
    <w:rsid w:val="00E4354F"/>
    <w:rsid w:val="00E43C6F"/>
    <w:rsid w:val="00E448C1"/>
    <w:rsid w:val="00E45E8D"/>
    <w:rsid w:val="00E4623C"/>
    <w:rsid w:val="00E471D2"/>
    <w:rsid w:val="00E47292"/>
    <w:rsid w:val="00E4729A"/>
    <w:rsid w:val="00E478B9"/>
    <w:rsid w:val="00E47D53"/>
    <w:rsid w:val="00E520AB"/>
    <w:rsid w:val="00E528A0"/>
    <w:rsid w:val="00E52FAE"/>
    <w:rsid w:val="00E53AC3"/>
    <w:rsid w:val="00E54A1C"/>
    <w:rsid w:val="00E54D45"/>
    <w:rsid w:val="00E554EF"/>
    <w:rsid w:val="00E55A1B"/>
    <w:rsid w:val="00E56B38"/>
    <w:rsid w:val="00E57429"/>
    <w:rsid w:val="00E576C4"/>
    <w:rsid w:val="00E579DE"/>
    <w:rsid w:val="00E57E14"/>
    <w:rsid w:val="00E600A9"/>
    <w:rsid w:val="00E608F1"/>
    <w:rsid w:val="00E60BAF"/>
    <w:rsid w:val="00E60CC6"/>
    <w:rsid w:val="00E60DC8"/>
    <w:rsid w:val="00E61FF7"/>
    <w:rsid w:val="00E623CE"/>
    <w:rsid w:val="00E63114"/>
    <w:rsid w:val="00E648A5"/>
    <w:rsid w:val="00E64D82"/>
    <w:rsid w:val="00E65AC9"/>
    <w:rsid w:val="00E66870"/>
    <w:rsid w:val="00E66CDB"/>
    <w:rsid w:val="00E6725E"/>
    <w:rsid w:val="00E67EC8"/>
    <w:rsid w:val="00E7015A"/>
    <w:rsid w:val="00E70C99"/>
    <w:rsid w:val="00E7133D"/>
    <w:rsid w:val="00E72D91"/>
    <w:rsid w:val="00E72DBB"/>
    <w:rsid w:val="00E730EA"/>
    <w:rsid w:val="00E7348B"/>
    <w:rsid w:val="00E73DDF"/>
    <w:rsid w:val="00E751F1"/>
    <w:rsid w:val="00E757A4"/>
    <w:rsid w:val="00E75A80"/>
    <w:rsid w:val="00E768E5"/>
    <w:rsid w:val="00E76D63"/>
    <w:rsid w:val="00E76DEE"/>
    <w:rsid w:val="00E805CE"/>
    <w:rsid w:val="00E814AE"/>
    <w:rsid w:val="00E81B25"/>
    <w:rsid w:val="00E82B57"/>
    <w:rsid w:val="00E832CE"/>
    <w:rsid w:val="00E832F5"/>
    <w:rsid w:val="00E8620E"/>
    <w:rsid w:val="00E8648B"/>
    <w:rsid w:val="00E868B3"/>
    <w:rsid w:val="00E8690E"/>
    <w:rsid w:val="00E86B3D"/>
    <w:rsid w:val="00E86FBB"/>
    <w:rsid w:val="00E873AE"/>
    <w:rsid w:val="00E875B6"/>
    <w:rsid w:val="00E9001D"/>
    <w:rsid w:val="00E909FC"/>
    <w:rsid w:val="00E91B4E"/>
    <w:rsid w:val="00E9344A"/>
    <w:rsid w:val="00E9422D"/>
    <w:rsid w:val="00E95029"/>
    <w:rsid w:val="00E957A5"/>
    <w:rsid w:val="00E962FC"/>
    <w:rsid w:val="00E96664"/>
    <w:rsid w:val="00E967F6"/>
    <w:rsid w:val="00E96858"/>
    <w:rsid w:val="00E9687F"/>
    <w:rsid w:val="00E96D61"/>
    <w:rsid w:val="00E96F9D"/>
    <w:rsid w:val="00E97589"/>
    <w:rsid w:val="00E97907"/>
    <w:rsid w:val="00E97FAB"/>
    <w:rsid w:val="00EA17E6"/>
    <w:rsid w:val="00EA1D2B"/>
    <w:rsid w:val="00EA1EC1"/>
    <w:rsid w:val="00EA2D15"/>
    <w:rsid w:val="00EA366A"/>
    <w:rsid w:val="00EA381C"/>
    <w:rsid w:val="00EA3929"/>
    <w:rsid w:val="00EA40AD"/>
    <w:rsid w:val="00EA48F9"/>
    <w:rsid w:val="00EA4AF4"/>
    <w:rsid w:val="00EA53A5"/>
    <w:rsid w:val="00EA5AEF"/>
    <w:rsid w:val="00EA6072"/>
    <w:rsid w:val="00EA735B"/>
    <w:rsid w:val="00EA7807"/>
    <w:rsid w:val="00EA7861"/>
    <w:rsid w:val="00EB09B4"/>
    <w:rsid w:val="00EB120C"/>
    <w:rsid w:val="00EB1715"/>
    <w:rsid w:val="00EB32A4"/>
    <w:rsid w:val="00EB45ED"/>
    <w:rsid w:val="00EB486C"/>
    <w:rsid w:val="00EB48F8"/>
    <w:rsid w:val="00EB4980"/>
    <w:rsid w:val="00EB4D30"/>
    <w:rsid w:val="00EB4EED"/>
    <w:rsid w:val="00EB69D3"/>
    <w:rsid w:val="00EB6D61"/>
    <w:rsid w:val="00EC076E"/>
    <w:rsid w:val="00EC12C0"/>
    <w:rsid w:val="00EC16CB"/>
    <w:rsid w:val="00EC2144"/>
    <w:rsid w:val="00EC2E81"/>
    <w:rsid w:val="00EC3C44"/>
    <w:rsid w:val="00EC40D4"/>
    <w:rsid w:val="00EC4E01"/>
    <w:rsid w:val="00EC53B6"/>
    <w:rsid w:val="00EC5E36"/>
    <w:rsid w:val="00EC6513"/>
    <w:rsid w:val="00EC6C2F"/>
    <w:rsid w:val="00ED0056"/>
    <w:rsid w:val="00ED2901"/>
    <w:rsid w:val="00ED35A7"/>
    <w:rsid w:val="00ED35F2"/>
    <w:rsid w:val="00ED3735"/>
    <w:rsid w:val="00ED37A0"/>
    <w:rsid w:val="00ED3A2D"/>
    <w:rsid w:val="00ED4B09"/>
    <w:rsid w:val="00ED525B"/>
    <w:rsid w:val="00ED571D"/>
    <w:rsid w:val="00ED599C"/>
    <w:rsid w:val="00ED5D8D"/>
    <w:rsid w:val="00ED7636"/>
    <w:rsid w:val="00ED777D"/>
    <w:rsid w:val="00EE20DD"/>
    <w:rsid w:val="00EE2E71"/>
    <w:rsid w:val="00EE303B"/>
    <w:rsid w:val="00EE35C3"/>
    <w:rsid w:val="00EE3F02"/>
    <w:rsid w:val="00EE5BB0"/>
    <w:rsid w:val="00EE65C3"/>
    <w:rsid w:val="00EE671E"/>
    <w:rsid w:val="00EE6CA8"/>
    <w:rsid w:val="00EE6CCC"/>
    <w:rsid w:val="00EE7D9F"/>
    <w:rsid w:val="00EE7F25"/>
    <w:rsid w:val="00EE7F9B"/>
    <w:rsid w:val="00EF00C9"/>
    <w:rsid w:val="00EF0406"/>
    <w:rsid w:val="00EF04FA"/>
    <w:rsid w:val="00EF1B44"/>
    <w:rsid w:val="00EF1E8B"/>
    <w:rsid w:val="00EF3382"/>
    <w:rsid w:val="00EF3677"/>
    <w:rsid w:val="00EF3AA4"/>
    <w:rsid w:val="00EF436E"/>
    <w:rsid w:val="00EF4434"/>
    <w:rsid w:val="00EF4AC1"/>
    <w:rsid w:val="00EF4AF9"/>
    <w:rsid w:val="00EF51A7"/>
    <w:rsid w:val="00EF629F"/>
    <w:rsid w:val="00EF76DA"/>
    <w:rsid w:val="00EF796D"/>
    <w:rsid w:val="00EF7EFC"/>
    <w:rsid w:val="00F0060B"/>
    <w:rsid w:val="00F02274"/>
    <w:rsid w:val="00F05F76"/>
    <w:rsid w:val="00F064DC"/>
    <w:rsid w:val="00F0656E"/>
    <w:rsid w:val="00F11A07"/>
    <w:rsid w:val="00F12123"/>
    <w:rsid w:val="00F1222F"/>
    <w:rsid w:val="00F12506"/>
    <w:rsid w:val="00F12EE5"/>
    <w:rsid w:val="00F1402F"/>
    <w:rsid w:val="00F148B9"/>
    <w:rsid w:val="00F14E5F"/>
    <w:rsid w:val="00F162F2"/>
    <w:rsid w:val="00F16684"/>
    <w:rsid w:val="00F172D0"/>
    <w:rsid w:val="00F17B9C"/>
    <w:rsid w:val="00F17E7C"/>
    <w:rsid w:val="00F21401"/>
    <w:rsid w:val="00F21539"/>
    <w:rsid w:val="00F21664"/>
    <w:rsid w:val="00F219BC"/>
    <w:rsid w:val="00F21B14"/>
    <w:rsid w:val="00F22498"/>
    <w:rsid w:val="00F2250E"/>
    <w:rsid w:val="00F22723"/>
    <w:rsid w:val="00F22DEF"/>
    <w:rsid w:val="00F235B9"/>
    <w:rsid w:val="00F237AC"/>
    <w:rsid w:val="00F24C90"/>
    <w:rsid w:val="00F2602F"/>
    <w:rsid w:val="00F26075"/>
    <w:rsid w:val="00F27208"/>
    <w:rsid w:val="00F303A9"/>
    <w:rsid w:val="00F30EE8"/>
    <w:rsid w:val="00F31A68"/>
    <w:rsid w:val="00F31B1E"/>
    <w:rsid w:val="00F31CA2"/>
    <w:rsid w:val="00F31D0F"/>
    <w:rsid w:val="00F3203B"/>
    <w:rsid w:val="00F32BCE"/>
    <w:rsid w:val="00F33053"/>
    <w:rsid w:val="00F3411F"/>
    <w:rsid w:val="00F34687"/>
    <w:rsid w:val="00F35022"/>
    <w:rsid w:val="00F357CC"/>
    <w:rsid w:val="00F36127"/>
    <w:rsid w:val="00F36158"/>
    <w:rsid w:val="00F36712"/>
    <w:rsid w:val="00F36965"/>
    <w:rsid w:val="00F400A5"/>
    <w:rsid w:val="00F415E2"/>
    <w:rsid w:val="00F41781"/>
    <w:rsid w:val="00F417F4"/>
    <w:rsid w:val="00F4196B"/>
    <w:rsid w:val="00F419B1"/>
    <w:rsid w:val="00F42C03"/>
    <w:rsid w:val="00F435D1"/>
    <w:rsid w:val="00F4393A"/>
    <w:rsid w:val="00F44AD9"/>
    <w:rsid w:val="00F452D1"/>
    <w:rsid w:val="00F4620F"/>
    <w:rsid w:val="00F473AB"/>
    <w:rsid w:val="00F47BDE"/>
    <w:rsid w:val="00F47C07"/>
    <w:rsid w:val="00F506A5"/>
    <w:rsid w:val="00F51576"/>
    <w:rsid w:val="00F51E0C"/>
    <w:rsid w:val="00F543C2"/>
    <w:rsid w:val="00F543DE"/>
    <w:rsid w:val="00F5478E"/>
    <w:rsid w:val="00F5522F"/>
    <w:rsid w:val="00F56E38"/>
    <w:rsid w:val="00F6014C"/>
    <w:rsid w:val="00F602D4"/>
    <w:rsid w:val="00F60FD1"/>
    <w:rsid w:val="00F61F94"/>
    <w:rsid w:val="00F623E2"/>
    <w:rsid w:val="00F6293A"/>
    <w:rsid w:val="00F6332D"/>
    <w:rsid w:val="00F63371"/>
    <w:rsid w:val="00F63FB9"/>
    <w:rsid w:val="00F641F0"/>
    <w:rsid w:val="00F64E75"/>
    <w:rsid w:val="00F654DB"/>
    <w:rsid w:val="00F65D2F"/>
    <w:rsid w:val="00F65D4F"/>
    <w:rsid w:val="00F662E9"/>
    <w:rsid w:val="00F664AE"/>
    <w:rsid w:val="00F66D39"/>
    <w:rsid w:val="00F676FF"/>
    <w:rsid w:val="00F67BD3"/>
    <w:rsid w:val="00F7338C"/>
    <w:rsid w:val="00F745BB"/>
    <w:rsid w:val="00F75DC1"/>
    <w:rsid w:val="00F771D8"/>
    <w:rsid w:val="00F7734B"/>
    <w:rsid w:val="00F8177D"/>
    <w:rsid w:val="00F81F36"/>
    <w:rsid w:val="00F824F3"/>
    <w:rsid w:val="00F8267E"/>
    <w:rsid w:val="00F83EFF"/>
    <w:rsid w:val="00F8410F"/>
    <w:rsid w:val="00F84131"/>
    <w:rsid w:val="00F864D9"/>
    <w:rsid w:val="00F87B1E"/>
    <w:rsid w:val="00F87F6C"/>
    <w:rsid w:val="00F90A43"/>
    <w:rsid w:val="00F90A57"/>
    <w:rsid w:val="00F90A97"/>
    <w:rsid w:val="00F90B12"/>
    <w:rsid w:val="00F915E6"/>
    <w:rsid w:val="00F9235F"/>
    <w:rsid w:val="00F92F84"/>
    <w:rsid w:val="00F9357F"/>
    <w:rsid w:val="00F94DC9"/>
    <w:rsid w:val="00F94F6D"/>
    <w:rsid w:val="00F95C1C"/>
    <w:rsid w:val="00F96D7F"/>
    <w:rsid w:val="00FA28AE"/>
    <w:rsid w:val="00FA2E75"/>
    <w:rsid w:val="00FA588C"/>
    <w:rsid w:val="00FA6703"/>
    <w:rsid w:val="00FA6813"/>
    <w:rsid w:val="00FA76E5"/>
    <w:rsid w:val="00FA78E5"/>
    <w:rsid w:val="00FA79A0"/>
    <w:rsid w:val="00FA7E68"/>
    <w:rsid w:val="00FB05B4"/>
    <w:rsid w:val="00FB10DB"/>
    <w:rsid w:val="00FB136E"/>
    <w:rsid w:val="00FB4D9A"/>
    <w:rsid w:val="00FB5886"/>
    <w:rsid w:val="00FB6DE3"/>
    <w:rsid w:val="00FC0204"/>
    <w:rsid w:val="00FC04F2"/>
    <w:rsid w:val="00FC0DAA"/>
    <w:rsid w:val="00FC1441"/>
    <w:rsid w:val="00FC1BBC"/>
    <w:rsid w:val="00FC21E4"/>
    <w:rsid w:val="00FC2F92"/>
    <w:rsid w:val="00FC3226"/>
    <w:rsid w:val="00FC4062"/>
    <w:rsid w:val="00FC6B3A"/>
    <w:rsid w:val="00FD0C1E"/>
    <w:rsid w:val="00FD0E96"/>
    <w:rsid w:val="00FD1F98"/>
    <w:rsid w:val="00FD2C0B"/>
    <w:rsid w:val="00FD2F4E"/>
    <w:rsid w:val="00FD4B20"/>
    <w:rsid w:val="00FD56F6"/>
    <w:rsid w:val="00FD5D66"/>
    <w:rsid w:val="00FD602D"/>
    <w:rsid w:val="00FD67D1"/>
    <w:rsid w:val="00FD7220"/>
    <w:rsid w:val="00FD729A"/>
    <w:rsid w:val="00FD746F"/>
    <w:rsid w:val="00FD7FAC"/>
    <w:rsid w:val="00FE0AE6"/>
    <w:rsid w:val="00FE160B"/>
    <w:rsid w:val="00FE169C"/>
    <w:rsid w:val="00FE17E8"/>
    <w:rsid w:val="00FE202A"/>
    <w:rsid w:val="00FE20DE"/>
    <w:rsid w:val="00FE26D2"/>
    <w:rsid w:val="00FE2732"/>
    <w:rsid w:val="00FE2C98"/>
    <w:rsid w:val="00FE2F80"/>
    <w:rsid w:val="00FE3489"/>
    <w:rsid w:val="00FE3A8C"/>
    <w:rsid w:val="00FE3B26"/>
    <w:rsid w:val="00FE4315"/>
    <w:rsid w:val="00FE45A9"/>
    <w:rsid w:val="00FE501E"/>
    <w:rsid w:val="00FE5141"/>
    <w:rsid w:val="00FE5568"/>
    <w:rsid w:val="00FE57AD"/>
    <w:rsid w:val="00FE57E8"/>
    <w:rsid w:val="00FE63DD"/>
    <w:rsid w:val="00FE65FA"/>
    <w:rsid w:val="00FE76AC"/>
    <w:rsid w:val="00FE7D69"/>
    <w:rsid w:val="00FF0AEE"/>
    <w:rsid w:val="00FF102F"/>
    <w:rsid w:val="00FF2D09"/>
    <w:rsid w:val="00FF2E31"/>
    <w:rsid w:val="00FF39B1"/>
    <w:rsid w:val="00FF550B"/>
    <w:rsid w:val="00FF5FEF"/>
    <w:rsid w:val="00FF6F7A"/>
    <w:rsid w:val="00FF7ED1"/>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9C97B9"/>
  <w15:docId w15:val="{F497DEFF-300E-4FE7-A218-B8223767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09A1"/>
    <w:pPr>
      <w:spacing w:after="120"/>
      <w:jc w:val="both"/>
    </w:pPr>
    <w:rPr>
      <w:rFonts w:ascii="Arial" w:hAnsi="Arial"/>
      <w:szCs w:val="24"/>
    </w:rPr>
  </w:style>
  <w:style w:type="paragraph" w:styleId="Heading1">
    <w:name w:val="heading 1"/>
    <w:aliases w:val="Level 1 Para,Level 1 Para1,Level 1 Para11,Level 1 Para12,Level 1 Para13,Level 1 Para2,Level 1 Para21,Level 1 Para22,Level 1 Para23,Level 1 Para3,Level 1 Para31,Level 1 Para32,Level 1 Para4,Level 1 Para5,Level 1 Para6,Para1,ParaLevel1,Top 1,h1"/>
    <w:basedOn w:val="Normal"/>
    <w:next w:val="Normal"/>
    <w:link w:val="Heading1Char"/>
    <w:qFormat/>
    <w:rsid w:val="008E09A1"/>
    <w:pPr>
      <w:keepNext/>
      <w:numPr>
        <w:numId w:val="52"/>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a.,a.1,a.2,h21,h22"/>
    <w:basedOn w:val="Normal"/>
    <w:next w:val="Normal"/>
    <w:link w:val="Heading2Char"/>
    <w:unhideWhenUsed/>
    <w:qFormat/>
    <w:rsid w:val="008E09A1"/>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3 bullet,b,2,(1),Major Sections,subsub,Para 3,Level 1 - 2,h3,h31,h32,h311,h33,h312,h34,h313,h35,h314,h36,h315,h37,h316,h321,h3111,h331,h3121"/>
    <w:basedOn w:val="Normal"/>
    <w:next w:val="Normal"/>
    <w:link w:val="Heading3Char"/>
    <w:uiPriority w:val="9"/>
    <w:qFormat/>
    <w:rsid w:val="00BA110C"/>
    <w:pPr>
      <w:keepNext/>
      <w:keepLines/>
      <w:spacing w:before="120" w:after="60"/>
      <w:outlineLvl w:val="2"/>
    </w:pPr>
    <w:rPr>
      <w:b/>
      <w:bCs/>
      <w:i/>
      <w:color w:val="CF4520"/>
      <w:sz w:val="24"/>
    </w:rPr>
  </w:style>
  <w:style w:type="paragraph" w:styleId="Heading4">
    <w:name w:val="heading 4"/>
    <w:aliases w:val="Para4,(a),h4,4 dash,d,Para 4,Level 2 - (a),h41,h42,h411,h43,h412,h44,h413,h45,h414,h46,h415,h47,h416,h421,h4111,h431,h4121,h441,h4131,h451,h4141,h461,h4151,h48,h417,h422,h4112,h432,h4122,h442,h4132,h452,h4142,h462,h4152,h49,h418,h423,h4113"/>
    <w:basedOn w:val="Normal"/>
    <w:next w:val="Normal"/>
    <w:link w:val="Heading4Char"/>
    <w:uiPriority w:val="9"/>
    <w:qFormat/>
    <w:rsid w:val="00BA110C"/>
    <w:pPr>
      <w:keepNext/>
      <w:keepLines/>
      <w:spacing w:before="200" w:after="60"/>
      <w:outlineLvl w:val="3"/>
    </w:pPr>
    <w:rPr>
      <w:b/>
      <w:bCs/>
      <w:i/>
      <w:iCs/>
    </w:rPr>
  </w:style>
  <w:style w:type="paragraph" w:styleId="Heading5">
    <w:name w:val="heading 5"/>
    <w:aliases w:val="Para5,5 sub-bullet,sb,4,Spare1,Level 3 - (i),(i),(i)1,Level 3 - (i)1,i.,1.1.1.1.1"/>
    <w:basedOn w:val="Normal"/>
    <w:next w:val="Normal"/>
    <w:qFormat/>
    <w:rsid w:val="002C1B33"/>
    <w:pPr>
      <w:numPr>
        <w:ilvl w:val="4"/>
        <w:numId w:val="11"/>
      </w:numPr>
      <w:spacing w:before="240" w:after="60"/>
      <w:outlineLvl w:val="4"/>
    </w:pPr>
    <w:rPr>
      <w:b/>
      <w:bCs/>
      <w:iCs/>
      <w:szCs w:val="26"/>
    </w:rPr>
  </w:style>
  <w:style w:type="paragraph" w:styleId="Heading6">
    <w:name w:val="heading 6"/>
    <w:aliases w:val="sub-dash,sd,5,Spare2,A.,Heading 6 (a),Smart 2000"/>
    <w:basedOn w:val="Normal"/>
    <w:next w:val="Normal"/>
    <w:qFormat/>
    <w:rsid w:val="002C1B33"/>
    <w:pPr>
      <w:numPr>
        <w:ilvl w:val="5"/>
        <w:numId w:val="11"/>
      </w:numPr>
      <w:spacing w:before="240" w:after="60"/>
      <w:outlineLvl w:val="5"/>
    </w:pPr>
    <w:rPr>
      <w:rFonts w:ascii="Times New Roman" w:hAnsi="Times New Roman"/>
      <w:b/>
      <w:bCs/>
    </w:rPr>
  </w:style>
  <w:style w:type="paragraph" w:styleId="Heading7">
    <w:name w:val="heading 7"/>
    <w:aliases w:val="Spare3"/>
    <w:basedOn w:val="Normal"/>
    <w:next w:val="Normal"/>
    <w:qFormat/>
    <w:rsid w:val="002C1B33"/>
    <w:pPr>
      <w:numPr>
        <w:ilvl w:val="6"/>
        <w:numId w:val="11"/>
      </w:numPr>
      <w:spacing w:before="240" w:after="60"/>
      <w:outlineLvl w:val="6"/>
    </w:pPr>
    <w:rPr>
      <w:rFonts w:ascii="Times New Roman" w:hAnsi="Times New Roman"/>
      <w:sz w:val="24"/>
    </w:rPr>
  </w:style>
  <w:style w:type="paragraph" w:styleId="Heading8">
    <w:name w:val="heading 8"/>
    <w:aliases w:val="Spare4,(A)"/>
    <w:basedOn w:val="Normal"/>
    <w:next w:val="Normal"/>
    <w:qFormat/>
    <w:rsid w:val="002C1B33"/>
    <w:pPr>
      <w:numPr>
        <w:ilvl w:val="7"/>
        <w:numId w:val="11"/>
      </w:numPr>
      <w:spacing w:before="240" w:after="60"/>
      <w:outlineLvl w:val="7"/>
    </w:pPr>
    <w:rPr>
      <w:rFonts w:ascii="Times New Roman" w:hAnsi="Times New Roman"/>
      <w:i/>
      <w:iCs/>
      <w:sz w:val="24"/>
    </w:rPr>
  </w:style>
  <w:style w:type="paragraph" w:styleId="Heading9">
    <w:name w:val="heading 9"/>
    <w:aliases w:val="Spare5,HAPPY"/>
    <w:basedOn w:val="Normal"/>
    <w:next w:val="Normal"/>
    <w:qFormat/>
    <w:rsid w:val="002C1B33"/>
    <w:pPr>
      <w:numPr>
        <w:ilvl w:val="8"/>
        <w:numId w:val="11"/>
      </w:numPr>
      <w:spacing w:before="240" w:after="60"/>
      <w:outlineLvl w:val="8"/>
    </w:pPr>
    <w:rPr>
      <w:rFonts w:cs="Arial"/>
    </w:rPr>
  </w:style>
  <w:style w:type="character" w:default="1" w:styleId="DefaultParagraphFont">
    <w:name w:val="Default Paragraph Font"/>
    <w:uiPriority w:val="1"/>
    <w:semiHidden/>
    <w:unhideWhenUsed/>
    <w:rsid w:val="008E09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09A1"/>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link w:val="Heading2"/>
    <w:rsid w:val="008E09A1"/>
    <w:rPr>
      <w:rFonts w:ascii="Cambria" w:hAnsi="Cambria"/>
      <w:b/>
      <w:bCs/>
      <w:color w:val="4F81BD"/>
      <w:sz w:val="26"/>
      <w:szCs w:val="26"/>
    </w:rPr>
  </w:style>
  <w:style w:type="paragraph" w:styleId="BodyText">
    <w:name w:val="Body Text"/>
    <w:basedOn w:val="Normal"/>
    <w:link w:val="BodyTextChar"/>
    <w:rsid w:val="002C1B33"/>
  </w:style>
  <w:style w:type="paragraph" w:customStyle="1" w:styleId="Figure">
    <w:name w:val="Figure"/>
    <w:basedOn w:val="Normal"/>
    <w:rPr>
      <w:sz w:val="28"/>
    </w:rPr>
  </w:style>
  <w:style w:type="paragraph" w:customStyle="1" w:styleId="Unpara1">
    <w:name w:val="Unpara1"/>
    <w:basedOn w:val="Normal"/>
    <w:rPr>
      <w:sz w:val="24"/>
    </w:rPr>
  </w:style>
  <w:style w:type="character" w:styleId="CommentReference">
    <w:name w:val="annotation reference"/>
    <w:semiHidden/>
    <w:rPr>
      <w:sz w:val="16"/>
    </w:rPr>
  </w:style>
  <w:style w:type="paragraph" w:styleId="CommentText">
    <w:name w:val="annotation text"/>
    <w:basedOn w:val="Normal"/>
    <w:link w:val="CommentTextChar"/>
    <w:semiHidden/>
    <w:rsid w:val="00C27907"/>
  </w:style>
  <w:style w:type="character" w:customStyle="1" w:styleId="CommentTextChar">
    <w:name w:val="Comment Text Char"/>
    <w:link w:val="CommentText"/>
    <w:semiHidden/>
    <w:locked/>
    <w:rsid w:val="00C27907"/>
    <w:rPr>
      <w:rFonts w:ascii="Arial" w:hAnsi="Arial"/>
      <w:szCs w:val="24"/>
    </w:rPr>
  </w:style>
  <w:style w:type="character" w:styleId="PageNumber">
    <w:name w:val="page number"/>
    <w:basedOn w:val="DefaultParagraphFont"/>
  </w:style>
  <w:style w:type="paragraph" w:styleId="Header">
    <w:name w:val="header"/>
    <w:basedOn w:val="Normal"/>
    <w:next w:val="Normal"/>
    <w:pPr>
      <w:tabs>
        <w:tab w:val="right" w:pos="9090"/>
      </w:tabs>
      <w:ind w:left="864" w:hanging="864"/>
    </w:pPr>
    <w:rPr>
      <w:sz w:val="16"/>
    </w:rPr>
  </w:style>
  <w:style w:type="paragraph" w:styleId="Footer">
    <w:name w:val="footer"/>
    <w:basedOn w:val="Normal"/>
    <w:next w:val="Normal"/>
    <w:pPr>
      <w:tabs>
        <w:tab w:val="right" w:pos="9090"/>
        <w:tab w:val="right" w:pos="13892"/>
      </w:tabs>
    </w:pPr>
    <w:rPr>
      <w:sz w:val="16"/>
    </w:rPr>
  </w:style>
  <w:style w:type="paragraph" w:customStyle="1" w:styleId="ListType1">
    <w:name w:val="List Type 1"/>
    <w:basedOn w:val="Normal"/>
    <w:pPr>
      <w:ind w:left="1854" w:right="1008" w:hanging="720"/>
    </w:pPr>
    <w:rPr>
      <w:sz w:val="24"/>
    </w:rPr>
  </w:style>
  <w:style w:type="paragraph" w:customStyle="1" w:styleId="Tag">
    <w:name w:val="Tag"/>
    <w:basedOn w:val="Normal"/>
    <w:pPr>
      <w:keepNext/>
    </w:pPr>
  </w:style>
  <w:style w:type="paragraph" w:customStyle="1" w:styleId="AnnexList">
    <w:name w:val="AnnexList"/>
    <w:basedOn w:val="Normal"/>
    <w:pPr>
      <w:ind w:left="641" w:hanging="641"/>
    </w:pPr>
  </w:style>
  <w:style w:type="character" w:styleId="Hyperlink">
    <w:name w:val="Hyperlink"/>
    <w:uiPriority w:val="99"/>
    <w:unhideWhenUsed/>
    <w:rsid w:val="008E09A1"/>
    <w:rPr>
      <w:color w:val="0000FF"/>
      <w:u w:val="single"/>
    </w:rPr>
  </w:style>
  <w:style w:type="paragraph" w:styleId="BodyTextIndent2">
    <w:name w:val="Body Text Indent 2"/>
    <w:basedOn w:val="Normal"/>
    <w:pPr>
      <w:ind w:left="1440"/>
    </w:pPr>
    <w:rPr>
      <w:sz w:val="24"/>
    </w:rPr>
  </w:style>
  <w:style w:type="paragraph" w:styleId="Caption">
    <w:name w:val="caption"/>
    <w:basedOn w:val="Normal"/>
    <w:next w:val="Normal"/>
    <w:qFormat/>
    <w:rsid w:val="008E09A1"/>
    <w:rPr>
      <w:b/>
      <w:bCs/>
      <w:szCs w:val="20"/>
    </w:rPr>
  </w:style>
  <w:style w:type="paragraph" w:styleId="Title">
    <w:name w:val="Title"/>
    <w:basedOn w:val="Normal"/>
    <w:next w:val="Normal"/>
    <w:link w:val="TitleChar"/>
    <w:qFormat/>
    <w:rsid w:val="00BA110C"/>
    <w:pPr>
      <w:spacing w:before="240" w:after="60"/>
      <w:jc w:val="center"/>
      <w:outlineLvl w:val="0"/>
    </w:pPr>
    <w:rPr>
      <w:rFonts w:ascii="Calibri Light" w:hAnsi="Calibri Light"/>
      <w:b/>
      <w:bCs/>
      <w:kern w:val="28"/>
      <w:sz w:val="32"/>
      <w:szCs w:val="32"/>
    </w:rPr>
  </w:style>
  <w:style w:type="character" w:styleId="FollowedHyperlink">
    <w:name w:val="FollowedHyperlink"/>
    <w:rPr>
      <w:color w:val="800080"/>
      <w:u w:val="single"/>
    </w:rPr>
  </w:style>
  <w:style w:type="paragraph" w:styleId="BlockText">
    <w:name w:val="Block Text"/>
    <w:basedOn w:val="Normal"/>
    <w:pPr>
      <w:spacing w:after="240"/>
      <w:ind w:left="2127" w:right="238" w:hanging="2127"/>
    </w:pPr>
    <w:rPr>
      <w:sz w:val="24"/>
    </w:rPr>
  </w:style>
  <w:style w:type="paragraph" w:styleId="BodyText2">
    <w:name w:val="Body Text 2"/>
    <w:basedOn w:val="Normal"/>
    <w:pPr>
      <w:ind w:left="720" w:hanging="720"/>
    </w:pPr>
    <w:rPr>
      <w:b/>
      <w:sz w:val="24"/>
    </w:rPr>
  </w:style>
  <w:style w:type="paragraph" w:styleId="BodyText3">
    <w:name w:val="Body Text 3"/>
    <w:basedOn w:val="Normal"/>
    <w:pPr>
      <w:spacing w:after="240"/>
    </w:pPr>
  </w:style>
  <w:style w:type="paragraph" w:styleId="DocumentMap">
    <w:name w:val="Document Map"/>
    <w:basedOn w:val="Normal"/>
    <w:semiHidden/>
    <w:pPr>
      <w:shd w:val="clear" w:color="auto" w:fill="000080"/>
    </w:pPr>
    <w:rPr>
      <w:rFonts w:ascii="Tahoma" w:hAnsi="Tahoma"/>
    </w:rPr>
  </w:style>
  <w:style w:type="paragraph" w:customStyle="1" w:styleId="Leg2Sec1">
    <w:name w:val="Leg2 Sec: 1."/>
    <w:basedOn w:val="Normal"/>
    <w:pPr>
      <w:spacing w:before="80" w:after="80" w:line="270" w:lineRule="atLeast"/>
      <w:ind w:left="1701" w:right="567" w:hanging="1134"/>
    </w:pPr>
    <w:rPr>
      <w:rFonts w:ascii="Times" w:hAnsi="Times"/>
      <w:color w:val="000000"/>
    </w:rPr>
  </w:style>
  <w:style w:type="paragraph" w:customStyle="1" w:styleId="NormalBase">
    <w:name w:val="Normal Base"/>
    <w:pPr>
      <w:tabs>
        <w:tab w:val="left" w:pos="567"/>
      </w:tabs>
      <w:spacing w:before="120" w:after="120" w:line="300" w:lineRule="atLeast"/>
      <w:jc w:val="both"/>
    </w:pPr>
    <w:rPr>
      <w:rFonts w:ascii="Times" w:hAnsi="Times"/>
      <w:sz w:val="24"/>
      <w:lang w:eastAsia="en-US"/>
    </w:rPr>
  </w:style>
  <w:style w:type="paragraph" w:customStyle="1" w:styleId="bullet20">
    <w:name w:val="bullet 2"/>
    <w:basedOn w:val="Normal"/>
    <w:pPr>
      <w:tabs>
        <w:tab w:val="left" w:pos="717"/>
      </w:tabs>
      <w:spacing w:before="120"/>
      <w:ind w:left="717" w:hanging="360"/>
    </w:pPr>
    <w:rPr>
      <w:color w:val="000000"/>
      <w:sz w:val="26"/>
      <w:lang w:val="en-US"/>
    </w:rPr>
  </w:style>
  <w:style w:type="paragraph" w:styleId="ListBullet">
    <w:name w:val="List Bullet"/>
    <w:basedOn w:val="Normal"/>
    <w:pPr>
      <w:widowControl w:val="0"/>
      <w:spacing w:after="220"/>
    </w:pPr>
    <w:rPr>
      <w:rFonts w:ascii="Times New Roman" w:hAnsi="Times New Roman"/>
    </w:rPr>
  </w:style>
  <w:style w:type="paragraph" w:styleId="FootnoteText">
    <w:name w:val="footnote text"/>
    <w:basedOn w:val="Normal"/>
    <w:link w:val="FootnoteTextChar"/>
    <w:rsid w:val="008E09A1"/>
    <w:rPr>
      <w:szCs w:val="20"/>
    </w:rPr>
  </w:style>
  <w:style w:type="character" w:styleId="FootnoteReference">
    <w:name w:val="footnote reference"/>
    <w:rPr>
      <w:vertAlign w:val="superscript"/>
    </w:rPr>
  </w:style>
  <w:style w:type="paragraph" w:customStyle="1" w:styleId="Bullet">
    <w:name w:val="Bullet"/>
    <w:basedOn w:val="ListParagraph"/>
    <w:qFormat/>
    <w:rsid w:val="00BA110C"/>
    <w:pPr>
      <w:numPr>
        <w:numId w:val="62"/>
      </w:numPr>
      <w:tabs>
        <w:tab w:val="left" w:pos="567"/>
      </w:tabs>
      <w:jc w:val="left"/>
    </w:pPr>
  </w:style>
  <w:style w:type="paragraph" w:customStyle="1" w:styleId="ParagraphText">
    <w:name w:val="Paragraph Text"/>
    <w:pPr>
      <w:widowControl w:val="0"/>
      <w:jc w:val="both"/>
    </w:pPr>
    <w:rPr>
      <w:rFonts w:ascii="Arial" w:hAnsi="Arial"/>
      <w:sz w:val="18"/>
      <w:lang w:eastAsia="en-US"/>
    </w:rPr>
  </w:style>
  <w:style w:type="paragraph" w:styleId="EndnoteText">
    <w:name w:val="endnote text"/>
    <w:basedOn w:val="Normal"/>
    <w:semiHidden/>
    <w:rsid w:val="002C1B33"/>
  </w:style>
  <w:style w:type="character" w:styleId="EndnoteReference">
    <w:name w:val="endnote reference"/>
    <w:semiHidden/>
    <w:rPr>
      <w:vertAlign w:val="superscript"/>
    </w:rPr>
  </w:style>
  <w:style w:type="paragraph" w:styleId="ListNumber2">
    <w:name w:val="List Number 2"/>
    <w:basedOn w:val="Normal"/>
    <w:pPr>
      <w:tabs>
        <w:tab w:val="left" w:pos="0"/>
        <w:tab w:val="left" w:pos="851"/>
        <w:tab w:val="left" w:pos="1701"/>
        <w:tab w:val="left" w:pos="2018"/>
        <w:tab w:val="left" w:pos="3027"/>
        <w:tab w:val="left" w:pos="4036"/>
        <w:tab w:val="left" w:pos="5046"/>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20"/>
      <w:ind w:left="1701" w:hanging="850"/>
    </w:pPr>
    <w:rPr>
      <w:rFonts w:ascii="CG Times" w:hAnsi="CG Times"/>
      <w:sz w:val="24"/>
    </w:rPr>
  </w:style>
  <w:style w:type="paragraph" w:styleId="BodyTextIndent3">
    <w:name w:val="Body Text Indent 3"/>
    <w:basedOn w:val="Normal"/>
    <w:pPr>
      <w:ind w:left="1418" w:hanging="851"/>
    </w:pPr>
    <w:rPr>
      <w:rFonts w:ascii="Times New Roman" w:hAnsi="Times New Roman"/>
      <w:lang w:val="en-US"/>
    </w:rPr>
  </w:style>
  <w:style w:type="paragraph" w:styleId="TOC1">
    <w:name w:val="toc 1"/>
    <w:next w:val="ASDEFCONNormal"/>
    <w:autoRedefine/>
    <w:uiPriority w:val="39"/>
    <w:rsid w:val="008E09A1"/>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8E09A1"/>
    <w:pPr>
      <w:spacing w:after="120"/>
      <w:jc w:val="both"/>
    </w:pPr>
    <w:rPr>
      <w:rFonts w:ascii="Arial" w:hAnsi="Arial"/>
      <w:color w:val="000000"/>
      <w:szCs w:val="40"/>
    </w:rPr>
  </w:style>
  <w:style w:type="character" w:customStyle="1" w:styleId="ASDEFCONNormalChar">
    <w:name w:val="ASDEFCON Normal Char"/>
    <w:link w:val="ASDEFCONNormal"/>
    <w:rsid w:val="008E09A1"/>
    <w:rPr>
      <w:rFonts w:ascii="Arial" w:hAnsi="Arial"/>
      <w:color w:val="000000"/>
      <w:szCs w:val="40"/>
    </w:rPr>
  </w:style>
  <w:style w:type="paragraph" w:styleId="TOC2">
    <w:name w:val="toc 2"/>
    <w:next w:val="ASDEFCONNormal"/>
    <w:autoRedefine/>
    <w:uiPriority w:val="39"/>
    <w:rsid w:val="008E09A1"/>
    <w:pPr>
      <w:spacing w:after="60"/>
      <w:ind w:left="1417" w:hanging="850"/>
    </w:pPr>
    <w:rPr>
      <w:rFonts w:ascii="Arial" w:hAnsi="Arial" w:cs="Arial"/>
      <w:szCs w:val="24"/>
    </w:rPr>
  </w:style>
  <w:style w:type="paragraph" w:styleId="TOC3">
    <w:name w:val="toc 3"/>
    <w:basedOn w:val="Normal"/>
    <w:next w:val="Normal"/>
    <w:autoRedefine/>
    <w:rsid w:val="008E09A1"/>
    <w:pPr>
      <w:spacing w:after="100"/>
      <w:ind w:left="400"/>
    </w:pPr>
  </w:style>
  <w:style w:type="paragraph" w:styleId="TOC4">
    <w:name w:val="toc 4"/>
    <w:basedOn w:val="Normal"/>
    <w:next w:val="Normal"/>
    <w:autoRedefine/>
    <w:rsid w:val="008E09A1"/>
    <w:pPr>
      <w:spacing w:after="100"/>
      <w:ind w:left="600"/>
    </w:pPr>
  </w:style>
  <w:style w:type="paragraph" w:styleId="TOC5">
    <w:name w:val="toc 5"/>
    <w:basedOn w:val="Normal"/>
    <w:next w:val="Normal"/>
    <w:autoRedefine/>
    <w:rsid w:val="008E09A1"/>
    <w:pPr>
      <w:spacing w:after="100"/>
      <w:ind w:left="800"/>
    </w:pPr>
  </w:style>
  <w:style w:type="paragraph" w:styleId="TOC6">
    <w:name w:val="toc 6"/>
    <w:basedOn w:val="Normal"/>
    <w:next w:val="Normal"/>
    <w:autoRedefine/>
    <w:rsid w:val="008E09A1"/>
    <w:pPr>
      <w:spacing w:after="100"/>
      <w:ind w:left="1000"/>
    </w:pPr>
  </w:style>
  <w:style w:type="paragraph" w:styleId="TOC7">
    <w:name w:val="toc 7"/>
    <w:basedOn w:val="Normal"/>
    <w:next w:val="Normal"/>
    <w:autoRedefine/>
    <w:rsid w:val="008E09A1"/>
    <w:pPr>
      <w:spacing w:after="100"/>
      <w:ind w:left="1200"/>
    </w:pPr>
  </w:style>
  <w:style w:type="paragraph" w:styleId="TOC8">
    <w:name w:val="toc 8"/>
    <w:basedOn w:val="Normal"/>
    <w:next w:val="Normal"/>
    <w:autoRedefine/>
    <w:rsid w:val="008E09A1"/>
    <w:pPr>
      <w:spacing w:after="100"/>
      <w:ind w:left="1400"/>
    </w:pPr>
  </w:style>
  <w:style w:type="paragraph" w:styleId="TOC9">
    <w:name w:val="toc 9"/>
    <w:basedOn w:val="Normal"/>
    <w:next w:val="Normal"/>
    <w:autoRedefine/>
    <w:rsid w:val="008E09A1"/>
    <w:pPr>
      <w:spacing w:after="100"/>
      <w:ind w:left="1600"/>
    </w:pPr>
  </w:style>
  <w:style w:type="paragraph" w:customStyle="1" w:styleId="Indent2">
    <w:name w:val="Indent 2"/>
    <w:basedOn w:val="Heading2"/>
    <w:pPr>
      <w:tabs>
        <w:tab w:val="left" w:pos="360"/>
      </w:tabs>
      <w:ind w:left="737"/>
      <w:outlineLvl w:val="9"/>
    </w:pPr>
  </w:style>
  <w:style w:type="paragraph" w:styleId="BodyTextIndent">
    <w:name w:val="Body Text Indent"/>
    <w:basedOn w:val="Normal"/>
    <w:link w:val="BodyTextIndentChar"/>
    <w:pPr>
      <w:ind w:left="851"/>
    </w:pPr>
    <w:rPr>
      <w:b/>
    </w:rPr>
  </w:style>
  <w:style w:type="paragraph" w:customStyle="1" w:styleId="spara">
    <w:name w:val="spara"/>
    <w:next w:val="Normal"/>
    <w:pPr>
      <w:numPr>
        <w:ilvl w:val="2"/>
        <w:numId w:val="9"/>
      </w:numPr>
      <w:spacing w:after="120"/>
      <w:jc w:val="both"/>
    </w:pPr>
    <w:rPr>
      <w:rFonts w:ascii="Arial" w:hAnsi="Arial"/>
    </w:rPr>
  </w:style>
  <w:style w:type="paragraph" w:customStyle="1" w:styleId="Note">
    <w:name w:val="Note"/>
    <w:basedOn w:val="PlainText"/>
    <w:pPr>
      <w:keepNext/>
      <w:tabs>
        <w:tab w:val="left" w:pos="851"/>
      </w:tabs>
    </w:pPr>
    <w:rPr>
      <w:rFonts w:ascii="Arial" w:hAnsi="Arial"/>
      <w:b/>
      <w:i/>
    </w:rPr>
  </w:style>
  <w:style w:type="paragraph" w:styleId="PlainText">
    <w:name w:val="Plain Text"/>
    <w:basedOn w:val="Normal"/>
    <w:rPr>
      <w:rFonts w:ascii="Courier New" w:hAnsi="Courier New"/>
    </w:rPr>
  </w:style>
  <w:style w:type="paragraph" w:customStyle="1" w:styleId="TextLevel2">
    <w:name w:val="Text Level 2"/>
    <w:basedOn w:val="Normal"/>
    <w:next w:val="Normal"/>
    <w:pPr>
      <w:widowControl w:val="0"/>
      <w:numPr>
        <w:ilvl w:val="1"/>
        <w:numId w:val="9"/>
      </w:numPr>
    </w:pPr>
  </w:style>
  <w:style w:type="paragraph" w:customStyle="1" w:styleId="AttachmentFigureCaption">
    <w:name w:val="Attachment Figure Caption"/>
    <w:basedOn w:val="Normal"/>
    <w:pPr>
      <w:framePr w:hSpace="187" w:vSpace="187" w:wrap="notBeside" w:vAnchor="text" w:hAnchor="text" w:y="1"/>
      <w:jc w:val="center"/>
    </w:pPr>
    <w:rPr>
      <w:b/>
      <w:i/>
      <w:noProof/>
    </w:rPr>
  </w:style>
  <w:style w:type="paragraph" w:customStyle="1" w:styleId="Notetotenderers">
    <w:name w:val="Note to tenderers"/>
    <w:basedOn w:val="Normal"/>
    <w:next w:val="Normal"/>
    <w:pPr>
      <w:shd w:val="pct25" w:color="auto" w:fill="FFFFFF"/>
    </w:pPr>
    <w:rPr>
      <w:b/>
      <w:i/>
    </w:rPr>
  </w:style>
  <w:style w:type="paragraph" w:customStyle="1" w:styleId="Notetodrafters">
    <w:name w:val="Note to drafters"/>
    <w:basedOn w:val="Normal"/>
    <w:next w:val="Normal"/>
    <w:pPr>
      <w:shd w:val="clear" w:color="auto" w:fill="000000"/>
    </w:pPr>
    <w:rPr>
      <w:b/>
      <w:i/>
      <w:color w:val="FFFFFF"/>
    </w:rPr>
  </w:style>
  <w:style w:type="paragraph" w:customStyle="1" w:styleId="appendix">
    <w:name w:val="appendix"/>
    <w:basedOn w:val="Normal"/>
    <w:next w:val="Normal"/>
    <w:pPr>
      <w:tabs>
        <w:tab w:val="num" w:pos="864"/>
      </w:tabs>
      <w:spacing w:before="120"/>
      <w:ind w:left="864" w:hanging="864"/>
    </w:pPr>
    <w:rPr>
      <w:b/>
      <w:lang w:val="en-US"/>
    </w:rPr>
  </w:style>
  <w:style w:type="paragraph" w:customStyle="1" w:styleId="AttachmentHeading">
    <w:name w:val="Attachment Heading"/>
    <w:basedOn w:val="Normal"/>
    <w:pPr>
      <w:jc w:val="center"/>
    </w:pPr>
    <w:rPr>
      <w:b/>
      <w:caps/>
    </w:rPr>
  </w:style>
  <w:style w:type="paragraph" w:customStyle="1" w:styleId="Clause">
    <w:name w:val="Clause"/>
    <w:basedOn w:val="Normal"/>
    <w:next w:val="Normal"/>
    <w:pPr>
      <w:jc w:val="right"/>
    </w:pPr>
    <w:rPr>
      <w:i/>
    </w:rPr>
  </w:style>
  <w:style w:type="paragraph" w:customStyle="1" w:styleId="notepara">
    <w:name w:val="notepara"/>
    <w:next w:val="Normal"/>
    <w:pPr>
      <w:numPr>
        <w:numId w:val="3"/>
      </w:numPr>
      <w:shd w:val="pct25" w:color="auto" w:fill="FFFFFF"/>
      <w:spacing w:after="120"/>
    </w:pPr>
    <w:rPr>
      <w:rFonts w:ascii="Arial" w:hAnsi="Arial"/>
      <w:b/>
      <w:i/>
      <w:noProof/>
    </w:rPr>
  </w:style>
  <w:style w:type="paragraph" w:customStyle="1" w:styleId="option">
    <w:name w:val="option"/>
    <w:basedOn w:val="Normal"/>
    <w:next w:val="Normal"/>
    <w:pPr>
      <w:spacing w:before="120"/>
    </w:pPr>
    <w:rPr>
      <w:b/>
      <w:i/>
    </w:rPr>
  </w:style>
  <w:style w:type="paragraph" w:customStyle="1" w:styleId="sspara">
    <w:name w:val="sspara"/>
    <w:next w:val="Normal"/>
    <w:pPr>
      <w:numPr>
        <w:ilvl w:val="3"/>
        <w:numId w:val="9"/>
      </w:numPr>
      <w:spacing w:after="120"/>
      <w:jc w:val="both"/>
    </w:pPr>
    <w:rPr>
      <w:rFonts w:ascii="Arial" w:hAnsi="Arial"/>
      <w:noProof/>
    </w:rPr>
  </w:style>
  <w:style w:type="paragraph" w:customStyle="1" w:styleId="tenderalpha">
    <w:name w:val="tenderalpha"/>
    <w:next w:val="Normal"/>
    <w:pPr>
      <w:numPr>
        <w:ilvl w:val="1"/>
        <w:numId w:val="4"/>
      </w:numPr>
      <w:shd w:val="pct25" w:color="auto" w:fill="FFFFFF"/>
      <w:spacing w:after="120"/>
    </w:pPr>
    <w:rPr>
      <w:rFonts w:ascii="Arial" w:hAnsi="Arial"/>
      <w:b/>
      <w:i/>
      <w:noProof/>
      <w:lang w:eastAsia="en-US"/>
    </w:rPr>
  </w:style>
  <w:style w:type="paragraph" w:customStyle="1" w:styleId="tendernumber">
    <w:name w:val="tendernumber"/>
    <w:next w:val="Normal"/>
    <w:pPr>
      <w:numPr>
        <w:numId w:val="4"/>
      </w:numPr>
      <w:shd w:val="pct25" w:color="auto" w:fill="FFFFFF"/>
      <w:spacing w:after="120"/>
    </w:pPr>
    <w:rPr>
      <w:rFonts w:ascii="Arial" w:hAnsi="Arial"/>
      <w:b/>
      <w:i/>
      <w:noProof/>
      <w:lang w:eastAsia="en-US"/>
    </w:rPr>
  </w:style>
  <w:style w:type="paragraph" w:customStyle="1" w:styleId="textheading">
    <w:name w:val="text heading"/>
    <w:basedOn w:val="Normal"/>
    <w:next w:val="Normal"/>
    <w:rPr>
      <w:b/>
    </w:rPr>
  </w:style>
  <w:style w:type="paragraph" w:customStyle="1" w:styleId="TextNoNumber">
    <w:name w:val="Text No Number"/>
    <w:basedOn w:val="Normal"/>
    <w:next w:val="Normal"/>
    <w:pPr>
      <w:tabs>
        <w:tab w:val="left" w:pos="851"/>
      </w:tabs>
      <w:ind w:left="851"/>
    </w:pPr>
  </w:style>
  <w:style w:type="paragraph" w:customStyle="1" w:styleId="TitleChapter">
    <w:name w:val="TitleChapter"/>
    <w:next w:val="TextLevel2"/>
    <w:pPr>
      <w:spacing w:after="120"/>
      <w:jc w:val="center"/>
    </w:pPr>
    <w:rPr>
      <w:rFonts w:ascii="Arial" w:hAnsi="Arial"/>
      <w:b/>
      <w:caps/>
      <w:noProof/>
      <w:lang w:eastAsia="en-US"/>
    </w:rPr>
  </w:style>
  <w:style w:type="paragraph" w:customStyle="1" w:styleId="FigureCaption">
    <w:name w:val="Figure Caption"/>
    <w:basedOn w:val="Normal"/>
    <w:autoRedefine/>
    <w:pPr>
      <w:spacing w:before="120"/>
      <w:jc w:val="center"/>
    </w:pPr>
    <w:rPr>
      <w:b/>
      <w:lang w:val="en-US"/>
    </w:rPr>
  </w:style>
  <w:style w:type="paragraph" w:customStyle="1" w:styleId="appendixno">
    <w:name w:val="appendixno"/>
    <w:basedOn w:val="Normal"/>
    <w:pPr>
      <w:numPr>
        <w:numId w:val="1"/>
      </w:numPr>
      <w:spacing w:line="240" w:lineRule="atLeast"/>
      <w:ind w:right="-43"/>
    </w:pPr>
    <w:rPr>
      <w:snapToGrid w:val="0"/>
      <w:lang w:val="en-US"/>
    </w:rPr>
  </w:style>
  <w:style w:type="paragraph" w:styleId="BalloonText">
    <w:name w:val="Balloon Text"/>
    <w:basedOn w:val="Normal"/>
    <w:link w:val="BalloonTextChar"/>
    <w:autoRedefine/>
    <w:rsid w:val="004057EA"/>
    <w:rPr>
      <w:sz w:val="18"/>
    </w:rPr>
  </w:style>
  <w:style w:type="character" w:customStyle="1" w:styleId="BalloonTextChar">
    <w:name w:val="Balloon Text Char"/>
    <w:link w:val="BalloonText"/>
    <w:rsid w:val="004057EA"/>
    <w:rPr>
      <w:rFonts w:ascii="Arial" w:hAnsi="Arial"/>
      <w:sz w:val="18"/>
    </w:rPr>
  </w:style>
  <w:style w:type="paragraph" w:customStyle="1" w:styleId="Notespara">
    <w:name w:val="Note spara"/>
    <w:basedOn w:val="PlainText"/>
    <w:pPr>
      <w:keepNext/>
      <w:numPr>
        <w:numId w:val="2"/>
      </w:numPr>
    </w:pPr>
    <w:rPr>
      <w:rFonts w:ascii="Arial" w:hAnsi="Arial"/>
      <w:b/>
      <w:i/>
    </w:rPr>
  </w:style>
  <w:style w:type="paragraph" w:customStyle="1" w:styleId="page">
    <w:name w:val="page"/>
    <w:next w:val="Normal"/>
    <w:pPr>
      <w:jc w:val="right"/>
    </w:pPr>
    <w:rPr>
      <w:rFonts w:ascii="Arial" w:hAnsi="Arial"/>
      <w:b/>
      <w:noProof/>
    </w:rPr>
  </w:style>
  <w:style w:type="paragraph" w:customStyle="1" w:styleId="Paratext">
    <w:name w:val="Para text"/>
    <w:basedOn w:val="Normal"/>
    <w:pPr>
      <w:numPr>
        <w:numId w:val="5"/>
      </w:numPr>
    </w:pPr>
  </w:style>
  <w:style w:type="paragraph" w:customStyle="1" w:styleId="NotetoTenderer">
    <w:name w:val="Note to Tenderer"/>
    <w:next w:val="Normal"/>
    <w:pPr>
      <w:shd w:val="pct25" w:color="auto" w:fill="FFFFFF"/>
      <w:spacing w:after="120"/>
      <w:jc w:val="both"/>
    </w:pPr>
    <w:rPr>
      <w:rFonts w:ascii="Arial" w:hAnsi="Arial"/>
      <w:b/>
      <w:noProof/>
    </w:rPr>
  </w:style>
  <w:style w:type="paragraph" w:customStyle="1" w:styleId="PFNormal">
    <w:name w:val="PF Normal"/>
    <w:basedOn w:val="Normal"/>
    <w:next w:val="Normal"/>
    <w:pPr>
      <w:tabs>
        <w:tab w:val="left" w:pos="924"/>
        <w:tab w:val="left" w:pos="1848"/>
        <w:tab w:val="left" w:pos="2773"/>
        <w:tab w:val="left" w:pos="3697"/>
        <w:tab w:val="left" w:pos="4621"/>
        <w:tab w:val="left" w:pos="5545"/>
        <w:tab w:val="left" w:pos="6469"/>
        <w:tab w:val="left" w:pos="7394"/>
        <w:tab w:val="left" w:pos="8318"/>
        <w:tab w:val="right" w:pos="8930"/>
      </w:tabs>
      <w:spacing w:before="400"/>
    </w:pPr>
    <w:rPr>
      <w:color w:val="000000"/>
      <w:sz w:val="21"/>
    </w:rPr>
  </w:style>
  <w:style w:type="paragraph" w:customStyle="1" w:styleId="PFBulletMargin">
    <w:name w:val="PF Bullet Margin"/>
    <w:basedOn w:val="Normal"/>
    <w:pPr>
      <w:numPr>
        <w:numId w:val="6"/>
      </w:numPr>
      <w:tabs>
        <w:tab w:val="left" w:pos="1848"/>
        <w:tab w:val="left" w:pos="2773"/>
        <w:tab w:val="left" w:pos="3697"/>
        <w:tab w:val="left" w:pos="4621"/>
        <w:tab w:val="left" w:pos="5545"/>
        <w:tab w:val="left" w:pos="6469"/>
        <w:tab w:val="left" w:pos="7394"/>
        <w:tab w:val="left" w:pos="8318"/>
        <w:tab w:val="right" w:pos="8930"/>
      </w:tabs>
      <w:spacing w:before="120"/>
    </w:pPr>
    <w:rPr>
      <w:color w:val="000000"/>
      <w:sz w:val="21"/>
    </w:rPr>
  </w:style>
  <w:style w:type="paragraph" w:customStyle="1" w:styleId="PFBulletLevel1">
    <w:name w:val="PF Bullet Level 1"/>
    <w:basedOn w:val="Normal"/>
    <w:pPr>
      <w:numPr>
        <w:ilvl w:val="1"/>
        <w:numId w:val="6"/>
      </w:numPr>
      <w:tabs>
        <w:tab w:val="left" w:pos="2773"/>
        <w:tab w:val="left" w:pos="3697"/>
        <w:tab w:val="left" w:pos="4621"/>
        <w:tab w:val="left" w:pos="5545"/>
        <w:tab w:val="left" w:pos="6469"/>
        <w:tab w:val="left" w:pos="7394"/>
        <w:tab w:val="left" w:pos="8318"/>
        <w:tab w:val="right" w:pos="8930"/>
      </w:tabs>
      <w:spacing w:before="120"/>
    </w:pPr>
    <w:rPr>
      <w:color w:val="000000"/>
      <w:sz w:val="21"/>
    </w:rPr>
  </w:style>
  <w:style w:type="paragraph" w:customStyle="1" w:styleId="PFBulletLevel2">
    <w:name w:val="PF Bullet Level 2"/>
    <w:basedOn w:val="Normal"/>
    <w:pPr>
      <w:numPr>
        <w:ilvl w:val="2"/>
        <w:numId w:val="6"/>
      </w:numPr>
      <w:tabs>
        <w:tab w:val="left" w:pos="1848"/>
        <w:tab w:val="left" w:pos="3697"/>
        <w:tab w:val="left" w:pos="4621"/>
        <w:tab w:val="left" w:pos="5545"/>
        <w:tab w:val="left" w:pos="6469"/>
        <w:tab w:val="left" w:pos="7394"/>
        <w:tab w:val="left" w:pos="8318"/>
        <w:tab w:val="right" w:pos="8930"/>
      </w:tabs>
      <w:spacing w:before="120"/>
    </w:pPr>
    <w:rPr>
      <w:color w:val="000000"/>
      <w:sz w:val="21"/>
    </w:rPr>
  </w:style>
  <w:style w:type="paragraph" w:customStyle="1" w:styleId="PFBulletLevel3">
    <w:name w:val="PF Bullet Level 3"/>
    <w:basedOn w:val="Normal"/>
    <w:pPr>
      <w:numPr>
        <w:ilvl w:val="3"/>
        <w:numId w:val="6"/>
      </w:numPr>
      <w:tabs>
        <w:tab w:val="left" w:pos="1848"/>
        <w:tab w:val="left" w:pos="2773"/>
        <w:tab w:val="left" w:pos="4621"/>
        <w:tab w:val="left" w:pos="5545"/>
        <w:tab w:val="left" w:pos="6469"/>
        <w:tab w:val="left" w:pos="7394"/>
        <w:tab w:val="left" w:pos="8318"/>
        <w:tab w:val="right" w:pos="8930"/>
      </w:tabs>
      <w:spacing w:before="120"/>
    </w:pPr>
    <w:rPr>
      <w:color w:val="000000"/>
      <w:sz w:val="21"/>
    </w:rPr>
  </w:style>
  <w:style w:type="paragraph" w:styleId="CommentSubject">
    <w:name w:val="annotation subject"/>
    <w:basedOn w:val="CommentText"/>
    <w:next w:val="CommentText"/>
    <w:semiHidden/>
    <w:rsid w:val="00926ACF"/>
    <w:rPr>
      <w:b/>
      <w:bCs/>
    </w:rPr>
  </w:style>
  <w:style w:type="paragraph" w:customStyle="1" w:styleId="TextLevel3">
    <w:name w:val="Text Level 3"/>
    <w:basedOn w:val="Normal"/>
    <w:pPr>
      <w:numPr>
        <w:ilvl w:val="2"/>
        <w:numId w:val="7"/>
      </w:numPr>
    </w:pPr>
  </w:style>
  <w:style w:type="paragraph" w:customStyle="1" w:styleId="TextLevel5">
    <w:name w:val="Text Level 5"/>
    <w:basedOn w:val="Normal"/>
    <w:pPr>
      <w:numPr>
        <w:ilvl w:val="8"/>
        <w:numId w:val="7"/>
      </w:numPr>
    </w:pPr>
  </w:style>
  <w:style w:type="character" w:customStyle="1" w:styleId="SC430">
    <w:name w:val="SC430"/>
    <w:rsid w:val="0023679E"/>
    <w:rPr>
      <w:rFonts w:cs="Arial"/>
      <w:color w:val="000000"/>
      <w:sz w:val="20"/>
      <w:szCs w:val="20"/>
    </w:rPr>
  </w:style>
  <w:style w:type="paragraph" w:customStyle="1" w:styleId="Line">
    <w:name w:val="Line"/>
    <w:rsid w:val="00CC72DF"/>
    <w:pPr>
      <w:widowControl w:val="0"/>
      <w:autoSpaceDE w:val="0"/>
      <w:autoSpaceDN w:val="0"/>
      <w:adjustRightInd w:val="0"/>
      <w:spacing w:line="240" w:lineRule="atLeast"/>
      <w:jc w:val="both"/>
    </w:pPr>
    <w:rPr>
      <w:rFonts w:ascii="Arial" w:hAnsi="Arial" w:cs="Arial"/>
      <w:color w:val="000000"/>
      <w:w w:val="0"/>
      <w:lang w:val="en-GB"/>
    </w:rPr>
  </w:style>
  <w:style w:type="paragraph" w:customStyle="1" w:styleId="Default">
    <w:name w:val="Default"/>
    <w:rsid w:val="009A2173"/>
    <w:pPr>
      <w:autoSpaceDE w:val="0"/>
      <w:autoSpaceDN w:val="0"/>
      <w:adjustRightInd w:val="0"/>
    </w:pPr>
    <w:rPr>
      <w:rFonts w:ascii="Arial" w:eastAsia="MS Mincho" w:hAnsi="Arial" w:cs="Arial"/>
      <w:color w:val="000000"/>
      <w:sz w:val="24"/>
      <w:szCs w:val="24"/>
      <w:lang w:eastAsia="ja-JP"/>
    </w:rPr>
  </w:style>
  <w:style w:type="table" w:styleId="TableGrid">
    <w:name w:val="Table Grid"/>
    <w:basedOn w:val="TableNormal"/>
    <w:uiPriority w:val="59"/>
    <w:rsid w:val="002C1B33"/>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2C1B33"/>
    <w:rPr>
      <w:b w:val="0"/>
    </w:rPr>
  </w:style>
  <w:style w:type="paragraph" w:customStyle="1" w:styleId="NoteToDrafters-ASDEFCON">
    <w:name w:val="Note To Drafters - ASDEFCON"/>
    <w:basedOn w:val="ASDEFCONNormal"/>
    <w:link w:val="NoteToDrafters-ASDEFCONChar"/>
    <w:rsid w:val="008E09A1"/>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8E09A1"/>
    <w:pPr>
      <w:keepNext/>
      <w:shd w:val="pct15" w:color="auto" w:fill="auto"/>
    </w:pPr>
    <w:rPr>
      <w:b/>
      <w:i/>
    </w:rPr>
  </w:style>
  <w:style w:type="paragraph" w:customStyle="1" w:styleId="ATTANNLV1-ASDEFCON">
    <w:name w:val="ATT/ANN LV1 - ASDEFCON"/>
    <w:basedOn w:val="ASDEFCONNormal"/>
    <w:next w:val="ATTANNLV2-ASDEFCON"/>
    <w:rsid w:val="008E09A1"/>
    <w:pPr>
      <w:keepNext/>
      <w:keepLines/>
      <w:numPr>
        <w:numId w:val="3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8E09A1"/>
    <w:pPr>
      <w:numPr>
        <w:ilvl w:val="1"/>
        <w:numId w:val="35"/>
      </w:numPr>
    </w:pPr>
    <w:rPr>
      <w:szCs w:val="24"/>
    </w:rPr>
  </w:style>
  <w:style w:type="character" w:customStyle="1" w:styleId="ATTANNLV2-ASDEFCONChar">
    <w:name w:val="ATT/ANN LV2 - ASDEFCON Char"/>
    <w:link w:val="ATTANNLV2-ASDEFCON"/>
    <w:rsid w:val="008E09A1"/>
    <w:rPr>
      <w:rFonts w:ascii="Arial" w:hAnsi="Arial"/>
      <w:color w:val="000000"/>
      <w:szCs w:val="24"/>
    </w:rPr>
  </w:style>
  <w:style w:type="paragraph" w:customStyle="1" w:styleId="ATTANNLV3-ASDEFCON">
    <w:name w:val="ATT/ANN LV3 - ASDEFCON"/>
    <w:basedOn w:val="ASDEFCONNormal"/>
    <w:rsid w:val="008E09A1"/>
    <w:pPr>
      <w:numPr>
        <w:ilvl w:val="2"/>
        <w:numId w:val="35"/>
      </w:numPr>
    </w:pPr>
    <w:rPr>
      <w:szCs w:val="24"/>
    </w:rPr>
  </w:style>
  <w:style w:type="paragraph" w:customStyle="1" w:styleId="ATTANNLV4-ASDEFCON">
    <w:name w:val="ATT/ANN LV4 - ASDEFCON"/>
    <w:basedOn w:val="ASDEFCONNormal"/>
    <w:rsid w:val="008E09A1"/>
    <w:pPr>
      <w:numPr>
        <w:ilvl w:val="3"/>
        <w:numId w:val="35"/>
      </w:numPr>
    </w:pPr>
    <w:rPr>
      <w:szCs w:val="24"/>
    </w:rPr>
  </w:style>
  <w:style w:type="paragraph" w:customStyle="1" w:styleId="NoteToTenderersList-ASDEFCON">
    <w:name w:val="Note To Tenderers List - ASDEFCON"/>
    <w:basedOn w:val="NoteToTenderers-ASDEFCON"/>
    <w:rsid w:val="008E09A1"/>
    <w:pPr>
      <w:numPr>
        <w:numId w:val="12"/>
      </w:numPr>
    </w:pPr>
    <w:rPr>
      <w:bCs/>
      <w:iCs/>
      <w:szCs w:val="20"/>
    </w:rPr>
  </w:style>
  <w:style w:type="paragraph" w:customStyle="1" w:styleId="Table8ptHeading-ASDEFCON">
    <w:name w:val="Table 8pt Heading - ASDEFCON"/>
    <w:basedOn w:val="ASDEFCONNormal"/>
    <w:rsid w:val="008E09A1"/>
    <w:pPr>
      <w:spacing w:before="60" w:after="60"/>
      <w:jc w:val="center"/>
    </w:pPr>
    <w:rPr>
      <w:rFonts w:eastAsia="Calibri"/>
      <w:b/>
      <w:sz w:val="16"/>
      <w:szCs w:val="16"/>
      <w:lang w:eastAsia="en-US"/>
    </w:rPr>
  </w:style>
  <w:style w:type="paragraph" w:customStyle="1" w:styleId="Table10ptText-ASDEFCON">
    <w:name w:val="Table 10pt Text - ASDEFCON"/>
    <w:basedOn w:val="ASDEFCONNormal"/>
    <w:link w:val="Table10ptText-ASDEFCONCharChar"/>
    <w:rsid w:val="008E09A1"/>
    <w:pPr>
      <w:numPr>
        <w:numId w:val="13"/>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8E09A1"/>
    <w:rPr>
      <w:rFonts w:ascii="Arial" w:eastAsia="Calibri" w:hAnsi="Arial"/>
      <w:color w:val="000000"/>
      <w:szCs w:val="22"/>
      <w:lang w:eastAsia="en-US"/>
    </w:rPr>
  </w:style>
  <w:style w:type="paragraph" w:customStyle="1" w:styleId="Table10ptHeading-ASDEFCON">
    <w:name w:val="Table 10pt Heading - ASDEFCON"/>
    <w:basedOn w:val="ASDEFCONNormal"/>
    <w:link w:val="Table10ptHeading-ASDEFCONChar"/>
    <w:rsid w:val="008E09A1"/>
    <w:pPr>
      <w:keepNext/>
      <w:spacing w:before="60" w:after="60"/>
      <w:jc w:val="center"/>
    </w:pPr>
    <w:rPr>
      <w:b/>
    </w:rPr>
  </w:style>
  <w:style w:type="character" w:customStyle="1" w:styleId="Table10ptHeading-ASDEFCONChar">
    <w:name w:val="Table 10pt Heading - ASDEFCON Char"/>
    <w:link w:val="Table10ptHeading-ASDEFCON"/>
    <w:rsid w:val="007E3059"/>
    <w:rPr>
      <w:rFonts w:ascii="Arial" w:hAnsi="Arial"/>
      <w:b/>
      <w:color w:val="000000"/>
      <w:szCs w:val="40"/>
    </w:rPr>
  </w:style>
  <w:style w:type="paragraph" w:customStyle="1" w:styleId="Table10ptSub1-ASDEFCON">
    <w:name w:val="Table 10pt Sub1 - ASDEFCON"/>
    <w:basedOn w:val="Table10ptText-ASDEFCON"/>
    <w:rsid w:val="008E09A1"/>
    <w:pPr>
      <w:numPr>
        <w:ilvl w:val="1"/>
      </w:numPr>
      <w:jc w:val="both"/>
    </w:pPr>
  </w:style>
  <w:style w:type="paragraph" w:customStyle="1" w:styleId="Table10ptSub2-ASDEFCON">
    <w:name w:val="Table 10pt Sub2 - ASDEFCON"/>
    <w:basedOn w:val="Table10ptText-ASDEFCON"/>
    <w:rsid w:val="008E09A1"/>
    <w:pPr>
      <w:numPr>
        <w:ilvl w:val="2"/>
      </w:numPr>
      <w:jc w:val="both"/>
    </w:pPr>
  </w:style>
  <w:style w:type="paragraph" w:customStyle="1" w:styleId="COTCOCLV2-ASDEFCON">
    <w:name w:val="COT/COC LV2 - ASDEFCON"/>
    <w:basedOn w:val="ASDEFCONNormal"/>
    <w:next w:val="COTCOCLV3-ASDEFCON"/>
    <w:rsid w:val="008E09A1"/>
    <w:pPr>
      <w:keepNext/>
      <w:keepLines/>
      <w:numPr>
        <w:ilvl w:val="1"/>
        <w:numId w:val="14"/>
      </w:numPr>
      <w:pBdr>
        <w:bottom w:val="single" w:sz="4" w:space="1" w:color="auto"/>
      </w:pBdr>
    </w:pPr>
    <w:rPr>
      <w:b/>
    </w:rPr>
  </w:style>
  <w:style w:type="paragraph" w:customStyle="1" w:styleId="COTCOCLV3-ASDEFCON">
    <w:name w:val="COT/COC LV3 - ASDEFCON"/>
    <w:basedOn w:val="ASDEFCONNormal"/>
    <w:rsid w:val="008E09A1"/>
    <w:pPr>
      <w:numPr>
        <w:ilvl w:val="2"/>
        <w:numId w:val="14"/>
      </w:numPr>
    </w:pPr>
  </w:style>
  <w:style w:type="paragraph" w:customStyle="1" w:styleId="COTCOCLV1-ASDEFCON">
    <w:name w:val="COT/COC LV1 - ASDEFCON"/>
    <w:basedOn w:val="ASDEFCONNormal"/>
    <w:next w:val="COTCOCLV2-ASDEFCON"/>
    <w:rsid w:val="008E09A1"/>
    <w:pPr>
      <w:keepNext/>
      <w:keepLines/>
      <w:numPr>
        <w:numId w:val="14"/>
      </w:numPr>
      <w:spacing w:before="240"/>
    </w:pPr>
    <w:rPr>
      <w:b/>
      <w:caps/>
    </w:rPr>
  </w:style>
  <w:style w:type="paragraph" w:customStyle="1" w:styleId="COTCOCLV4-ASDEFCON">
    <w:name w:val="COT/COC LV4 - ASDEFCON"/>
    <w:basedOn w:val="ASDEFCONNormal"/>
    <w:rsid w:val="008E09A1"/>
    <w:pPr>
      <w:numPr>
        <w:ilvl w:val="3"/>
        <w:numId w:val="14"/>
      </w:numPr>
    </w:pPr>
  </w:style>
  <w:style w:type="paragraph" w:customStyle="1" w:styleId="COTCOCLV5-ASDEFCON">
    <w:name w:val="COT/COC LV5 - ASDEFCON"/>
    <w:basedOn w:val="ASDEFCONNormal"/>
    <w:rsid w:val="008E09A1"/>
    <w:pPr>
      <w:numPr>
        <w:ilvl w:val="4"/>
        <w:numId w:val="14"/>
      </w:numPr>
    </w:pPr>
  </w:style>
  <w:style w:type="paragraph" w:customStyle="1" w:styleId="COTCOCLV6-ASDEFCON">
    <w:name w:val="COT/COC LV6 - ASDEFCON"/>
    <w:basedOn w:val="ASDEFCONNormal"/>
    <w:rsid w:val="008E09A1"/>
    <w:pPr>
      <w:keepLines/>
      <w:numPr>
        <w:ilvl w:val="5"/>
        <w:numId w:val="14"/>
      </w:numPr>
    </w:pPr>
  </w:style>
  <w:style w:type="paragraph" w:customStyle="1" w:styleId="ASDEFCONOption">
    <w:name w:val="ASDEFCON Option"/>
    <w:basedOn w:val="ASDEFCONNormal"/>
    <w:rsid w:val="008E09A1"/>
    <w:pPr>
      <w:keepNext/>
      <w:spacing w:before="60"/>
    </w:pPr>
    <w:rPr>
      <w:b/>
      <w:i/>
      <w:szCs w:val="24"/>
    </w:rPr>
  </w:style>
  <w:style w:type="paragraph" w:customStyle="1" w:styleId="ASDEFCONTitle">
    <w:name w:val="ASDEFCON Title"/>
    <w:basedOn w:val="ASDEFCONNormal"/>
    <w:rsid w:val="008E09A1"/>
    <w:pPr>
      <w:keepLines/>
      <w:spacing w:before="240"/>
      <w:jc w:val="center"/>
    </w:pPr>
    <w:rPr>
      <w:b/>
      <w:caps/>
    </w:rPr>
  </w:style>
  <w:style w:type="paragraph" w:customStyle="1" w:styleId="ASDEFCONCoverTitle">
    <w:name w:val="ASDEFCON Cover Title"/>
    <w:rsid w:val="008E09A1"/>
    <w:pPr>
      <w:jc w:val="center"/>
    </w:pPr>
    <w:rPr>
      <w:rFonts w:ascii="Georgia" w:hAnsi="Georgia"/>
      <w:b/>
      <w:color w:val="000000"/>
      <w:sz w:val="100"/>
      <w:szCs w:val="24"/>
    </w:rPr>
  </w:style>
  <w:style w:type="paragraph" w:customStyle="1" w:styleId="ASDEFCONHeaderFooterLeft">
    <w:name w:val="ASDEFCON Header/Footer Left"/>
    <w:basedOn w:val="ASDEFCONNormal"/>
    <w:rsid w:val="008E09A1"/>
    <w:pPr>
      <w:spacing w:after="0"/>
      <w:jc w:val="left"/>
    </w:pPr>
    <w:rPr>
      <w:sz w:val="16"/>
      <w:szCs w:val="24"/>
    </w:rPr>
  </w:style>
  <w:style w:type="paragraph" w:customStyle="1" w:styleId="ASDEFCONCoverPageIncorp">
    <w:name w:val="ASDEFCON Cover Page Incorp"/>
    <w:rsid w:val="008E09A1"/>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8E09A1"/>
    <w:rPr>
      <w:b/>
      <w:i/>
    </w:rPr>
  </w:style>
  <w:style w:type="paragraph" w:customStyle="1" w:styleId="COTCOCLV2NONUM-ASDEFCON">
    <w:name w:val="COT/COC LV2 NONUM - ASDEFCON"/>
    <w:basedOn w:val="COTCOCLV2-ASDEFCON"/>
    <w:next w:val="COTCOCLV3-ASDEFCON"/>
    <w:rsid w:val="008E09A1"/>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8E09A1"/>
    <w:pPr>
      <w:keepNext w:val="0"/>
      <w:numPr>
        <w:numId w:val="0"/>
      </w:numPr>
      <w:ind w:left="851"/>
    </w:pPr>
    <w:rPr>
      <w:bCs/>
      <w:szCs w:val="20"/>
    </w:rPr>
  </w:style>
  <w:style w:type="paragraph" w:customStyle="1" w:styleId="COTCOCLV3NONUM-ASDEFCON">
    <w:name w:val="COT/COC LV3 NONUM - ASDEFCON"/>
    <w:basedOn w:val="COTCOCLV3-ASDEFCON"/>
    <w:next w:val="COTCOCLV3-ASDEFCON"/>
    <w:rsid w:val="008E09A1"/>
    <w:pPr>
      <w:numPr>
        <w:ilvl w:val="0"/>
        <w:numId w:val="0"/>
      </w:numPr>
      <w:ind w:left="851"/>
    </w:pPr>
    <w:rPr>
      <w:szCs w:val="20"/>
    </w:rPr>
  </w:style>
  <w:style w:type="paragraph" w:customStyle="1" w:styleId="COTCOCLV4NONUM-ASDEFCON">
    <w:name w:val="COT/COC LV4 NONUM - ASDEFCON"/>
    <w:basedOn w:val="COTCOCLV4-ASDEFCON"/>
    <w:next w:val="COTCOCLV4-ASDEFCON"/>
    <w:rsid w:val="008E09A1"/>
    <w:pPr>
      <w:numPr>
        <w:ilvl w:val="0"/>
        <w:numId w:val="0"/>
      </w:numPr>
      <w:ind w:left="1418"/>
    </w:pPr>
    <w:rPr>
      <w:szCs w:val="20"/>
    </w:rPr>
  </w:style>
  <w:style w:type="paragraph" w:customStyle="1" w:styleId="COTCOCLV5NONUM-ASDEFCON">
    <w:name w:val="COT/COC LV5 NONUM - ASDEFCON"/>
    <w:basedOn w:val="COTCOCLV5-ASDEFCON"/>
    <w:next w:val="COTCOCLV5-ASDEFCON"/>
    <w:rsid w:val="008E09A1"/>
    <w:pPr>
      <w:numPr>
        <w:ilvl w:val="0"/>
        <w:numId w:val="0"/>
      </w:numPr>
      <w:ind w:left="1985"/>
    </w:pPr>
    <w:rPr>
      <w:szCs w:val="20"/>
    </w:rPr>
  </w:style>
  <w:style w:type="paragraph" w:customStyle="1" w:styleId="COTCOCLV6NONUM-ASDEFCON">
    <w:name w:val="COT/COC LV6 NONUM - ASDEFCON"/>
    <w:basedOn w:val="COTCOCLV6-ASDEFCON"/>
    <w:next w:val="COTCOCLV6-ASDEFCON"/>
    <w:rsid w:val="008E09A1"/>
    <w:pPr>
      <w:numPr>
        <w:ilvl w:val="0"/>
        <w:numId w:val="0"/>
      </w:numPr>
      <w:ind w:left="2552"/>
    </w:pPr>
    <w:rPr>
      <w:szCs w:val="20"/>
    </w:rPr>
  </w:style>
  <w:style w:type="paragraph" w:customStyle="1" w:styleId="ATTANNLV1NONUM-ASDEFCON">
    <w:name w:val="ATT/ANN LV1 NONUM - ASDEFCON"/>
    <w:basedOn w:val="ATTANNLV1-ASDEFCON"/>
    <w:next w:val="ATTANNLV2-ASDEFCON"/>
    <w:rsid w:val="008E09A1"/>
    <w:pPr>
      <w:numPr>
        <w:numId w:val="0"/>
      </w:numPr>
      <w:ind w:left="851"/>
    </w:pPr>
    <w:rPr>
      <w:bCs/>
      <w:szCs w:val="20"/>
    </w:rPr>
  </w:style>
  <w:style w:type="paragraph" w:customStyle="1" w:styleId="ATTANNLV2NONUM-ASDEFCON">
    <w:name w:val="ATT/ANN LV2 NONUM - ASDEFCON"/>
    <w:basedOn w:val="ATTANNLV2-ASDEFCON"/>
    <w:next w:val="ATTANNLV2-ASDEFCON"/>
    <w:link w:val="ATTANNLV2NONUM-ASDEFCONChar"/>
    <w:rsid w:val="008E09A1"/>
    <w:pPr>
      <w:numPr>
        <w:ilvl w:val="0"/>
        <w:numId w:val="0"/>
      </w:numPr>
      <w:ind w:left="851"/>
    </w:pPr>
    <w:rPr>
      <w:szCs w:val="20"/>
    </w:rPr>
  </w:style>
  <w:style w:type="paragraph" w:customStyle="1" w:styleId="ATTANNLV3NONUM-ASDEFCON">
    <w:name w:val="ATT/ANN LV3 NONUM - ASDEFCON"/>
    <w:basedOn w:val="ATTANNLV3-ASDEFCON"/>
    <w:next w:val="ATTANNLV3-ASDEFCON"/>
    <w:rsid w:val="008E09A1"/>
    <w:pPr>
      <w:numPr>
        <w:ilvl w:val="0"/>
        <w:numId w:val="0"/>
      </w:numPr>
      <w:ind w:left="1418"/>
    </w:pPr>
    <w:rPr>
      <w:szCs w:val="20"/>
    </w:rPr>
  </w:style>
  <w:style w:type="paragraph" w:customStyle="1" w:styleId="ATTANNLV4NONUM-ASDEFCON">
    <w:name w:val="ATT/ANN LV4 NONUM - ASDEFCON"/>
    <w:basedOn w:val="ATTANNLV4-ASDEFCON"/>
    <w:next w:val="ATTANNLV4-ASDEFCON"/>
    <w:rsid w:val="008E09A1"/>
    <w:pPr>
      <w:numPr>
        <w:ilvl w:val="0"/>
        <w:numId w:val="0"/>
      </w:numPr>
      <w:ind w:left="1985"/>
    </w:pPr>
    <w:rPr>
      <w:szCs w:val="20"/>
    </w:rPr>
  </w:style>
  <w:style w:type="paragraph" w:customStyle="1" w:styleId="NoteToDraftersBullets-ASDEFCON">
    <w:name w:val="Note To Drafters Bullets - ASDEFCON"/>
    <w:basedOn w:val="NoteToDrafters-ASDEFCON"/>
    <w:rsid w:val="008E09A1"/>
    <w:pPr>
      <w:numPr>
        <w:numId w:val="15"/>
      </w:numPr>
    </w:pPr>
    <w:rPr>
      <w:bCs/>
      <w:iCs/>
      <w:szCs w:val="20"/>
    </w:rPr>
  </w:style>
  <w:style w:type="paragraph" w:customStyle="1" w:styleId="NoteToDraftersList-ASDEFCON">
    <w:name w:val="Note To Drafters List - ASDEFCON"/>
    <w:basedOn w:val="NoteToDrafters-ASDEFCON"/>
    <w:rsid w:val="008E09A1"/>
    <w:pPr>
      <w:numPr>
        <w:numId w:val="16"/>
      </w:numPr>
    </w:pPr>
    <w:rPr>
      <w:bCs/>
      <w:iCs/>
      <w:szCs w:val="20"/>
    </w:rPr>
  </w:style>
  <w:style w:type="paragraph" w:customStyle="1" w:styleId="NoteToTenderersBullets-ASDEFCON">
    <w:name w:val="Note To Tenderers Bullets - ASDEFCON"/>
    <w:basedOn w:val="NoteToTenderers-ASDEFCON"/>
    <w:rsid w:val="008E09A1"/>
    <w:pPr>
      <w:numPr>
        <w:numId w:val="17"/>
      </w:numPr>
    </w:pPr>
    <w:rPr>
      <w:bCs/>
      <w:iCs/>
      <w:szCs w:val="20"/>
    </w:rPr>
  </w:style>
  <w:style w:type="paragraph" w:customStyle="1" w:styleId="SOWHL1-ASDEFCON">
    <w:name w:val="SOW HL1 - ASDEFCON"/>
    <w:basedOn w:val="ASDEFCONNormal"/>
    <w:next w:val="SOWHL2-ASDEFCON"/>
    <w:qFormat/>
    <w:rsid w:val="008E09A1"/>
    <w:pPr>
      <w:keepNext/>
      <w:numPr>
        <w:numId w:val="8"/>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8E09A1"/>
    <w:pPr>
      <w:keepNext/>
      <w:numPr>
        <w:ilvl w:val="1"/>
        <w:numId w:val="8"/>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8E09A1"/>
    <w:pPr>
      <w:keepNext/>
      <w:numPr>
        <w:ilvl w:val="2"/>
        <w:numId w:val="8"/>
      </w:numPr>
    </w:pPr>
    <w:rPr>
      <w:rFonts w:eastAsia="Calibri"/>
      <w:b/>
      <w:szCs w:val="22"/>
      <w:lang w:eastAsia="en-US"/>
    </w:rPr>
  </w:style>
  <w:style w:type="paragraph" w:customStyle="1" w:styleId="SOWHL4-ASDEFCON">
    <w:name w:val="SOW HL4 - ASDEFCON"/>
    <w:basedOn w:val="ASDEFCONNormal"/>
    <w:qFormat/>
    <w:rsid w:val="008E09A1"/>
    <w:pPr>
      <w:keepNext/>
      <w:numPr>
        <w:ilvl w:val="3"/>
        <w:numId w:val="8"/>
      </w:numPr>
    </w:pPr>
    <w:rPr>
      <w:rFonts w:eastAsia="Calibri"/>
      <w:b/>
      <w:szCs w:val="22"/>
      <w:lang w:eastAsia="en-US"/>
    </w:rPr>
  </w:style>
  <w:style w:type="paragraph" w:customStyle="1" w:styleId="SOWHL5-ASDEFCON">
    <w:name w:val="SOW HL5 - ASDEFCON"/>
    <w:basedOn w:val="ASDEFCONNormal"/>
    <w:qFormat/>
    <w:rsid w:val="008E09A1"/>
    <w:pPr>
      <w:keepNext/>
      <w:numPr>
        <w:ilvl w:val="4"/>
        <w:numId w:val="8"/>
      </w:numPr>
    </w:pPr>
    <w:rPr>
      <w:rFonts w:eastAsia="Calibri"/>
      <w:b/>
      <w:szCs w:val="22"/>
      <w:lang w:eastAsia="en-US"/>
    </w:rPr>
  </w:style>
  <w:style w:type="paragraph" w:customStyle="1" w:styleId="SOWSubL1-ASDEFCON">
    <w:name w:val="SOW SubL1 - ASDEFCON"/>
    <w:basedOn w:val="ASDEFCONNormal"/>
    <w:qFormat/>
    <w:rsid w:val="008E09A1"/>
    <w:pPr>
      <w:numPr>
        <w:ilvl w:val="5"/>
        <w:numId w:val="8"/>
      </w:numPr>
    </w:pPr>
    <w:rPr>
      <w:rFonts w:eastAsia="Calibri"/>
      <w:szCs w:val="22"/>
      <w:lang w:eastAsia="en-US"/>
    </w:rPr>
  </w:style>
  <w:style w:type="paragraph" w:customStyle="1" w:styleId="SOWHL1NONUM-ASDEFCON">
    <w:name w:val="SOW HL1 NONUM - ASDEFCON"/>
    <w:basedOn w:val="SOWHL1-ASDEFCON"/>
    <w:next w:val="SOWHL2-ASDEFCON"/>
    <w:rsid w:val="008E09A1"/>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8E09A1"/>
    <w:pPr>
      <w:numPr>
        <w:ilvl w:val="0"/>
        <w:numId w:val="0"/>
      </w:numPr>
      <w:ind w:left="1134"/>
    </w:pPr>
    <w:rPr>
      <w:rFonts w:eastAsia="Times New Roman"/>
      <w:bCs/>
      <w:szCs w:val="20"/>
    </w:rPr>
  </w:style>
  <w:style w:type="paragraph" w:customStyle="1" w:styleId="SOWTL2-ASDEFCON">
    <w:name w:val="SOW TL2 - ASDEFCON"/>
    <w:basedOn w:val="SOWHL2-ASDEFCON"/>
    <w:rsid w:val="008E09A1"/>
    <w:pPr>
      <w:keepNext w:val="0"/>
      <w:pBdr>
        <w:bottom w:val="none" w:sz="0" w:space="0" w:color="auto"/>
      </w:pBdr>
    </w:pPr>
    <w:rPr>
      <w:b w:val="0"/>
    </w:rPr>
  </w:style>
  <w:style w:type="paragraph" w:customStyle="1" w:styleId="SOWTL3NONUM-ASDEFCON">
    <w:name w:val="SOW TL3 NONUM - ASDEFCON"/>
    <w:basedOn w:val="SOWTL3-ASDEFCON"/>
    <w:next w:val="SOWTL3-ASDEFCON"/>
    <w:rsid w:val="008E09A1"/>
    <w:pPr>
      <w:numPr>
        <w:ilvl w:val="0"/>
        <w:numId w:val="0"/>
      </w:numPr>
      <w:ind w:left="1134"/>
    </w:pPr>
    <w:rPr>
      <w:rFonts w:eastAsia="Times New Roman"/>
      <w:bCs/>
      <w:szCs w:val="20"/>
    </w:rPr>
  </w:style>
  <w:style w:type="paragraph" w:customStyle="1" w:styleId="SOWTL3-ASDEFCON">
    <w:name w:val="SOW TL3 - ASDEFCON"/>
    <w:basedOn w:val="SOWHL3-ASDEFCON"/>
    <w:rsid w:val="008E09A1"/>
    <w:pPr>
      <w:keepNext w:val="0"/>
    </w:pPr>
    <w:rPr>
      <w:b w:val="0"/>
    </w:rPr>
  </w:style>
  <w:style w:type="paragraph" w:customStyle="1" w:styleId="SOWTL4NONUM-ASDEFCON">
    <w:name w:val="SOW TL4 NONUM - ASDEFCON"/>
    <w:basedOn w:val="SOWTL4-ASDEFCON"/>
    <w:next w:val="SOWTL4-ASDEFCON"/>
    <w:rsid w:val="008E09A1"/>
    <w:pPr>
      <w:numPr>
        <w:ilvl w:val="0"/>
        <w:numId w:val="0"/>
      </w:numPr>
      <w:ind w:left="1134"/>
    </w:pPr>
    <w:rPr>
      <w:rFonts w:eastAsia="Times New Roman"/>
      <w:bCs/>
      <w:szCs w:val="20"/>
    </w:rPr>
  </w:style>
  <w:style w:type="paragraph" w:customStyle="1" w:styleId="SOWTL4-ASDEFCON">
    <w:name w:val="SOW TL4 - ASDEFCON"/>
    <w:basedOn w:val="SOWHL4-ASDEFCON"/>
    <w:rsid w:val="008E09A1"/>
    <w:pPr>
      <w:keepNext w:val="0"/>
    </w:pPr>
    <w:rPr>
      <w:b w:val="0"/>
    </w:rPr>
  </w:style>
  <w:style w:type="paragraph" w:customStyle="1" w:styleId="SOWTL5NONUM-ASDEFCON">
    <w:name w:val="SOW TL5 NONUM - ASDEFCON"/>
    <w:basedOn w:val="SOWHL5-ASDEFCON"/>
    <w:next w:val="SOWTL5-ASDEFCON"/>
    <w:rsid w:val="008E09A1"/>
    <w:pPr>
      <w:keepNext w:val="0"/>
      <w:numPr>
        <w:ilvl w:val="0"/>
        <w:numId w:val="0"/>
      </w:numPr>
      <w:ind w:left="1134"/>
    </w:pPr>
    <w:rPr>
      <w:b w:val="0"/>
    </w:rPr>
  </w:style>
  <w:style w:type="paragraph" w:customStyle="1" w:styleId="SOWTL5-ASDEFCON">
    <w:name w:val="SOW TL5 - ASDEFCON"/>
    <w:basedOn w:val="SOWHL5-ASDEFCON"/>
    <w:rsid w:val="008E09A1"/>
    <w:pPr>
      <w:keepNext w:val="0"/>
    </w:pPr>
    <w:rPr>
      <w:b w:val="0"/>
    </w:rPr>
  </w:style>
  <w:style w:type="paragraph" w:customStyle="1" w:styleId="SOWSubL2-ASDEFCON">
    <w:name w:val="SOW SubL2 - ASDEFCON"/>
    <w:basedOn w:val="ASDEFCONNormal"/>
    <w:qFormat/>
    <w:rsid w:val="008E09A1"/>
    <w:pPr>
      <w:numPr>
        <w:ilvl w:val="6"/>
        <w:numId w:val="8"/>
      </w:numPr>
    </w:pPr>
    <w:rPr>
      <w:rFonts w:eastAsia="Calibri"/>
      <w:szCs w:val="22"/>
      <w:lang w:eastAsia="en-US"/>
    </w:rPr>
  </w:style>
  <w:style w:type="paragraph" w:customStyle="1" w:styleId="SOWSubL1NONUM-ASDEFCON">
    <w:name w:val="SOW SubL1 NONUM - ASDEFCON"/>
    <w:basedOn w:val="SOWSubL1-ASDEFCON"/>
    <w:next w:val="SOWSubL1-ASDEFCON"/>
    <w:qFormat/>
    <w:rsid w:val="008E09A1"/>
    <w:pPr>
      <w:numPr>
        <w:numId w:val="0"/>
      </w:numPr>
      <w:ind w:left="1701"/>
    </w:pPr>
  </w:style>
  <w:style w:type="paragraph" w:customStyle="1" w:styleId="SOWSubL2NONUM-ASDEFCON">
    <w:name w:val="SOW SubL2 NONUM - ASDEFCON"/>
    <w:basedOn w:val="SOWSubL2-ASDEFCON"/>
    <w:next w:val="SOWSubL2-ASDEFCON"/>
    <w:qFormat/>
    <w:rsid w:val="008E09A1"/>
    <w:pPr>
      <w:numPr>
        <w:ilvl w:val="0"/>
        <w:numId w:val="0"/>
      </w:numPr>
      <w:ind w:left="2268"/>
    </w:pPr>
  </w:style>
  <w:style w:type="paragraph" w:customStyle="1" w:styleId="ASDEFCONTextBlock">
    <w:name w:val="ASDEFCON TextBlock"/>
    <w:basedOn w:val="ASDEFCONNormal"/>
    <w:qFormat/>
    <w:rsid w:val="008E09A1"/>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8E09A1"/>
    <w:pPr>
      <w:numPr>
        <w:numId w:val="18"/>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8E09A1"/>
    <w:pPr>
      <w:keepNext/>
      <w:spacing w:before="240"/>
    </w:pPr>
    <w:rPr>
      <w:rFonts w:ascii="Arial Bold" w:hAnsi="Arial Bold"/>
      <w:b/>
      <w:bCs/>
      <w:caps/>
      <w:szCs w:val="20"/>
    </w:rPr>
  </w:style>
  <w:style w:type="paragraph" w:customStyle="1" w:styleId="Table8ptText-ASDEFCON">
    <w:name w:val="Table 8pt Text - ASDEFCON"/>
    <w:basedOn w:val="ASDEFCONNormal"/>
    <w:rsid w:val="008E09A1"/>
    <w:pPr>
      <w:numPr>
        <w:numId w:val="26"/>
      </w:numPr>
      <w:spacing w:before="60" w:after="60"/>
    </w:pPr>
    <w:rPr>
      <w:rFonts w:eastAsia="Calibri"/>
      <w:sz w:val="16"/>
      <w:szCs w:val="16"/>
      <w:lang w:eastAsia="en-US"/>
    </w:rPr>
  </w:style>
  <w:style w:type="paragraph" w:customStyle="1" w:styleId="Table8ptSub1-ASDEFCON">
    <w:name w:val="Table 8pt Sub1 - ASDEFCON"/>
    <w:basedOn w:val="Table8ptText-ASDEFCON"/>
    <w:rsid w:val="008E09A1"/>
    <w:pPr>
      <w:numPr>
        <w:ilvl w:val="1"/>
      </w:numPr>
    </w:pPr>
  </w:style>
  <w:style w:type="paragraph" w:customStyle="1" w:styleId="Table8ptSub2-ASDEFCON">
    <w:name w:val="Table 8pt Sub2 - ASDEFCON"/>
    <w:basedOn w:val="Table8ptText-ASDEFCON"/>
    <w:rsid w:val="008E09A1"/>
    <w:pPr>
      <w:numPr>
        <w:ilvl w:val="2"/>
      </w:numPr>
    </w:pPr>
  </w:style>
  <w:style w:type="paragraph" w:customStyle="1" w:styleId="Table8ptBP1-ASDEFCON">
    <w:name w:val="Table 8pt BP1 - ASDEFCON"/>
    <w:basedOn w:val="Table8ptText-ASDEFCON"/>
    <w:rsid w:val="008E09A1"/>
    <w:pPr>
      <w:numPr>
        <w:numId w:val="19"/>
      </w:numPr>
    </w:pPr>
  </w:style>
  <w:style w:type="paragraph" w:customStyle="1" w:styleId="Table8ptBP2-ASDEFCON">
    <w:name w:val="Table 8pt BP2 - ASDEFCON"/>
    <w:basedOn w:val="Table8ptText-ASDEFCON"/>
    <w:rsid w:val="008E09A1"/>
    <w:pPr>
      <w:numPr>
        <w:ilvl w:val="1"/>
        <w:numId w:val="19"/>
      </w:numPr>
      <w:tabs>
        <w:tab w:val="clear" w:pos="284"/>
      </w:tabs>
    </w:pPr>
    <w:rPr>
      <w:iCs/>
    </w:rPr>
  </w:style>
  <w:style w:type="paragraph" w:customStyle="1" w:styleId="ASDEFCONBulletsLV1">
    <w:name w:val="ASDEFCON Bullets LV1"/>
    <w:basedOn w:val="ASDEFCONNormal"/>
    <w:rsid w:val="008E09A1"/>
    <w:pPr>
      <w:numPr>
        <w:numId w:val="20"/>
      </w:numPr>
    </w:pPr>
    <w:rPr>
      <w:rFonts w:eastAsia="Calibri"/>
      <w:szCs w:val="22"/>
      <w:lang w:eastAsia="en-US"/>
    </w:rPr>
  </w:style>
  <w:style w:type="paragraph" w:customStyle="1" w:styleId="ASDEFCONBulletsLV2">
    <w:name w:val="ASDEFCON Bullets LV2"/>
    <w:basedOn w:val="ASDEFCONNormal"/>
    <w:rsid w:val="008E09A1"/>
    <w:pPr>
      <w:numPr>
        <w:numId w:val="10"/>
      </w:numPr>
    </w:pPr>
  </w:style>
  <w:style w:type="paragraph" w:customStyle="1" w:styleId="Table10ptBP1-ASDEFCON">
    <w:name w:val="Table 10pt BP1 - ASDEFCON"/>
    <w:basedOn w:val="ASDEFCONNormal"/>
    <w:rsid w:val="008E09A1"/>
    <w:pPr>
      <w:numPr>
        <w:numId w:val="24"/>
      </w:numPr>
      <w:spacing w:before="60" w:after="60"/>
    </w:pPr>
  </w:style>
  <w:style w:type="paragraph" w:customStyle="1" w:styleId="Table10ptBP2-ASDEFCON">
    <w:name w:val="Table 10pt BP2 - ASDEFCON"/>
    <w:basedOn w:val="ASDEFCONNormal"/>
    <w:link w:val="Table10ptBP2-ASDEFCONCharChar"/>
    <w:rsid w:val="008E09A1"/>
    <w:pPr>
      <w:numPr>
        <w:ilvl w:val="1"/>
        <w:numId w:val="24"/>
      </w:numPr>
      <w:spacing w:before="60" w:after="60"/>
    </w:pPr>
  </w:style>
  <w:style w:type="character" w:customStyle="1" w:styleId="Table10ptBP2-ASDEFCONCharChar">
    <w:name w:val="Table 10pt BP2 - ASDEFCON Char Char"/>
    <w:link w:val="Table10ptBP2-ASDEFCON"/>
    <w:rsid w:val="008E09A1"/>
    <w:rPr>
      <w:rFonts w:ascii="Arial" w:hAnsi="Arial"/>
      <w:color w:val="000000"/>
      <w:szCs w:val="40"/>
    </w:rPr>
  </w:style>
  <w:style w:type="paragraph" w:customStyle="1" w:styleId="GuideMarginHead-ASDEFCON">
    <w:name w:val="Guide Margin Head - ASDEFCON"/>
    <w:basedOn w:val="ASDEFCONNormal"/>
    <w:rsid w:val="008E09A1"/>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8E09A1"/>
    <w:pPr>
      <w:ind w:left="1680"/>
    </w:pPr>
    <w:rPr>
      <w:lang w:eastAsia="en-US"/>
    </w:rPr>
  </w:style>
  <w:style w:type="paragraph" w:customStyle="1" w:styleId="GuideSublistLv1-ASDEFCON">
    <w:name w:val="Guide Sublist Lv1 - ASDEFCON"/>
    <w:basedOn w:val="ASDEFCONNormal"/>
    <w:qFormat/>
    <w:rsid w:val="008E09A1"/>
    <w:pPr>
      <w:numPr>
        <w:numId w:val="27"/>
      </w:numPr>
    </w:pPr>
    <w:rPr>
      <w:rFonts w:eastAsia="Calibri"/>
      <w:szCs w:val="22"/>
      <w:lang w:eastAsia="en-US"/>
    </w:rPr>
  </w:style>
  <w:style w:type="paragraph" w:customStyle="1" w:styleId="GuideBullets-ASDEFCON">
    <w:name w:val="Guide Bullets - ASDEFCON"/>
    <w:basedOn w:val="ASDEFCONNormal"/>
    <w:rsid w:val="008E09A1"/>
    <w:pPr>
      <w:numPr>
        <w:ilvl w:val="6"/>
        <w:numId w:val="42"/>
      </w:numPr>
    </w:pPr>
    <w:rPr>
      <w:rFonts w:eastAsia="Calibri"/>
      <w:szCs w:val="22"/>
      <w:lang w:eastAsia="en-US"/>
    </w:rPr>
  </w:style>
  <w:style w:type="paragraph" w:customStyle="1" w:styleId="GuideLV2Head-ASDEFCON">
    <w:name w:val="Guide LV2 Head - ASDEFCON"/>
    <w:basedOn w:val="ASDEFCONNormal"/>
    <w:next w:val="GuideText-ASDEFCON"/>
    <w:rsid w:val="008E09A1"/>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8E09A1"/>
    <w:pPr>
      <w:keepNext/>
      <w:spacing w:before="240"/>
    </w:pPr>
    <w:rPr>
      <w:rFonts w:eastAsia="Calibri"/>
      <w:b/>
      <w:caps/>
      <w:szCs w:val="20"/>
      <w:lang w:eastAsia="en-US"/>
    </w:rPr>
  </w:style>
  <w:style w:type="paragraph" w:customStyle="1" w:styleId="ASDEFCONSublist">
    <w:name w:val="ASDEFCON Sublist"/>
    <w:basedOn w:val="ASDEFCONNormal"/>
    <w:rsid w:val="008E09A1"/>
    <w:pPr>
      <w:numPr>
        <w:numId w:val="28"/>
      </w:numPr>
    </w:pPr>
    <w:rPr>
      <w:iCs/>
    </w:rPr>
  </w:style>
  <w:style w:type="paragraph" w:customStyle="1" w:styleId="ASDEFCONRecitals">
    <w:name w:val="ASDEFCON Recitals"/>
    <w:basedOn w:val="ASDEFCONNormal"/>
    <w:link w:val="ASDEFCONRecitalsCharChar"/>
    <w:rsid w:val="008E09A1"/>
    <w:pPr>
      <w:numPr>
        <w:numId w:val="21"/>
      </w:numPr>
    </w:pPr>
  </w:style>
  <w:style w:type="character" w:customStyle="1" w:styleId="ASDEFCONRecitalsCharChar">
    <w:name w:val="ASDEFCON Recitals Char Char"/>
    <w:link w:val="ASDEFCONRecitals"/>
    <w:rsid w:val="008E09A1"/>
    <w:rPr>
      <w:rFonts w:ascii="Arial" w:hAnsi="Arial"/>
      <w:color w:val="000000"/>
      <w:szCs w:val="40"/>
    </w:rPr>
  </w:style>
  <w:style w:type="paragraph" w:customStyle="1" w:styleId="NoteList-ASDEFCON">
    <w:name w:val="Note List - ASDEFCON"/>
    <w:basedOn w:val="ASDEFCONNormal"/>
    <w:rsid w:val="008E09A1"/>
    <w:pPr>
      <w:numPr>
        <w:numId w:val="22"/>
      </w:numPr>
    </w:pPr>
    <w:rPr>
      <w:b/>
      <w:bCs/>
      <w:i/>
    </w:rPr>
  </w:style>
  <w:style w:type="paragraph" w:customStyle="1" w:styleId="NoteBullets-ASDEFCON">
    <w:name w:val="Note Bullets - ASDEFCON"/>
    <w:basedOn w:val="ASDEFCONNormal"/>
    <w:rsid w:val="008E09A1"/>
    <w:pPr>
      <w:numPr>
        <w:numId w:val="23"/>
      </w:numPr>
    </w:pPr>
    <w:rPr>
      <w:b/>
      <w:i/>
    </w:rPr>
  </w:style>
  <w:style w:type="paragraph" w:customStyle="1" w:styleId="ASDEFCONOperativePartListLV1">
    <w:name w:val="ASDEFCON Operative Part List LV1"/>
    <w:basedOn w:val="ASDEFCONNormal"/>
    <w:rsid w:val="008E09A1"/>
    <w:pPr>
      <w:numPr>
        <w:numId w:val="25"/>
      </w:numPr>
    </w:pPr>
    <w:rPr>
      <w:iCs/>
    </w:rPr>
  </w:style>
  <w:style w:type="paragraph" w:customStyle="1" w:styleId="ASDEFCONOperativePartListLV2">
    <w:name w:val="ASDEFCON Operative Part List LV2"/>
    <w:basedOn w:val="ASDEFCONOperativePartListLV1"/>
    <w:rsid w:val="008E09A1"/>
    <w:pPr>
      <w:numPr>
        <w:ilvl w:val="1"/>
      </w:numPr>
    </w:pPr>
  </w:style>
  <w:style w:type="paragraph" w:customStyle="1" w:styleId="ASDEFCONOptionSpace">
    <w:name w:val="ASDEFCON Option Space"/>
    <w:basedOn w:val="ASDEFCONNormal"/>
    <w:rsid w:val="008E09A1"/>
    <w:pPr>
      <w:spacing w:after="0"/>
    </w:pPr>
    <w:rPr>
      <w:bCs/>
      <w:color w:val="FFFFFF"/>
      <w:sz w:val="8"/>
    </w:rPr>
  </w:style>
  <w:style w:type="paragraph" w:customStyle="1" w:styleId="ATTANNReferencetoCOC">
    <w:name w:val="ATT/ANN Reference to COC"/>
    <w:basedOn w:val="ASDEFCONNormal"/>
    <w:link w:val="ATTANNReferencetoCOCChar"/>
    <w:rsid w:val="008E09A1"/>
    <w:pPr>
      <w:keepNext/>
      <w:jc w:val="right"/>
    </w:pPr>
    <w:rPr>
      <w:i/>
      <w:iCs/>
      <w:szCs w:val="20"/>
    </w:rPr>
  </w:style>
  <w:style w:type="character" w:customStyle="1" w:styleId="ATTANNReferencetoCOCChar">
    <w:name w:val="ATT/ANN Reference to COC Char"/>
    <w:link w:val="ATTANNReferencetoCOC"/>
    <w:rsid w:val="00A83FB1"/>
    <w:rPr>
      <w:rFonts w:ascii="Arial" w:hAnsi="Arial"/>
      <w:i/>
      <w:iCs/>
      <w:color w:val="000000"/>
    </w:rPr>
  </w:style>
  <w:style w:type="paragraph" w:customStyle="1" w:styleId="ASDEFCONHeaderFooterCenter">
    <w:name w:val="ASDEFCON Header/Footer Center"/>
    <w:basedOn w:val="ASDEFCONHeaderFooterLeft"/>
    <w:rsid w:val="008E09A1"/>
    <w:pPr>
      <w:jc w:val="center"/>
    </w:pPr>
    <w:rPr>
      <w:szCs w:val="20"/>
    </w:rPr>
  </w:style>
  <w:style w:type="paragraph" w:customStyle="1" w:styleId="ASDEFCONHeaderFooterRight">
    <w:name w:val="ASDEFCON Header/Footer Right"/>
    <w:basedOn w:val="ASDEFCONHeaderFooterLeft"/>
    <w:rsid w:val="008E09A1"/>
    <w:pPr>
      <w:jc w:val="right"/>
    </w:pPr>
    <w:rPr>
      <w:szCs w:val="20"/>
    </w:rPr>
  </w:style>
  <w:style w:type="paragraph" w:customStyle="1" w:styleId="ASDEFCONHeaderFooterClassification">
    <w:name w:val="ASDEFCON Header/Footer Classification"/>
    <w:basedOn w:val="ASDEFCONHeaderFooterLeft"/>
    <w:rsid w:val="008E09A1"/>
    <w:pPr>
      <w:jc w:val="center"/>
    </w:pPr>
    <w:rPr>
      <w:rFonts w:ascii="Arial Bold" w:hAnsi="Arial Bold"/>
      <w:b/>
      <w:bCs/>
      <w:caps/>
      <w:sz w:val="20"/>
    </w:rPr>
  </w:style>
  <w:style w:type="paragraph" w:customStyle="1" w:styleId="GuideLV3Head-ASDEFCON">
    <w:name w:val="Guide LV3 Head - ASDEFCON"/>
    <w:basedOn w:val="ASDEFCONNormal"/>
    <w:rsid w:val="008E09A1"/>
    <w:pPr>
      <w:keepNext/>
    </w:pPr>
    <w:rPr>
      <w:rFonts w:eastAsia="Calibri"/>
      <w:b/>
      <w:szCs w:val="22"/>
      <w:lang w:eastAsia="en-US"/>
    </w:rPr>
  </w:style>
  <w:style w:type="paragraph" w:customStyle="1" w:styleId="GuideSublistLv2-ASDEFCON">
    <w:name w:val="Guide Sublist Lv2 - ASDEFCON"/>
    <w:basedOn w:val="ASDEFCONNormal"/>
    <w:rsid w:val="008E09A1"/>
    <w:pPr>
      <w:numPr>
        <w:ilvl w:val="1"/>
        <w:numId w:val="27"/>
      </w:numPr>
    </w:pPr>
  </w:style>
  <w:style w:type="character" w:customStyle="1" w:styleId="DeltaViewInsertion">
    <w:name w:val="DeltaView Insertion"/>
    <w:uiPriority w:val="99"/>
    <w:rsid w:val="00AF73D9"/>
    <w:rPr>
      <w:color w:val="0000FF"/>
      <w:u w:val="double"/>
    </w:rPr>
  </w:style>
  <w:style w:type="character" w:customStyle="1" w:styleId="DeltaViewDeletion">
    <w:name w:val="DeltaView Deletion"/>
    <w:uiPriority w:val="99"/>
    <w:rsid w:val="00AF73D9"/>
    <w:rPr>
      <w:strike/>
      <w:color w:val="FF0000"/>
    </w:rPr>
  </w:style>
  <w:style w:type="paragraph" w:styleId="Revision">
    <w:name w:val="Revision"/>
    <w:hidden/>
    <w:uiPriority w:val="99"/>
    <w:semiHidden/>
    <w:rsid w:val="003F0A0F"/>
    <w:rPr>
      <w:rFonts w:ascii="Arial" w:hAnsi="Arial"/>
      <w:szCs w:val="24"/>
    </w:rPr>
  </w:style>
  <w:style w:type="paragraph" w:customStyle="1" w:styleId="ASDEFCONList">
    <w:name w:val="ASDEFCON List"/>
    <w:basedOn w:val="ASDEFCONNormal"/>
    <w:qFormat/>
    <w:rsid w:val="008E09A1"/>
    <w:pPr>
      <w:numPr>
        <w:numId w:val="29"/>
      </w:numPr>
    </w:pPr>
  </w:style>
  <w:style w:type="paragraph" w:styleId="TOCHeading">
    <w:name w:val="TOC Heading"/>
    <w:basedOn w:val="Heading1"/>
    <w:next w:val="Normal"/>
    <w:uiPriority w:val="39"/>
    <w:semiHidden/>
    <w:unhideWhenUsed/>
    <w:qFormat/>
    <w:rsid w:val="006974C5"/>
    <w:pPr>
      <w:outlineLvl w:val="9"/>
    </w:pPr>
    <w:rPr>
      <w:rFonts w:ascii="Cambria" w:hAnsi="Cambria" w:cs="Times New Roman"/>
    </w:rPr>
  </w:style>
  <w:style w:type="paragraph" w:customStyle="1" w:styleId="StyleTOC2Right15cm">
    <w:name w:val="Style TOC 2 + Right:  1.5 cm"/>
    <w:basedOn w:val="TOC2"/>
    <w:rsid w:val="00940F18"/>
    <w:pPr>
      <w:ind w:right="850"/>
    </w:pPr>
    <w:rPr>
      <w:bCs/>
    </w:rPr>
  </w:style>
  <w:style w:type="paragraph" w:customStyle="1" w:styleId="subpara">
    <w:name w:val="subpara"/>
    <w:basedOn w:val="Normal"/>
    <w:rsid w:val="00940F18"/>
    <w:pPr>
      <w:spacing w:before="240"/>
      <w:ind w:left="1418" w:hanging="567"/>
    </w:pPr>
  </w:style>
  <w:style w:type="paragraph" w:customStyle="1" w:styleId="Sub-Sub-para">
    <w:name w:val="Sub-Sub-para"/>
    <w:basedOn w:val="Normal"/>
    <w:rsid w:val="009E35AB"/>
    <w:pPr>
      <w:numPr>
        <w:numId w:val="30"/>
      </w:numPr>
      <w:spacing w:before="120" w:after="60"/>
    </w:pPr>
  </w:style>
  <w:style w:type="character" w:customStyle="1" w:styleId="NoteToDrafters-ASDEFCONChar">
    <w:name w:val="Note To Drafters - ASDEFCON Char"/>
    <w:link w:val="NoteToDrafters-ASDEFCON"/>
    <w:rsid w:val="00B07D9E"/>
    <w:rPr>
      <w:rFonts w:ascii="Arial" w:hAnsi="Arial"/>
      <w:b/>
      <w:i/>
      <w:color w:val="FFFFFF"/>
      <w:szCs w:val="40"/>
      <w:shd w:val="clear" w:color="auto" w:fill="000000"/>
    </w:rPr>
  </w:style>
  <w:style w:type="table" w:styleId="TableClassic4">
    <w:name w:val="Table Classic 4"/>
    <w:basedOn w:val="TableNormal"/>
    <w:semiHidden/>
    <w:rsid w:val="00142C9A"/>
    <w:pPr>
      <w:spacing w:after="200" w:line="276"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customStyle="1" w:styleId="NoteToTenderers-ASDEFCONChar">
    <w:name w:val="Note To Tenderers - ASDEFCON Char"/>
    <w:link w:val="NoteToTenderers-ASDEFCON"/>
    <w:rsid w:val="00142C9A"/>
    <w:rPr>
      <w:rFonts w:ascii="Arial" w:hAnsi="Arial"/>
      <w:b/>
      <w:i/>
      <w:color w:val="000000"/>
      <w:szCs w:val="40"/>
      <w:shd w:val="pct15" w:color="auto" w:fill="auto"/>
    </w:rPr>
  </w:style>
  <w:style w:type="paragraph" w:styleId="ListNumber3">
    <w:name w:val="List Number 3"/>
    <w:basedOn w:val="Normal"/>
    <w:semiHidden/>
    <w:rsid w:val="004C07AC"/>
    <w:pPr>
      <w:numPr>
        <w:numId w:val="31"/>
      </w:numPr>
    </w:pPr>
  </w:style>
  <w:style w:type="table" w:customStyle="1" w:styleId="TableGrid1">
    <w:name w:val="Table Grid1"/>
    <w:basedOn w:val="TableNormal"/>
    <w:next w:val="TableGrid"/>
    <w:uiPriority w:val="59"/>
    <w:rsid w:val="004C07A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5B3558"/>
    <w:rPr>
      <w:rFonts w:ascii="Arial" w:hAnsi="Arial"/>
    </w:rPr>
  </w:style>
  <w:style w:type="character" w:customStyle="1" w:styleId="Heading1Char">
    <w:name w:val="Heading 1 Char"/>
    <w:aliases w:val="Level 1 Para Char,Level 1 Para1 Char,Level 1 Para11 Char,Level 1 Para12 Char,Level 1 Para13 Char,Level 1 Para2 Char,Level 1 Para21 Char,Level 1 Para22 Char,Level 1 Para23 Char,Level 1 Para3 Char,Level 1 Para31 Char,Level 1 Para32 Char"/>
    <w:link w:val="Heading1"/>
    <w:locked/>
    <w:rsid w:val="00BA110C"/>
    <w:rPr>
      <w:rFonts w:ascii="Arial" w:hAnsi="Arial" w:cs="Arial"/>
      <w:b/>
      <w:bCs/>
      <w:kern w:val="32"/>
      <w:sz w:val="32"/>
      <w:szCs w:val="32"/>
    </w:rPr>
  </w:style>
  <w:style w:type="paragraph" w:customStyle="1" w:styleId="StyleCaptionCentered">
    <w:name w:val="Style Caption + Centered"/>
    <w:basedOn w:val="Caption"/>
    <w:rsid w:val="00DA4810"/>
  </w:style>
  <w:style w:type="character" w:customStyle="1" w:styleId="CommentTextChar1">
    <w:name w:val="Comment Text Char1"/>
    <w:semiHidden/>
    <w:rsid w:val="00DD4030"/>
    <w:rPr>
      <w:rFonts w:ascii="Arial" w:eastAsia="Calibri" w:hAnsi="Arial"/>
      <w:szCs w:val="22"/>
      <w:lang w:eastAsia="en-US"/>
    </w:rPr>
  </w:style>
  <w:style w:type="paragraph" w:styleId="Subtitle">
    <w:name w:val="Subtitle"/>
    <w:basedOn w:val="Normal"/>
    <w:next w:val="Normal"/>
    <w:link w:val="SubtitleChar"/>
    <w:uiPriority w:val="99"/>
    <w:qFormat/>
    <w:rsid w:val="00BA110C"/>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BA110C"/>
    <w:rPr>
      <w:i/>
      <w:color w:val="003760"/>
      <w:spacing w:val="15"/>
    </w:rPr>
  </w:style>
  <w:style w:type="paragraph" w:customStyle="1" w:styleId="StyleTitleGeorgiaNotBoldLeft">
    <w:name w:val="Style Title + Georgia Not Bold Left"/>
    <w:basedOn w:val="Title"/>
    <w:qFormat/>
    <w:rsid w:val="00BA110C"/>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BA110C"/>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3 bullet Char,b Char,2 Char,(1) Char,Major Sections Char,subsub Char,Para 3 Char"/>
    <w:link w:val="Heading3"/>
    <w:uiPriority w:val="9"/>
    <w:rsid w:val="00BA110C"/>
    <w:rPr>
      <w:rFonts w:ascii="Arial" w:hAnsi="Arial"/>
      <w:b/>
      <w:bCs/>
      <w:i/>
      <w:color w:val="CF4520"/>
      <w:sz w:val="24"/>
      <w:szCs w:val="24"/>
    </w:rPr>
  </w:style>
  <w:style w:type="character" w:customStyle="1" w:styleId="Heading4Char">
    <w:name w:val="Heading 4 Char"/>
    <w:aliases w:val="Para4 Char,(a) Char,h4 Char,4 dash Char,d Char,Para 4 Char,Level 2 - (a) Char,h41 Char,h42 Char,h411 Char,h43 Char,h412 Char,h44 Char,h413 Char,h45 Char,h414 Char,h46 Char,h415 Char,h47 Char,h416 Char,h421 Char,h4111 Char,h431 Char"/>
    <w:link w:val="Heading4"/>
    <w:uiPriority w:val="9"/>
    <w:rsid w:val="00BA110C"/>
    <w:rPr>
      <w:rFonts w:ascii="Arial" w:hAnsi="Arial"/>
      <w:b/>
      <w:bCs/>
      <w:i/>
      <w:iCs/>
      <w:szCs w:val="24"/>
    </w:rPr>
  </w:style>
  <w:style w:type="paragraph" w:styleId="ListParagraph">
    <w:name w:val="List Paragraph"/>
    <w:basedOn w:val="Normal"/>
    <w:uiPriority w:val="34"/>
    <w:qFormat/>
    <w:rsid w:val="00BA110C"/>
    <w:pPr>
      <w:spacing w:after="0"/>
      <w:ind w:left="720"/>
    </w:pPr>
  </w:style>
  <w:style w:type="paragraph" w:customStyle="1" w:styleId="Bullet2">
    <w:name w:val="Bullet 2"/>
    <w:basedOn w:val="Normal"/>
    <w:rsid w:val="00BA110C"/>
    <w:pPr>
      <w:numPr>
        <w:numId w:val="45"/>
      </w:numPr>
      <w:tabs>
        <w:tab w:val="left" w:pos="1134"/>
        <w:tab w:val="left" w:pos="1701"/>
      </w:tabs>
      <w:contextualSpacing/>
      <w:jc w:val="left"/>
    </w:pPr>
  </w:style>
  <w:style w:type="character" w:customStyle="1" w:styleId="ATTANNLV2NONUM-ASDEFCONChar">
    <w:name w:val="ATT/ANN LV2 NONUM - ASDEFCON Char"/>
    <w:basedOn w:val="ATTANNLV2-ASDEFCONChar"/>
    <w:link w:val="ATTANNLV2NONUM-ASDEFCON"/>
    <w:rsid w:val="0068759F"/>
    <w:rPr>
      <w:rFonts w:ascii="Arial" w:hAnsi="Arial"/>
      <w:color w:val="000000"/>
      <w:szCs w:val="24"/>
    </w:rPr>
  </w:style>
  <w:style w:type="paragraph" w:styleId="Bibliography">
    <w:name w:val="Bibliography"/>
    <w:basedOn w:val="Normal"/>
    <w:next w:val="Normal"/>
    <w:uiPriority w:val="37"/>
    <w:semiHidden/>
    <w:unhideWhenUsed/>
    <w:rsid w:val="00E12CE5"/>
  </w:style>
  <w:style w:type="paragraph" w:styleId="BodyTextFirstIndent">
    <w:name w:val="Body Text First Indent"/>
    <w:basedOn w:val="BodyText"/>
    <w:link w:val="BodyTextFirstIndentChar"/>
    <w:rsid w:val="00E12CE5"/>
    <w:pPr>
      <w:ind w:firstLine="360"/>
    </w:pPr>
  </w:style>
  <w:style w:type="character" w:customStyle="1" w:styleId="BodyTextChar">
    <w:name w:val="Body Text Char"/>
    <w:basedOn w:val="DefaultParagraphFont"/>
    <w:link w:val="BodyText"/>
    <w:rsid w:val="00E12CE5"/>
    <w:rPr>
      <w:rFonts w:ascii="Arial" w:hAnsi="Arial"/>
      <w:szCs w:val="24"/>
    </w:rPr>
  </w:style>
  <w:style w:type="character" w:customStyle="1" w:styleId="BodyTextFirstIndentChar">
    <w:name w:val="Body Text First Indent Char"/>
    <w:basedOn w:val="BodyTextChar"/>
    <w:link w:val="BodyTextFirstIndent"/>
    <w:rsid w:val="00E12CE5"/>
    <w:rPr>
      <w:rFonts w:ascii="Arial" w:hAnsi="Arial"/>
      <w:szCs w:val="24"/>
    </w:rPr>
  </w:style>
  <w:style w:type="paragraph" w:styleId="BodyTextFirstIndent2">
    <w:name w:val="Body Text First Indent 2"/>
    <w:basedOn w:val="BodyTextIndent"/>
    <w:link w:val="BodyTextFirstIndent2Char"/>
    <w:semiHidden/>
    <w:unhideWhenUsed/>
    <w:rsid w:val="00E12CE5"/>
    <w:pPr>
      <w:ind w:left="360" w:firstLine="360"/>
    </w:pPr>
    <w:rPr>
      <w:b w:val="0"/>
    </w:rPr>
  </w:style>
  <w:style w:type="character" w:customStyle="1" w:styleId="BodyTextIndentChar">
    <w:name w:val="Body Text Indent Char"/>
    <w:basedOn w:val="DefaultParagraphFont"/>
    <w:link w:val="BodyTextIndent"/>
    <w:rsid w:val="00E12CE5"/>
    <w:rPr>
      <w:rFonts w:ascii="Arial" w:hAnsi="Arial"/>
      <w:b/>
      <w:szCs w:val="24"/>
    </w:rPr>
  </w:style>
  <w:style w:type="character" w:customStyle="1" w:styleId="BodyTextFirstIndent2Char">
    <w:name w:val="Body Text First Indent 2 Char"/>
    <w:basedOn w:val="BodyTextIndentChar"/>
    <w:link w:val="BodyTextFirstIndent2"/>
    <w:semiHidden/>
    <w:rsid w:val="00E12CE5"/>
    <w:rPr>
      <w:rFonts w:ascii="Arial" w:hAnsi="Arial"/>
      <w:b w:val="0"/>
      <w:szCs w:val="24"/>
    </w:rPr>
  </w:style>
  <w:style w:type="paragraph" w:styleId="Closing">
    <w:name w:val="Closing"/>
    <w:basedOn w:val="Normal"/>
    <w:link w:val="ClosingChar"/>
    <w:semiHidden/>
    <w:unhideWhenUsed/>
    <w:rsid w:val="00E12CE5"/>
    <w:pPr>
      <w:spacing w:after="0"/>
      <w:ind w:left="4252"/>
    </w:pPr>
  </w:style>
  <w:style w:type="character" w:customStyle="1" w:styleId="ClosingChar">
    <w:name w:val="Closing Char"/>
    <w:basedOn w:val="DefaultParagraphFont"/>
    <w:link w:val="Closing"/>
    <w:semiHidden/>
    <w:rsid w:val="00E12CE5"/>
    <w:rPr>
      <w:rFonts w:ascii="Arial" w:hAnsi="Arial"/>
      <w:szCs w:val="24"/>
    </w:rPr>
  </w:style>
  <w:style w:type="paragraph" w:styleId="Date">
    <w:name w:val="Date"/>
    <w:basedOn w:val="Normal"/>
    <w:next w:val="Normal"/>
    <w:link w:val="DateChar"/>
    <w:rsid w:val="00E12CE5"/>
  </w:style>
  <w:style w:type="character" w:customStyle="1" w:styleId="DateChar">
    <w:name w:val="Date Char"/>
    <w:basedOn w:val="DefaultParagraphFont"/>
    <w:link w:val="Date"/>
    <w:rsid w:val="00E12CE5"/>
    <w:rPr>
      <w:rFonts w:ascii="Arial" w:hAnsi="Arial"/>
      <w:szCs w:val="24"/>
    </w:rPr>
  </w:style>
  <w:style w:type="paragraph" w:styleId="E-mailSignature">
    <w:name w:val="E-mail Signature"/>
    <w:basedOn w:val="Normal"/>
    <w:link w:val="E-mailSignatureChar"/>
    <w:semiHidden/>
    <w:unhideWhenUsed/>
    <w:rsid w:val="00E12CE5"/>
    <w:pPr>
      <w:spacing w:after="0"/>
    </w:pPr>
  </w:style>
  <w:style w:type="character" w:customStyle="1" w:styleId="E-mailSignatureChar">
    <w:name w:val="E-mail Signature Char"/>
    <w:basedOn w:val="DefaultParagraphFont"/>
    <w:link w:val="E-mailSignature"/>
    <w:semiHidden/>
    <w:rsid w:val="00E12CE5"/>
    <w:rPr>
      <w:rFonts w:ascii="Arial" w:hAnsi="Arial"/>
      <w:szCs w:val="24"/>
    </w:rPr>
  </w:style>
  <w:style w:type="paragraph" w:styleId="EnvelopeAddress">
    <w:name w:val="envelope address"/>
    <w:basedOn w:val="Normal"/>
    <w:semiHidden/>
    <w:unhideWhenUsed/>
    <w:rsid w:val="00E12CE5"/>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semiHidden/>
    <w:unhideWhenUsed/>
    <w:rsid w:val="00E12CE5"/>
    <w:pPr>
      <w:spacing w:after="0"/>
    </w:pPr>
    <w:rPr>
      <w:rFonts w:asciiTheme="majorHAnsi" w:eastAsiaTheme="majorEastAsia" w:hAnsiTheme="majorHAnsi" w:cstheme="majorBidi"/>
      <w:szCs w:val="20"/>
    </w:rPr>
  </w:style>
  <w:style w:type="paragraph" w:styleId="HTMLAddress">
    <w:name w:val="HTML Address"/>
    <w:basedOn w:val="Normal"/>
    <w:link w:val="HTMLAddressChar"/>
    <w:semiHidden/>
    <w:unhideWhenUsed/>
    <w:rsid w:val="00E12CE5"/>
    <w:pPr>
      <w:spacing w:after="0"/>
    </w:pPr>
    <w:rPr>
      <w:i/>
      <w:iCs/>
    </w:rPr>
  </w:style>
  <w:style w:type="character" w:customStyle="1" w:styleId="HTMLAddressChar">
    <w:name w:val="HTML Address Char"/>
    <w:basedOn w:val="DefaultParagraphFont"/>
    <w:link w:val="HTMLAddress"/>
    <w:semiHidden/>
    <w:rsid w:val="00E12CE5"/>
    <w:rPr>
      <w:rFonts w:ascii="Arial" w:hAnsi="Arial"/>
      <w:i/>
      <w:iCs/>
      <w:szCs w:val="24"/>
    </w:rPr>
  </w:style>
  <w:style w:type="paragraph" w:styleId="HTMLPreformatted">
    <w:name w:val="HTML Preformatted"/>
    <w:basedOn w:val="Normal"/>
    <w:link w:val="HTMLPreformattedChar"/>
    <w:semiHidden/>
    <w:unhideWhenUsed/>
    <w:rsid w:val="00E12CE5"/>
    <w:pPr>
      <w:spacing w:after="0"/>
    </w:pPr>
    <w:rPr>
      <w:rFonts w:ascii="Consolas" w:hAnsi="Consolas"/>
      <w:szCs w:val="20"/>
    </w:rPr>
  </w:style>
  <w:style w:type="character" w:customStyle="1" w:styleId="HTMLPreformattedChar">
    <w:name w:val="HTML Preformatted Char"/>
    <w:basedOn w:val="DefaultParagraphFont"/>
    <w:link w:val="HTMLPreformatted"/>
    <w:semiHidden/>
    <w:rsid w:val="00E12CE5"/>
    <w:rPr>
      <w:rFonts w:ascii="Consolas" w:hAnsi="Consolas"/>
    </w:rPr>
  </w:style>
  <w:style w:type="paragraph" w:styleId="Index1">
    <w:name w:val="index 1"/>
    <w:basedOn w:val="Normal"/>
    <w:next w:val="Normal"/>
    <w:autoRedefine/>
    <w:semiHidden/>
    <w:unhideWhenUsed/>
    <w:rsid w:val="00E12CE5"/>
    <w:pPr>
      <w:spacing w:after="0"/>
      <w:ind w:left="200" w:hanging="200"/>
    </w:pPr>
  </w:style>
  <w:style w:type="paragraph" w:styleId="Index2">
    <w:name w:val="index 2"/>
    <w:basedOn w:val="Normal"/>
    <w:next w:val="Normal"/>
    <w:autoRedefine/>
    <w:semiHidden/>
    <w:unhideWhenUsed/>
    <w:rsid w:val="00E12CE5"/>
    <w:pPr>
      <w:spacing w:after="0"/>
      <w:ind w:left="400" w:hanging="200"/>
    </w:pPr>
  </w:style>
  <w:style w:type="paragraph" w:styleId="Index3">
    <w:name w:val="index 3"/>
    <w:basedOn w:val="Normal"/>
    <w:next w:val="Normal"/>
    <w:autoRedefine/>
    <w:semiHidden/>
    <w:unhideWhenUsed/>
    <w:rsid w:val="00E12CE5"/>
    <w:pPr>
      <w:spacing w:after="0"/>
      <w:ind w:left="600" w:hanging="200"/>
    </w:pPr>
  </w:style>
  <w:style w:type="paragraph" w:styleId="Index4">
    <w:name w:val="index 4"/>
    <w:basedOn w:val="Normal"/>
    <w:next w:val="Normal"/>
    <w:autoRedefine/>
    <w:semiHidden/>
    <w:unhideWhenUsed/>
    <w:rsid w:val="00E12CE5"/>
    <w:pPr>
      <w:spacing w:after="0"/>
      <w:ind w:left="800" w:hanging="200"/>
    </w:pPr>
  </w:style>
  <w:style w:type="paragraph" w:styleId="Index5">
    <w:name w:val="index 5"/>
    <w:basedOn w:val="Normal"/>
    <w:next w:val="Normal"/>
    <w:autoRedefine/>
    <w:semiHidden/>
    <w:unhideWhenUsed/>
    <w:rsid w:val="00E12CE5"/>
    <w:pPr>
      <w:spacing w:after="0"/>
      <w:ind w:left="1000" w:hanging="200"/>
    </w:pPr>
  </w:style>
  <w:style w:type="paragraph" w:styleId="Index6">
    <w:name w:val="index 6"/>
    <w:basedOn w:val="Normal"/>
    <w:next w:val="Normal"/>
    <w:autoRedefine/>
    <w:semiHidden/>
    <w:unhideWhenUsed/>
    <w:rsid w:val="00E12CE5"/>
    <w:pPr>
      <w:spacing w:after="0"/>
      <w:ind w:left="1200" w:hanging="200"/>
    </w:pPr>
  </w:style>
  <w:style w:type="paragraph" w:styleId="Index7">
    <w:name w:val="index 7"/>
    <w:basedOn w:val="Normal"/>
    <w:next w:val="Normal"/>
    <w:autoRedefine/>
    <w:semiHidden/>
    <w:unhideWhenUsed/>
    <w:rsid w:val="00E12CE5"/>
    <w:pPr>
      <w:spacing w:after="0"/>
      <w:ind w:left="1400" w:hanging="200"/>
    </w:pPr>
  </w:style>
  <w:style w:type="paragraph" w:styleId="Index8">
    <w:name w:val="index 8"/>
    <w:basedOn w:val="Normal"/>
    <w:next w:val="Normal"/>
    <w:autoRedefine/>
    <w:semiHidden/>
    <w:unhideWhenUsed/>
    <w:rsid w:val="00E12CE5"/>
    <w:pPr>
      <w:spacing w:after="0"/>
      <w:ind w:left="1600" w:hanging="200"/>
    </w:pPr>
  </w:style>
  <w:style w:type="paragraph" w:styleId="Index9">
    <w:name w:val="index 9"/>
    <w:basedOn w:val="Normal"/>
    <w:next w:val="Normal"/>
    <w:autoRedefine/>
    <w:semiHidden/>
    <w:unhideWhenUsed/>
    <w:rsid w:val="00E12CE5"/>
    <w:pPr>
      <w:spacing w:after="0"/>
      <w:ind w:left="1800" w:hanging="200"/>
    </w:pPr>
  </w:style>
  <w:style w:type="paragraph" w:styleId="IndexHeading">
    <w:name w:val="index heading"/>
    <w:basedOn w:val="Normal"/>
    <w:next w:val="Index1"/>
    <w:semiHidden/>
    <w:unhideWhenUsed/>
    <w:rsid w:val="00E12C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12CE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12CE5"/>
    <w:rPr>
      <w:rFonts w:ascii="Arial" w:hAnsi="Arial"/>
      <w:i/>
      <w:iCs/>
      <w:color w:val="4F81BD" w:themeColor="accent1"/>
      <w:szCs w:val="24"/>
    </w:rPr>
  </w:style>
  <w:style w:type="paragraph" w:styleId="List">
    <w:name w:val="List"/>
    <w:basedOn w:val="Normal"/>
    <w:semiHidden/>
    <w:unhideWhenUsed/>
    <w:rsid w:val="00E12CE5"/>
    <w:pPr>
      <w:ind w:left="283" w:hanging="283"/>
      <w:contextualSpacing/>
    </w:pPr>
  </w:style>
  <w:style w:type="paragraph" w:styleId="List2">
    <w:name w:val="List 2"/>
    <w:basedOn w:val="Normal"/>
    <w:semiHidden/>
    <w:unhideWhenUsed/>
    <w:rsid w:val="00E12CE5"/>
    <w:pPr>
      <w:ind w:left="566" w:hanging="283"/>
      <w:contextualSpacing/>
    </w:pPr>
  </w:style>
  <w:style w:type="paragraph" w:styleId="List3">
    <w:name w:val="List 3"/>
    <w:basedOn w:val="Normal"/>
    <w:semiHidden/>
    <w:unhideWhenUsed/>
    <w:rsid w:val="00E12CE5"/>
    <w:pPr>
      <w:ind w:left="849" w:hanging="283"/>
      <w:contextualSpacing/>
    </w:pPr>
  </w:style>
  <w:style w:type="paragraph" w:styleId="List4">
    <w:name w:val="List 4"/>
    <w:basedOn w:val="Normal"/>
    <w:rsid w:val="00E12CE5"/>
    <w:pPr>
      <w:ind w:left="1132" w:hanging="283"/>
      <w:contextualSpacing/>
    </w:pPr>
  </w:style>
  <w:style w:type="paragraph" w:styleId="List5">
    <w:name w:val="List 5"/>
    <w:basedOn w:val="Normal"/>
    <w:rsid w:val="00E12CE5"/>
    <w:pPr>
      <w:ind w:left="1415" w:hanging="283"/>
      <w:contextualSpacing/>
    </w:pPr>
  </w:style>
  <w:style w:type="paragraph" w:styleId="ListBullet2">
    <w:name w:val="List Bullet 2"/>
    <w:basedOn w:val="Normal"/>
    <w:semiHidden/>
    <w:unhideWhenUsed/>
    <w:rsid w:val="00E12CE5"/>
    <w:pPr>
      <w:numPr>
        <w:numId w:val="83"/>
      </w:numPr>
      <w:contextualSpacing/>
    </w:pPr>
  </w:style>
  <w:style w:type="paragraph" w:styleId="ListBullet3">
    <w:name w:val="List Bullet 3"/>
    <w:basedOn w:val="Normal"/>
    <w:semiHidden/>
    <w:unhideWhenUsed/>
    <w:rsid w:val="00E12CE5"/>
    <w:pPr>
      <w:numPr>
        <w:numId w:val="81"/>
      </w:numPr>
      <w:contextualSpacing/>
    </w:pPr>
  </w:style>
  <w:style w:type="paragraph" w:styleId="ListBullet4">
    <w:name w:val="List Bullet 4"/>
    <w:basedOn w:val="Normal"/>
    <w:semiHidden/>
    <w:unhideWhenUsed/>
    <w:rsid w:val="00E12CE5"/>
    <w:pPr>
      <w:numPr>
        <w:numId w:val="84"/>
      </w:numPr>
      <w:contextualSpacing/>
    </w:pPr>
  </w:style>
  <w:style w:type="paragraph" w:styleId="ListBullet5">
    <w:name w:val="List Bullet 5"/>
    <w:basedOn w:val="Normal"/>
    <w:semiHidden/>
    <w:unhideWhenUsed/>
    <w:rsid w:val="00E12CE5"/>
    <w:pPr>
      <w:numPr>
        <w:numId w:val="85"/>
      </w:numPr>
      <w:contextualSpacing/>
    </w:pPr>
  </w:style>
  <w:style w:type="paragraph" w:styleId="ListContinue">
    <w:name w:val="List Continue"/>
    <w:basedOn w:val="Normal"/>
    <w:semiHidden/>
    <w:unhideWhenUsed/>
    <w:rsid w:val="00E12CE5"/>
    <w:pPr>
      <w:ind w:left="283"/>
      <w:contextualSpacing/>
    </w:pPr>
  </w:style>
  <w:style w:type="paragraph" w:styleId="ListContinue2">
    <w:name w:val="List Continue 2"/>
    <w:basedOn w:val="Normal"/>
    <w:semiHidden/>
    <w:unhideWhenUsed/>
    <w:rsid w:val="00E12CE5"/>
    <w:pPr>
      <w:ind w:left="566"/>
      <w:contextualSpacing/>
    </w:pPr>
  </w:style>
  <w:style w:type="paragraph" w:styleId="ListContinue3">
    <w:name w:val="List Continue 3"/>
    <w:basedOn w:val="Normal"/>
    <w:semiHidden/>
    <w:unhideWhenUsed/>
    <w:rsid w:val="00E12CE5"/>
    <w:pPr>
      <w:ind w:left="849"/>
      <w:contextualSpacing/>
    </w:pPr>
  </w:style>
  <w:style w:type="paragraph" w:styleId="ListContinue4">
    <w:name w:val="List Continue 4"/>
    <w:basedOn w:val="Normal"/>
    <w:semiHidden/>
    <w:unhideWhenUsed/>
    <w:rsid w:val="00E12CE5"/>
    <w:pPr>
      <w:ind w:left="1132"/>
      <w:contextualSpacing/>
    </w:pPr>
  </w:style>
  <w:style w:type="paragraph" w:styleId="ListContinue5">
    <w:name w:val="List Continue 5"/>
    <w:basedOn w:val="Normal"/>
    <w:semiHidden/>
    <w:unhideWhenUsed/>
    <w:rsid w:val="00E12CE5"/>
    <w:pPr>
      <w:ind w:left="1415"/>
      <w:contextualSpacing/>
    </w:pPr>
  </w:style>
  <w:style w:type="paragraph" w:styleId="ListNumber">
    <w:name w:val="List Number"/>
    <w:basedOn w:val="Normal"/>
    <w:rsid w:val="00E12CE5"/>
    <w:pPr>
      <w:numPr>
        <w:numId w:val="86"/>
      </w:numPr>
      <w:contextualSpacing/>
    </w:pPr>
  </w:style>
  <w:style w:type="paragraph" w:styleId="ListNumber4">
    <w:name w:val="List Number 4"/>
    <w:basedOn w:val="Normal"/>
    <w:semiHidden/>
    <w:unhideWhenUsed/>
    <w:rsid w:val="00E12CE5"/>
    <w:pPr>
      <w:numPr>
        <w:numId w:val="87"/>
      </w:numPr>
      <w:contextualSpacing/>
    </w:pPr>
  </w:style>
  <w:style w:type="paragraph" w:styleId="ListNumber5">
    <w:name w:val="List Number 5"/>
    <w:basedOn w:val="Normal"/>
    <w:semiHidden/>
    <w:unhideWhenUsed/>
    <w:rsid w:val="00E12CE5"/>
    <w:pPr>
      <w:numPr>
        <w:numId w:val="88"/>
      </w:numPr>
      <w:contextualSpacing/>
    </w:pPr>
  </w:style>
  <w:style w:type="paragraph" w:styleId="MacroText">
    <w:name w:val="macro"/>
    <w:link w:val="MacroTextChar"/>
    <w:semiHidden/>
    <w:unhideWhenUsed/>
    <w:rsid w:val="00E12CE5"/>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semiHidden/>
    <w:rsid w:val="00E12CE5"/>
    <w:rPr>
      <w:rFonts w:ascii="Consolas" w:hAnsi="Consolas"/>
    </w:rPr>
  </w:style>
  <w:style w:type="paragraph" w:styleId="MessageHeader">
    <w:name w:val="Message Header"/>
    <w:basedOn w:val="Normal"/>
    <w:link w:val="MessageHeaderChar"/>
    <w:semiHidden/>
    <w:unhideWhenUsed/>
    <w:rsid w:val="00E12C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semiHidden/>
    <w:rsid w:val="00E12CE5"/>
    <w:rPr>
      <w:rFonts w:asciiTheme="majorHAnsi" w:eastAsiaTheme="majorEastAsia" w:hAnsiTheme="majorHAnsi" w:cstheme="majorBidi"/>
      <w:sz w:val="24"/>
      <w:szCs w:val="24"/>
      <w:shd w:val="pct20" w:color="auto" w:fill="auto"/>
    </w:rPr>
  </w:style>
  <w:style w:type="paragraph" w:styleId="NoSpacing">
    <w:name w:val="No Spacing"/>
    <w:uiPriority w:val="1"/>
    <w:qFormat/>
    <w:rsid w:val="00E12CE5"/>
    <w:pPr>
      <w:jc w:val="both"/>
    </w:pPr>
    <w:rPr>
      <w:rFonts w:ascii="Arial" w:hAnsi="Arial"/>
      <w:szCs w:val="24"/>
    </w:rPr>
  </w:style>
  <w:style w:type="paragraph" w:styleId="NormalWeb">
    <w:name w:val="Normal (Web)"/>
    <w:basedOn w:val="Normal"/>
    <w:semiHidden/>
    <w:unhideWhenUsed/>
    <w:rsid w:val="00E12CE5"/>
    <w:rPr>
      <w:rFonts w:ascii="Times New Roman" w:hAnsi="Times New Roman"/>
      <w:sz w:val="24"/>
    </w:rPr>
  </w:style>
  <w:style w:type="paragraph" w:styleId="NormalIndent">
    <w:name w:val="Normal Indent"/>
    <w:basedOn w:val="Normal"/>
    <w:semiHidden/>
    <w:unhideWhenUsed/>
    <w:rsid w:val="00E12CE5"/>
    <w:pPr>
      <w:ind w:left="720"/>
    </w:pPr>
  </w:style>
  <w:style w:type="paragraph" w:styleId="NoteHeading">
    <w:name w:val="Note Heading"/>
    <w:basedOn w:val="Normal"/>
    <w:next w:val="Normal"/>
    <w:link w:val="NoteHeadingChar"/>
    <w:semiHidden/>
    <w:unhideWhenUsed/>
    <w:rsid w:val="00E12CE5"/>
    <w:pPr>
      <w:spacing w:after="0"/>
    </w:pPr>
  </w:style>
  <w:style w:type="character" w:customStyle="1" w:styleId="NoteHeadingChar">
    <w:name w:val="Note Heading Char"/>
    <w:basedOn w:val="DefaultParagraphFont"/>
    <w:link w:val="NoteHeading"/>
    <w:semiHidden/>
    <w:rsid w:val="00E12CE5"/>
    <w:rPr>
      <w:rFonts w:ascii="Arial" w:hAnsi="Arial"/>
      <w:szCs w:val="24"/>
    </w:rPr>
  </w:style>
  <w:style w:type="paragraph" w:styleId="Quote">
    <w:name w:val="Quote"/>
    <w:basedOn w:val="Normal"/>
    <w:next w:val="Normal"/>
    <w:link w:val="QuoteChar"/>
    <w:uiPriority w:val="29"/>
    <w:qFormat/>
    <w:rsid w:val="00E12C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12CE5"/>
    <w:rPr>
      <w:rFonts w:ascii="Arial" w:hAnsi="Arial"/>
      <w:i/>
      <w:iCs/>
      <w:color w:val="404040" w:themeColor="text1" w:themeTint="BF"/>
      <w:szCs w:val="24"/>
    </w:rPr>
  </w:style>
  <w:style w:type="paragraph" w:styleId="Salutation">
    <w:name w:val="Salutation"/>
    <w:basedOn w:val="Normal"/>
    <w:next w:val="Normal"/>
    <w:link w:val="SalutationChar"/>
    <w:rsid w:val="00E12CE5"/>
  </w:style>
  <w:style w:type="character" w:customStyle="1" w:styleId="SalutationChar">
    <w:name w:val="Salutation Char"/>
    <w:basedOn w:val="DefaultParagraphFont"/>
    <w:link w:val="Salutation"/>
    <w:rsid w:val="00E12CE5"/>
    <w:rPr>
      <w:rFonts w:ascii="Arial" w:hAnsi="Arial"/>
      <w:szCs w:val="24"/>
    </w:rPr>
  </w:style>
  <w:style w:type="paragraph" w:styleId="Signature">
    <w:name w:val="Signature"/>
    <w:basedOn w:val="Normal"/>
    <w:link w:val="SignatureChar"/>
    <w:semiHidden/>
    <w:unhideWhenUsed/>
    <w:rsid w:val="00E12CE5"/>
    <w:pPr>
      <w:spacing w:after="0"/>
      <w:ind w:left="4252"/>
    </w:pPr>
  </w:style>
  <w:style w:type="character" w:customStyle="1" w:styleId="SignatureChar">
    <w:name w:val="Signature Char"/>
    <w:basedOn w:val="DefaultParagraphFont"/>
    <w:link w:val="Signature"/>
    <w:semiHidden/>
    <w:rsid w:val="00E12CE5"/>
    <w:rPr>
      <w:rFonts w:ascii="Arial" w:hAnsi="Arial"/>
      <w:szCs w:val="24"/>
    </w:rPr>
  </w:style>
  <w:style w:type="paragraph" w:styleId="TableofAuthorities">
    <w:name w:val="table of authorities"/>
    <w:basedOn w:val="Normal"/>
    <w:next w:val="Normal"/>
    <w:semiHidden/>
    <w:unhideWhenUsed/>
    <w:rsid w:val="00E12CE5"/>
    <w:pPr>
      <w:spacing w:after="0"/>
      <w:ind w:left="200" w:hanging="200"/>
    </w:pPr>
  </w:style>
  <w:style w:type="paragraph" w:styleId="TableofFigures">
    <w:name w:val="table of figures"/>
    <w:basedOn w:val="Normal"/>
    <w:next w:val="Normal"/>
    <w:semiHidden/>
    <w:unhideWhenUsed/>
    <w:rsid w:val="00E12CE5"/>
    <w:pPr>
      <w:spacing w:after="0"/>
    </w:pPr>
  </w:style>
  <w:style w:type="paragraph" w:styleId="TOAHeading">
    <w:name w:val="toa heading"/>
    <w:basedOn w:val="Normal"/>
    <w:next w:val="Normal"/>
    <w:semiHidden/>
    <w:unhideWhenUsed/>
    <w:rsid w:val="00E12CE5"/>
    <w:pPr>
      <w:spacing w:before="120"/>
    </w:pPr>
    <w:rPr>
      <w:rFonts w:asciiTheme="majorHAnsi" w:eastAsiaTheme="majorEastAsia" w:hAnsiTheme="majorHAnsi" w:cstheme="majorBidi"/>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82898">
      <w:bodyDiv w:val="1"/>
      <w:marLeft w:val="0"/>
      <w:marRight w:val="0"/>
      <w:marTop w:val="0"/>
      <w:marBottom w:val="0"/>
      <w:divBdr>
        <w:top w:val="none" w:sz="0" w:space="0" w:color="auto"/>
        <w:left w:val="none" w:sz="0" w:space="0" w:color="auto"/>
        <w:bottom w:val="none" w:sz="0" w:space="0" w:color="auto"/>
        <w:right w:val="none" w:sz="0" w:space="0" w:color="auto"/>
      </w:divBdr>
    </w:div>
    <w:div w:id="218057540">
      <w:bodyDiv w:val="1"/>
      <w:marLeft w:val="0"/>
      <w:marRight w:val="0"/>
      <w:marTop w:val="0"/>
      <w:marBottom w:val="0"/>
      <w:divBdr>
        <w:top w:val="none" w:sz="0" w:space="0" w:color="auto"/>
        <w:left w:val="none" w:sz="0" w:space="0" w:color="auto"/>
        <w:bottom w:val="none" w:sz="0" w:space="0" w:color="auto"/>
        <w:right w:val="none" w:sz="0" w:space="0" w:color="auto"/>
      </w:divBdr>
    </w:div>
    <w:div w:id="638266631">
      <w:bodyDiv w:val="1"/>
      <w:marLeft w:val="0"/>
      <w:marRight w:val="0"/>
      <w:marTop w:val="0"/>
      <w:marBottom w:val="0"/>
      <w:divBdr>
        <w:top w:val="none" w:sz="0" w:space="0" w:color="auto"/>
        <w:left w:val="none" w:sz="0" w:space="0" w:color="auto"/>
        <w:bottom w:val="none" w:sz="0" w:space="0" w:color="auto"/>
        <w:right w:val="none" w:sz="0" w:space="0" w:color="auto"/>
      </w:divBdr>
      <w:divsChild>
        <w:div w:id="32191423">
          <w:marLeft w:val="0"/>
          <w:marRight w:val="0"/>
          <w:marTop w:val="0"/>
          <w:marBottom w:val="0"/>
          <w:divBdr>
            <w:top w:val="none" w:sz="0" w:space="0" w:color="auto"/>
            <w:left w:val="none" w:sz="0" w:space="0" w:color="auto"/>
            <w:bottom w:val="none" w:sz="0" w:space="0" w:color="auto"/>
            <w:right w:val="none" w:sz="0" w:space="0" w:color="auto"/>
          </w:divBdr>
        </w:div>
        <w:div w:id="1993606449">
          <w:marLeft w:val="0"/>
          <w:marRight w:val="0"/>
          <w:marTop w:val="0"/>
          <w:marBottom w:val="0"/>
          <w:divBdr>
            <w:top w:val="none" w:sz="0" w:space="0" w:color="auto"/>
            <w:left w:val="none" w:sz="0" w:space="0" w:color="auto"/>
            <w:bottom w:val="none" w:sz="0" w:space="0" w:color="auto"/>
            <w:right w:val="none" w:sz="0" w:space="0" w:color="auto"/>
          </w:divBdr>
          <w:divsChild>
            <w:div w:id="107165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828903">
      <w:bodyDiv w:val="1"/>
      <w:marLeft w:val="0"/>
      <w:marRight w:val="0"/>
      <w:marTop w:val="0"/>
      <w:marBottom w:val="0"/>
      <w:divBdr>
        <w:top w:val="none" w:sz="0" w:space="0" w:color="auto"/>
        <w:left w:val="none" w:sz="0" w:space="0" w:color="auto"/>
        <w:bottom w:val="none" w:sz="0" w:space="0" w:color="auto"/>
        <w:right w:val="none" w:sz="0" w:space="0" w:color="auto"/>
      </w:divBdr>
    </w:div>
    <w:div w:id="1484544901">
      <w:bodyDiv w:val="1"/>
      <w:marLeft w:val="0"/>
      <w:marRight w:val="0"/>
      <w:marTop w:val="0"/>
      <w:marBottom w:val="0"/>
      <w:divBdr>
        <w:top w:val="none" w:sz="0" w:space="0" w:color="auto"/>
        <w:left w:val="none" w:sz="0" w:space="0" w:color="auto"/>
        <w:bottom w:val="none" w:sz="0" w:space="0" w:color="auto"/>
        <w:right w:val="none" w:sz="0" w:space="0" w:color="auto"/>
      </w:divBdr>
    </w:div>
    <w:div w:id="196191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inance.gov.au/business/buyaustralianplan" TargetMode="External"/><Relationship Id="rId18" Type="http://schemas.openxmlformats.org/officeDocument/2006/relationships/header" Target="header1.xml"/><Relationship Id="rId26" Type="http://schemas.openxmlformats.org/officeDocument/2006/relationships/header" Target="header4.xml"/><Relationship Id="rId39" Type="http://schemas.openxmlformats.org/officeDocument/2006/relationships/hyperlink" Target="mailto:casg.cfa@dpe.protected.mil.au" TargetMode="External"/><Relationship Id="rId21" Type="http://schemas.openxmlformats.org/officeDocument/2006/relationships/footer" Target="footer2.xml"/><Relationship Id="rId34" Type="http://schemas.openxmlformats.org/officeDocument/2006/relationships/footer" Target="footer5.xml"/><Relationship Id="rId42" Type="http://schemas.openxmlformats.org/officeDocument/2006/relationships/footer" Target="footer6.xml"/><Relationship Id="rId47" Type="http://schemas.openxmlformats.org/officeDocument/2006/relationships/header" Target="header9.xml"/><Relationship Id="rId50" Type="http://schemas.openxmlformats.org/officeDocument/2006/relationships/footer" Target="footer10.xml"/><Relationship Id="rId55" Type="http://schemas.openxmlformats.org/officeDocument/2006/relationships/hyperlink" Target="https://www.defence.gov.au/about/strategic-planning/defence-industry-development-strategy" TargetMode="External"/><Relationship Id="rId63" Type="http://schemas.openxmlformats.org/officeDocument/2006/relationships/footer" Target="footer1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treasury.gov.au/small-business/payment-times-procurement-connected-policy" TargetMode="External"/><Relationship Id="rId20" Type="http://schemas.openxmlformats.org/officeDocument/2006/relationships/header" Target="header2.xml"/><Relationship Id="rId29" Type="http://schemas.openxmlformats.org/officeDocument/2006/relationships/hyperlink" Target="https://www.defence.gov.au/business-industry/export/controls" TargetMode="External"/><Relationship Id="rId41" Type="http://schemas.openxmlformats.org/officeDocument/2006/relationships/header" Target="header6.xml"/><Relationship Id="rId54" Type="http://schemas.openxmlformats.org/officeDocument/2006/relationships/hyperlink" Target="https://www.defence.gov.au/business-industry/industry-programs/defence-policy-industry-participation" TargetMode="External"/><Relationship Id="rId62"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reasury.gov.au/policy-topics/economy/shadow-economy/procurement-connected-policy" TargetMode="External"/><Relationship Id="rId24" Type="http://schemas.openxmlformats.org/officeDocument/2006/relationships/hyperlink" Target="https://www.defence.gov.au/business-industry/industry-governance/industry-regulations/defence-and-private-sector-working-integrity" TargetMode="External"/><Relationship Id="rId32" Type="http://schemas.openxmlformats.org/officeDocument/2006/relationships/hyperlink" Target="https://www.finance.gov.au/sites/default/files/2024-07/consideration-of-broader-economic-benefits-in-procurement_july-2024.pdf" TargetMode="External"/><Relationship Id="rId37" Type="http://schemas.openxmlformats.org/officeDocument/2006/relationships/hyperlink" Target="https://www.defence.gov.au/business-industry/procurement/policies-guidelines-templates/procurement-guidance" TargetMode="External"/><Relationship Id="rId40" Type="http://schemas.openxmlformats.org/officeDocument/2006/relationships/hyperlink" Target="https://www.finance.gov.au/government/managing-commonwealth-resources/managing-risk-internal-accountability/foreign-exchange-risk-management" TargetMode="External"/><Relationship Id="rId45" Type="http://schemas.openxmlformats.org/officeDocument/2006/relationships/header" Target="header8.xml"/><Relationship Id="rId53" Type="http://schemas.openxmlformats.org/officeDocument/2006/relationships/hyperlink" Target="https://www.defence.gov.au/business-industry" TargetMode="External"/><Relationship Id="rId58"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mailto:MNETaxTransparency@treasury.gov.au" TargetMode="External"/><Relationship Id="rId23" Type="http://schemas.openxmlformats.org/officeDocument/2006/relationships/footer" Target="footer3.xml"/><Relationship Id="rId28" Type="http://schemas.openxmlformats.org/officeDocument/2006/relationships/hyperlink" Target="mailto:ExportControls@defence.gov.au" TargetMode="External"/><Relationship Id="rId36" Type="http://schemas.openxmlformats.org/officeDocument/2006/relationships/hyperlink" Target="https://www.defence.gov.au/business-industry/procurement/policies-guidelines-templates/procurement-guidance/cost-principles" TargetMode="External"/><Relationship Id="rId49" Type="http://schemas.openxmlformats.org/officeDocument/2006/relationships/header" Target="header10.xml"/><Relationship Id="rId57" Type="http://schemas.openxmlformats.org/officeDocument/2006/relationships/header" Target="header11.xml"/><Relationship Id="rId61" Type="http://schemas.openxmlformats.org/officeDocument/2006/relationships/footer" Target="footer12.xml"/><Relationship Id="rId10" Type="http://schemas.openxmlformats.org/officeDocument/2006/relationships/hyperlink" Target="https://www.wgea.gov.au/what-we-do/compliance-reporting/wgea-procurement-principles" TargetMode="External"/><Relationship Id="rId19" Type="http://schemas.openxmlformats.org/officeDocument/2006/relationships/footer" Target="footer1.xml"/><Relationship Id="rId31" Type="http://schemas.openxmlformats.org/officeDocument/2006/relationships/hyperlink" Target="https://www.defence.gov.au/business-industry/procurement/policies-guidelines-templates/procurement-guidance/intellectual-property-framework" TargetMode="External"/><Relationship Id="rId44" Type="http://schemas.openxmlformats.org/officeDocument/2006/relationships/footer" Target="footer7.xml"/><Relationship Id="rId52" Type="http://schemas.openxmlformats.org/officeDocument/2006/relationships/hyperlink" Target="mailto:aic.info@defence.gov.au" TargetMode="External"/><Relationship Id="rId60" Type="http://schemas.openxmlformats.org/officeDocument/2006/relationships/header" Target="header12.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defence.gov.au/business-industry/procurement/policies-guidelines-templates/procurement-guidance/program-guidelines" TargetMode="External"/><Relationship Id="rId14" Type="http://schemas.openxmlformats.org/officeDocument/2006/relationships/hyperlink" Target="https://www.ato.gov.au/businesses-and-organisations/international-tax-for-business/working-out-your-residency" TargetMode="External"/><Relationship Id="rId22" Type="http://schemas.openxmlformats.org/officeDocument/2006/relationships/header" Target="header3.xml"/><Relationship Id="rId27" Type="http://schemas.openxmlformats.org/officeDocument/2006/relationships/footer" Target="footer4.xml"/><Relationship Id="rId30" Type="http://schemas.openxmlformats.org/officeDocument/2006/relationships/hyperlink" Target="https://www.defence.gov.au/business-industry/procurement/policies-guidelines-templates/procurement-guidance/liability-risk-management" TargetMode="External"/><Relationship Id="rId35" Type="http://schemas.openxmlformats.org/officeDocument/2006/relationships/hyperlink" Target="https://www.defence.gov.au/business-industry/procurement/contracting-templates/asdefcon-suite/complex-materiel-vol-2" TargetMode="External"/><Relationship Id="rId43" Type="http://schemas.openxmlformats.org/officeDocument/2006/relationships/header" Target="header7.xml"/><Relationship Id="rId48" Type="http://schemas.openxmlformats.org/officeDocument/2006/relationships/footer" Target="footer9.xml"/><Relationship Id="rId56" Type="http://schemas.openxmlformats.org/officeDocument/2006/relationships/hyperlink" Target="https://www.defence.gov.au/business-industry/export/strategy" TargetMode="External"/><Relationship Id="rId64" Type="http://schemas.openxmlformats.org/officeDocument/2006/relationships/fontTable" Target="fontTable.xml"/><Relationship Id="rId8" Type="http://schemas.openxmlformats.org/officeDocument/2006/relationships/hyperlink" Target="http://ibss/PublishedWebsite/LatestFinal/%7B836F0CF2-84F0-43C2-8A34-6D34BD246B0D%7D/Item/683f4f8b-b6af-4a7d-8388-ca7b493a114c" TargetMode="External"/><Relationship Id="rId51" Type="http://schemas.openxmlformats.org/officeDocument/2006/relationships/hyperlink" Target="http://drnet/strategy/DIPD/Australian-Industry-Capability/Pages/AIC.aspx" TargetMode="External"/><Relationship Id="rId3" Type="http://schemas.openxmlformats.org/officeDocument/2006/relationships/styles" Target="styles.xml"/><Relationship Id="rId12" Type="http://schemas.openxmlformats.org/officeDocument/2006/relationships/hyperlink" Target="https://treasury.gov.au/policy-topics/taxation/country-tax-residency-disclosures" TargetMode="External"/><Relationship Id="rId17" Type="http://schemas.openxmlformats.org/officeDocument/2006/relationships/hyperlink" Target="https://www.finance.gov.au/publications/resource-management-guides/supplier-pay-time-or-pay-interest-policy-rmg-417" TargetMode="External"/><Relationship Id="rId25" Type="http://schemas.openxmlformats.org/officeDocument/2006/relationships/hyperlink" Target="http://ibss/PublishedWebsite/LatestFinal/%7B836F0CF2-84F0-43C2-8A34-6D34BD246B0D%7D/Item/EBDAF9B0-2B07-45D4-BC51-67963BAA2394" TargetMode="External"/><Relationship Id="rId33" Type="http://schemas.openxmlformats.org/officeDocument/2006/relationships/header" Target="header5.xml"/><Relationship Id="rId38" Type="http://schemas.openxmlformats.org/officeDocument/2006/relationships/hyperlink" Target="http://ibss/PublishedWebsite/LatestFinal/836F0CF2-84F0-43C2-8A34-6D34BD246B0D/Item/4DF33272-EE23-45FF-B074-FBD845E9FDC7" TargetMode="External"/><Relationship Id="rId46" Type="http://schemas.openxmlformats.org/officeDocument/2006/relationships/footer" Target="footer8.xml"/><Relationship Id="rId59" Type="http://schemas.openxmlformats.org/officeDocument/2006/relationships/hyperlink" Target="http://www.veteransemployment.gov.a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CBA70-CC4B-4F8B-AAEE-A23FB3DA4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3347</TotalTime>
  <Pages>42</Pages>
  <Words>19689</Words>
  <Characters>112231</Characters>
  <Application>Microsoft Office Word</Application>
  <DocSecurity>0</DocSecurity>
  <Lines>935</Lines>
  <Paragraphs>263</Paragraphs>
  <ScaleCrop>false</ScaleCrop>
  <HeadingPairs>
    <vt:vector size="2" baseType="variant">
      <vt:variant>
        <vt:lpstr>Title</vt:lpstr>
      </vt:variant>
      <vt:variant>
        <vt:i4>1</vt:i4>
      </vt:variant>
    </vt:vector>
  </HeadingPairs>
  <TitlesOfParts>
    <vt:vector size="1" baseType="lpstr">
      <vt:lpstr>Tenderer's Deed of Undertaking</vt:lpstr>
    </vt:vector>
  </TitlesOfParts>
  <Manager>CASG</Manager>
  <Company>Defence</Company>
  <LinksUpToDate>false</LinksUpToDate>
  <CharactersWithSpaces>131657</CharactersWithSpaces>
  <SharedDoc>false</SharedDoc>
  <HLinks>
    <vt:vector size="90" baseType="variant">
      <vt:variant>
        <vt:i4>2555940</vt:i4>
      </vt:variant>
      <vt:variant>
        <vt:i4>339</vt:i4>
      </vt:variant>
      <vt:variant>
        <vt:i4>0</vt:i4>
      </vt:variant>
      <vt:variant>
        <vt:i4>5</vt:i4>
      </vt:variant>
      <vt:variant>
        <vt:lpwstr>http://www.defence.gov.au/SPI/Industry/AIC.asp</vt:lpwstr>
      </vt:variant>
      <vt:variant>
        <vt:lpwstr/>
      </vt:variant>
      <vt:variant>
        <vt:i4>3407935</vt:i4>
      </vt:variant>
      <vt:variant>
        <vt:i4>336</vt:i4>
      </vt:variant>
      <vt:variant>
        <vt:i4>0</vt:i4>
      </vt:variant>
      <vt:variant>
        <vt:i4>5</vt:i4>
      </vt:variant>
      <vt:variant>
        <vt:lpwstr>http://www.defence.gov.au/SPI/Industry/</vt:lpwstr>
      </vt:variant>
      <vt:variant>
        <vt:lpwstr/>
      </vt:variant>
      <vt:variant>
        <vt:i4>2555940</vt:i4>
      </vt:variant>
      <vt:variant>
        <vt:i4>333</vt:i4>
      </vt:variant>
      <vt:variant>
        <vt:i4>0</vt:i4>
      </vt:variant>
      <vt:variant>
        <vt:i4>5</vt:i4>
      </vt:variant>
      <vt:variant>
        <vt:lpwstr>http://www.defence.gov.au/SPI/Industry/AIC.asp</vt:lpwstr>
      </vt:variant>
      <vt:variant>
        <vt:lpwstr/>
      </vt:variant>
      <vt:variant>
        <vt:i4>5636213</vt:i4>
      </vt:variant>
      <vt:variant>
        <vt:i4>330</vt:i4>
      </vt:variant>
      <vt:variant>
        <vt:i4>0</vt:i4>
      </vt:variant>
      <vt:variant>
        <vt:i4>5</vt:i4>
      </vt:variant>
      <vt:variant>
        <vt:lpwstr>mailto:aic.info@defence.gov.au</vt:lpwstr>
      </vt:variant>
      <vt:variant>
        <vt:lpwstr/>
      </vt:variant>
      <vt:variant>
        <vt:i4>5963804</vt:i4>
      </vt:variant>
      <vt:variant>
        <vt:i4>213</vt:i4>
      </vt:variant>
      <vt:variant>
        <vt:i4>0</vt:i4>
      </vt:variant>
      <vt:variant>
        <vt:i4>5</vt:i4>
      </vt:variant>
      <vt:variant>
        <vt:lpwstr>http://www.defence.gov.au/casg/DoingBusiness/Industry/Industryprograms/PerformanceExchangeScorecard/default.aspx</vt:lpwstr>
      </vt:variant>
      <vt:variant>
        <vt:lpwstr/>
      </vt:variant>
      <vt:variant>
        <vt:i4>65553</vt:i4>
      </vt:variant>
      <vt:variant>
        <vt:i4>84</vt:i4>
      </vt:variant>
      <vt:variant>
        <vt:i4>0</vt:i4>
      </vt:variant>
      <vt:variant>
        <vt:i4>5</vt:i4>
      </vt:variant>
      <vt:variant>
        <vt:lpwstr>http://www.defence.gov.au/casg/DoingBusiness/ProcurementDefence/ContractingWithDefence/PoliciesGuidelinesTemplates/ProcurementPolicy/ip.aspx</vt:lpwstr>
      </vt:variant>
      <vt:variant>
        <vt:lpwstr/>
      </vt:variant>
      <vt:variant>
        <vt:i4>327681</vt:i4>
      </vt:variant>
      <vt:variant>
        <vt:i4>78</vt:i4>
      </vt:variant>
      <vt:variant>
        <vt:i4>0</vt:i4>
      </vt:variant>
      <vt:variant>
        <vt:i4>5</vt:i4>
      </vt:variant>
      <vt:variant>
        <vt:lpwstr>http://www.defence.gov.au/casg/DoingBusiness/ProcurementDefence/ContractingWithDefence/PoliciesGuidelinesTemplates/ProcurementGuidance/ACIP.aspx</vt:lpwstr>
      </vt:variant>
      <vt:variant>
        <vt:lpwstr/>
      </vt:variant>
      <vt:variant>
        <vt:i4>786448</vt:i4>
      </vt:variant>
      <vt:variant>
        <vt:i4>75</vt:i4>
      </vt:variant>
      <vt:variant>
        <vt:i4>0</vt:i4>
      </vt:variant>
      <vt:variant>
        <vt:i4>5</vt:i4>
      </vt:variant>
      <vt:variant>
        <vt:lpwstr>http://www.defence.gov.au/casg/DoingBusiness/ProcurementDefence/ContractingWithDefence/PoliciesGuidelinesTemplates/ProcurementGuidance/lrmp.aspx</vt:lpwstr>
      </vt:variant>
      <vt:variant>
        <vt:lpwstr/>
      </vt:variant>
      <vt:variant>
        <vt:i4>786448</vt:i4>
      </vt:variant>
      <vt:variant>
        <vt:i4>72</vt:i4>
      </vt:variant>
      <vt:variant>
        <vt:i4>0</vt:i4>
      </vt:variant>
      <vt:variant>
        <vt:i4>5</vt:i4>
      </vt:variant>
      <vt:variant>
        <vt:lpwstr>http://www.defence.gov.au/casg/DoingBusiness/ProcurementDefence/ContractingWithDefence/PoliciesGuidelinesTemplates/ProcurementGuidance/lrmp.aspx</vt:lpwstr>
      </vt:variant>
      <vt:variant>
        <vt:lpwstr/>
      </vt:variant>
      <vt:variant>
        <vt:i4>786448</vt:i4>
      </vt:variant>
      <vt:variant>
        <vt:i4>69</vt:i4>
      </vt:variant>
      <vt:variant>
        <vt:i4>0</vt:i4>
      </vt:variant>
      <vt:variant>
        <vt:i4>5</vt:i4>
      </vt:variant>
      <vt:variant>
        <vt:lpwstr>http://www.defence.gov.au/casg/DoingBusiness/ProcurementDefence/ContractingWithDefence/PoliciesGuidelinesTemplates/ProcurementGuidance/lrmp.aspx</vt:lpwstr>
      </vt:variant>
      <vt:variant>
        <vt:lpwstr/>
      </vt:variant>
      <vt:variant>
        <vt:i4>7798830</vt:i4>
      </vt:variant>
      <vt:variant>
        <vt:i4>66</vt:i4>
      </vt:variant>
      <vt:variant>
        <vt:i4>0</vt:i4>
      </vt:variant>
      <vt:variant>
        <vt:i4>5</vt:i4>
      </vt:variant>
      <vt:variant>
        <vt:lpwstr>http://www.defence.gov.au/deco/</vt:lpwstr>
      </vt:variant>
      <vt:variant>
        <vt:lpwstr/>
      </vt:variant>
      <vt:variant>
        <vt:i4>6029369</vt:i4>
      </vt:variant>
      <vt:variant>
        <vt:i4>63</vt:i4>
      </vt:variant>
      <vt:variant>
        <vt:i4>0</vt:i4>
      </vt:variant>
      <vt:variant>
        <vt:i4>5</vt:i4>
      </vt:variant>
      <vt:variant>
        <vt:lpwstr>mailto:deco@defence.gov.au</vt:lpwstr>
      </vt:variant>
      <vt:variant>
        <vt:lpwstr/>
      </vt:variant>
      <vt:variant>
        <vt:i4>7077931</vt:i4>
      </vt:variant>
      <vt:variant>
        <vt:i4>6</vt:i4>
      </vt:variant>
      <vt:variant>
        <vt:i4>0</vt:i4>
      </vt:variant>
      <vt:variant>
        <vt:i4>5</vt:i4>
      </vt:variant>
      <vt:variant>
        <vt:lpwstr>https://www.wgea.gov.au/about-wgea/workplace-gender-equality-procurement-principles</vt:lpwstr>
      </vt:variant>
      <vt:variant>
        <vt:lpwstr/>
      </vt:variant>
      <vt:variant>
        <vt:i4>786434</vt:i4>
      </vt:variant>
      <vt:variant>
        <vt:i4>3</vt:i4>
      </vt:variant>
      <vt:variant>
        <vt:i4>0</vt:i4>
      </vt:variant>
      <vt:variant>
        <vt:i4>5</vt:i4>
      </vt:variant>
      <vt:variant>
        <vt:lpwstr>http://www.defence.gov.au/casg/DoingBusiness/ProcurementDefence/ContractingWithDefence/PoliciesGuidelinesTemplates/ProcurementGuidance/FSPPACVP.aspx</vt:lpwstr>
      </vt:variant>
      <vt:variant>
        <vt:lpwstr/>
      </vt:variant>
      <vt:variant>
        <vt:i4>2293822</vt:i4>
      </vt:variant>
      <vt:variant>
        <vt:i4>0</vt:i4>
      </vt:variant>
      <vt:variant>
        <vt:i4>0</vt:i4>
      </vt:variant>
      <vt:variant>
        <vt:i4>5</vt:i4>
      </vt:variant>
      <vt:variant>
        <vt:lpwstr>http://drnet.defence.gov.au/DMO/Commercial/Specialist Commercial Services/Pages/FIS-Viability-Assessments.aspx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Tenderer's Deed of Undertaking</dc:title>
  <dc:subject/>
  <dc:creator>Edgelow, Dave MR</dc:creator>
  <cp:keywords/>
  <dc:description/>
  <cp:lastModifiedBy>Hong, Kyung MR</cp:lastModifiedBy>
  <cp:revision>212</cp:revision>
  <dcterms:created xsi:type="dcterms:W3CDTF">2021-11-09T02:22:00Z</dcterms:created>
  <dcterms:modified xsi:type="dcterms:W3CDTF">2026-05-27T04:07:00Z</dcterms:modified>
  <cp:category>ASDEFCON (Complex Materiel) Volume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BM104588433</vt:lpwstr>
  </property>
  <property fmtid="{D5CDD505-2E9C-101B-9397-08002B2CF9AE}" pid="4" name="Objective-Title">
    <vt:lpwstr>006_CMV2_V5.3_TANN_Tender_Annexes</vt:lpwstr>
  </property>
  <property fmtid="{D5CDD505-2E9C-101B-9397-08002B2CF9AE}" pid="5" name="Objective-Comment">
    <vt:lpwstr/>
  </property>
  <property fmtid="{D5CDD505-2E9C-101B-9397-08002B2CF9AE}" pid="6" name="Objective-CreationStamp">
    <vt:filetime>2026-05-11T03:52:52Z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2026-06-14T23:18:20Z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(aliased):02 ASDEFCON (Complex Materiel) Volume 2:ASDEFCON (Complex Materiel) Volume 2 Version 5.3 (2026 - Planned Release) - WORKING:02 Release Files:02 Clean Set:02 Annexes to the Conditions of Tender:</vt:lpwstr>
  </property>
  <property fmtid="{D5CDD505-2E9C-101B-9397-08002B2CF9AE}" pid="13" name="Objective-Parent">
    <vt:lpwstr>02 Annexes to the Conditions of Tender</vt:lpwstr>
  </property>
  <property fmtid="{D5CDD505-2E9C-101B-9397-08002B2CF9AE}" pid="14" name="Objective-State">
    <vt:lpwstr>Being Edited</vt:lpwstr>
  </property>
  <property fmtid="{D5CDD505-2E9C-101B-9397-08002B2CF9AE}" pid="15" name="Objective-Version">
    <vt:lpwstr>1.5</vt:lpwstr>
  </property>
  <property fmtid="{D5CDD505-2E9C-101B-9397-08002B2CF9AE}" pid="16" name="Objective-VersionNumber">
    <vt:i4>6</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Version">
    <vt:lpwstr>V5.3</vt:lpwstr>
  </property>
  <property fmtid="{D5CDD505-2E9C-101B-9397-08002B2CF9AE}" pid="24" name="Header_Left">
    <vt:lpwstr>ASDEFCON (Complex Materiel) Volume 2</vt:lpwstr>
  </property>
  <property fmtid="{D5CDD505-2E9C-101B-9397-08002B2CF9AE}" pid="25" name="Header_Right">
    <vt:lpwstr>PART 1</vt:lpwstr>
  </property>
  <property fmtid="{D5CDD505-2E9C-101B-9397-08002B2CF9AE}" pid="26" name="Footer_Left">
    <vt:lpwstr>Annex to Conditions of Tender</vt:lpwstr>
  </property>
  <property fmtid="{D5CDD505-2E9C-101B-9397-08002B2CF9AE}" pid="27" name="Objective-Reason for Security Classification Change [system]">
    <vt:lpwstr/>
  </property>
  <property fmtid="{D5CDD505-2E9C-101B-9397-08002B2CF9AE}" pid="28" name="Objective-Document Type">
    <vt:lpwstr/>
  </property>
  <property fmtid="{D5CDD505-2E9C-101B-9397-08002B2CF9AE}" pid="29" name="Objective-Reason for Security Classification Change">
    <vt:lpwstr/>
  </property>
</Properties>
</file>